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a031" w14:paraId="9b0a031" w:rsidRDefault="00AE649C" w:rsidP="004F27AE" w:rsidR="00AE649C" w:rsidRPr="00B76F3C">
      <w:pPr>
        <w:pStyle w:val="NormaleSPIS"/>
        <w15:collapsed w:val="false"/>
      </w:pPr>
    </w:p>
    <w:p w:rsidRDefault="00AB4602" w:rsidP="00283E4B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3E4B">
        <w:t>REPUBLIKA HRVATSKA</w:t>
      </w:r>
    </w:p>
    <w:p w:rsidRDefault="00283E4B" w:rsidP="00283E4B" w:rsidR="00283E4B">
      <w:pPr>
        <w:pStyle w:val="NormaleSPIS"/>
        <w:spacing w:after="0"/>
        <w:ind w:firstLine="0"/>
      </w:pPr>
      <w:r>
        <w:t>Trgovački sud u Varaždinu</w:t>
      </w:r>
    </w:p>
    <w:p w:rsidRDefault="00283E4B" w:rsidP="00283E4B" w:rsidR="00283E4B">
      <w:pPr>
        <w:pStyle w:val="NormaleSPIS"/>
        <w:spacing w:after="0"/>
        <w:ind w:firstLine="0"/>
      </w:pPr>
      <w:r>
        <w:t>Varaždin, Braće Radić br. 2.</w:t>
      </w:r>
    </w:p>
    <w:p w:rsidRDefault="00283E4B" w:rsidP="00283E4B" w:rsidR="00283E4B" w:rsidRPr="00B76F3C">
      <w:pPr>
        <w:pStyle w:val="NormaleSPIS"/>
        <w:ind w:firstLine="0"/>
      </w:pPr>
    </w:p>
    <w:p w:rsidRDefault="00283E4B" w:rsidP="00283E4B" w:rsidR="00283E4B">
      <w:pPr>
        <w:spacing w:after="0"/>
        <w:jc w:val="center"/>
      </w:pPr>
      <w:r>
        <w:t>R E P U B L I K A     H R V A T S K A</w:t>
      </w:r>
    </w:p>
    <w:p w:rsidRDefault="00283E4B" w:rsidP="00283E4B" w:rsidR="00283E4B">
      <w:pPr>
        <w:spacing w:after="0"/>
      </w:pPr>
    </w:p>
    <w:p w:rsidRDefault="00283E4B" w:rsidP="00283E4B" w:rsidR="00283E4B">
      <w:pPr>
        <w:spacing w:after="0"/>
        <w:jc w:val="center"/>
      </w:pPr>
      <w:r>
        <w:t>R    J    E    Š    E    N    J    E</w:t>
      </w:r>
    </w:p>
    <w:p w:rsidRDefault="00283E4B" w:rsidP="00283E4B" w:rsidR="00283E4B">
      <w:pPr>
        <w:spacing w:after="0"/>
        <w:rPr>
          <w:sz w:val="28"/>
          <w:szCs w:val="28"/>
        </w:rPr>
      </w:pPr>
    </w:p>
    <w:p w:rsidRDefault="00283E4B" w:rsidP="00283E4B" w:rsidR="00283E4B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predlagatelja</w:t>
      </w:r>
      <w:r>
        <w:t xml:space="preserve"> – dužnika ELMATIK j.d.o.o. za proizvodnju, trgovinu i usluge, iz </w:t>
      </w:r>
      <w:proofErr w:type="spellStart"/>
      <w:r>
        <w:t>Hodošana</w:t>
      </w:r>
      <w:proofErr w:type="spellEnd"/>
      <w:r>
        <w:t>, Školska br. 14, OIB: 96528785749, na ročištu 27. lipnja 2017.</w:t>
      </w:r>
      <w:r>
        <w:t xml:space="preserve">,  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center"/>
      </w:pPr>
      <w:r>
        <w:t>r   i   j   e   š   i   o              j   e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>kod ovoga sud</w:t>
      </w:r>
      <w:bookmarkStart w:name="_GoBack" w:id="0"/>
      <w:bookmarkEnd w:id="0"/>
      <w:r>
        <w:t xml:space="preserve">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center"/>
      </w:pPr>
      <w:r>
        <w:rPr>
          <w:u w:val="single"/>
        </w:rPr>
        <w:t>dan 19. srpnja 2017. u 9</w:t>
      </w:r>
      <w:r>
        <w:rPr>
          <w:u w:val="single"/>
        </w:rPr>
        <w:t>,</w:t>
      </w:r>
      <w:r>
        <w:rPr>
          <w:u w:val="single"/>
        </w:rPr>
        <w:t>30</w:t>
      </w:r>
      <w:r>
        <w:rPr>
          <w:u w:val="single"/>
        </w:rPr>
        <w:t xml:space="preserve"> sati.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center"/>
      </w:pPr>
    </w:p>
    <w:p w:rsidRDefault="00283E4B" w:rsidP="00283E4B" w:rsidR="00283E4B">
      <w:pPr>
        <w:spacing w:after="0"/>
        <w:jc w:val="center"/>
      </w:pPr>
      <w:r>
        <w:t>U Vara</w:t>
      </w:r>
      <w:r>
        <w:t>ždinu, 27. lipnja 2017.</w:t>
      </w:r>
    </w:p>
    <w:p w:rsidRDefault="00283E4B" w:rsidP="00283E4B" w:rsidR="00283E4B">
      <w:pPr>
        <w:spacing w:after="0"/>
        <w:jc w:val="center"/>
      </w:pPr>
    </w:p>
    <w:p w:rsidRDefault="00283E4B" w:rsidP="00283E4B" w:rsidR="00283E4B">
      <w:pPr>
        <w:spacing w:after="0"/>
        <w:jc w:val="center"/>
      </w:pPr>
    </w:p>
    <w:p w:rsidRDefault="00283E4B" w:rsidP="00283E4B" w:rsidR="00283E4B">
      <w:pPr>
        <w:spacing w:after="0"/>
        <w:jc w:val="both"/>
      </w:pPr>
      <w:r>
        <w:tab/>
      </w:r>
      <w:r>
        <w:tab/>
      </w:r>
    </w:p>
    <w:p w:rsidRDefault="00283E4B" w:rsidP="00283E4B" w:rsidR="00283E4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Hugo  </w:t>
      </w:r>
      <w:proofErr w:type="spellStart"/>
      <w:r>
        <w:t>Wedemeyer</w:t>
      </w:r>
      <w:proofErr w:type="spellEnd"/>
      <w:r>
        <w:t>,v.r.</w:t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3E4B" w:rsidP="00283E4B" w:rsidR="00283E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3E4B" w:rsidP="00283E4B" w:rsidR="00283E4B">
      <w:pPr>
        <w:spacing w:after="0"/>
        <w:jc w:val="both"/>
      </w:pPr>
    </w:p>
    <w:p w:rsidRDefault="00283E4B" w:rsidP="00283E4B" w:rsidR="00283E4B">
      <w:pPr>
        <w:spacing w:after="0"/>
        <w:jc w:val="both"/>
      </w:pPr>
      <w:r>
        <w:t>DNA :</w:t>
      </w:r>
    </w:p>
    <w:p w:rsidRDefault="00283E4B" w:rsidP="00283E4B" w:rsidR="00283E4B">
      <w:pPr>
        <w:spacing w:after="0"/>
        <w:jc w:val="both"/>
      </w:pPr>
      <w:r>
        <w:t xml:space="preserve">-  </w:t>
      </w:r>
      <w:r>
        <w:t>e-Oglasna ploča ovoga suda.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308" w:rsidP="00537B78" w:rsidR="00BA7308">
      <w:r>
        <w:separator/>
      </w:r>
    </w:p>
  </w:endnote>
  <w:endnote w:id="0" w:type="continuationSeparator">
    <w:p w:rsidRDefault="00BA7308" w:rsidP="00537B78" w:rsidR="00BA7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579714"/>
      <w:docPartObj>
        <w:docPartGallery w:val="Page Numbers (Bottom of Page)"/>
        <w:docPartUnique/>
      </w:docPartObj>
    </w:sdtPr>
    <w:sdtContent>
      <w:p w:rsidRDefault="00283E4B" w:rsidR="00283E4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83E4B" w:rsidR="00283E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308" w:rsidP="00537B78" w:rsidR="00BA7308">
      <w:r>
        <w:separator/>
      </w:r>
    </w:p>
  </w:footnote>
  <w:footnote w:id="0" w:type="continuationSeparator">
    <w:p w:rsidRDefault="00BA7308" w:rsidP="00537B78" w:rsidR="00BA7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E4B" w:rsidR="008333A9">
    <w:pPr>
      <w:pStyle w:val="Zaglavlje"/>
    </w:pPr>
    <w:r>
      <w:rPr>
        <w:rStyle w:val="PozadinaSvijetloCrvena"/>
        <w:shd w:fill="auto" w:color="auto" w:val="clear"/>
      </w:rPr>
      <w:t>POSL. BROJ : 6 St-1133/16-10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E4B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77E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30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6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St-1133/2016-10</izvorni_sadrzaj>
    <derivirana_varijabla naziv="DomainObject.Oznaka_1">St-1133/2016-10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 St-3/2017 4.1.2017 zahtjev za provedbu skraćenog st. postupka</izvorni_sadrzaj>
    <derivirana_varijabla naziv="DomainObject.Predmet.PrimjedbaSuca_1">8 St-3/2017 4.1.2017 zahtjev za provedbu skraćenog 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Elmatik jednostavno društvo s ograničenom odgovornošću za proizvodnju, trgovinu i usluge</izvorni_sadrzaj>
    <derivirana_varijabla naziv="DomainObject.Predmet.StrankaFormated_1">  Elmatik jednostavno društvo s ograničenom odgovornošću za proizvodnju, trgovinu i usluge</derivirana_varijabla>
  </DomainObject.Predmet.StrankaFormated>
  <DomainObject.Predmet.StrankaFormatedOIB>
    <izvorni_sadrzaj>  Elmatik jednostavno društvo s ograničenom odgovornošću za proizvodnju, trgovinu i usluge, OIB 96528785749</izvorni_sadrzaj>
    <derivirana_varijabla naziv="DomainObject.Predmet.StrankaFormatedOIB_1">  Elmatik jednostavno društvo s ograničenom odgovornošću za proizvodnju, trgovinu i usluge, OIB 96528785749</derivirana_varijabla>
  </DomainObject.Predmet.StrankaFormatedOIB>
  <DomainObject.Predmet.StrankaFormatedWithAdress>
    <izvorni_sadrzaj> Elmatik jednostavno društvo s ograničenom odgovornošću za proizvodnju, trgovinu i usluge, Školska 14, 40320 Hodošan</izvorni_sadrzaj>
    <derivirana_varijabla naziv="DomainObject.Predmet.StrankaFormatedWithAdress_1"> Elmatik jednostavno društvo s ograničenom odgovornošću za proizvodnju, trgovinu i usluge, Školska 14, 40320 Hodošan</derivirana_varijabla>
  </DomainObject.Predmet.StrankaFormatedWithAdress>
  <DomainObject.Predmet.StrankaFormatedWithAdressOIB>
    <izvorni_sadrzaj> Elmatik jednostavno društvo s ograničenom odgovornošću za proizvodnju, trgovinu i usluge, OIB 96528785749, Školska 14, 40320 Hodošan</izvorni_sadrzaj>
    <derivirana_varijabla naziv="DomainObject.Predmet.StrankaFormatedWithAdressOIB_1"> Elmatik jednostavno društvo s ograničenom odgovornošću za proizvodnju, trgovinu i usluge, OIB 96528785749, Školska 14, 40320 Hodošan</derivirana_varijabla>
  </DomainObject.Predmet.StrankaFormatedWithAdressOIB>
  <DomainObject.Predmet.StrankaWithAdress>
    <izvorni_sadrzaj>Elmatik jednostavno društvo s ograničenom odgovornošću za proizvodnju, trgovinu i usluge Školska 14,40320 Hodošan</izvorni_sadrzaj>
    <derivirana_varijabla naziv="DomainObject.Predmet.StrankaWithAdress_1">Elmatik jednostavno društvo s ograničenom odgovornošću za proizvodnju, trgovinu i usluge Školska 14,40320 Hodošan</derivirana_varijabla>
  </DomainObject.Predmet.StrankaWithAdress>
  <DomainObject.Predmet.StrankaWithAdressOIB>
    <izvorni_sadrzaj>Elmatik jednostavno društvo s ograničenom odgovornošću za proizvodnju, trgovinu i usluge, OIB 96528785749, Školska 14,40320 Hodošan</izvorni_sadrzaj>
    <derivirana_varijabla naziv="DomainObject.Predmet.StrankaWithAdressOIB_1">Elmatik jednostavno društvo s ograničenom odgovornošću za proizvodnju, trgovinu i usluge, OIB 96528785749, Školska 14,40320 Hodošan</derivirana_varijabla>
  </DomainObject.Predmet.StrankaWithAdressOIB>
  <DomainObject.Predmet.StrankaNazivFormated>
    <izvorni_sadrzaj>Elmatik jednostavno društvo s ograničenom odgovornošću za proizvodnju, trgovinu i usluge</izvorni_sadrzaj>
    <derivirana_varijabla naziv="DomainObject.Predmet.StrankaNazivFormated_1">Elmatik jednostavno društvo s ograničenom odgovornošću za proizvodnju, trgovinu i usluge</derivirana_varijabla>
  </DomainObject.Predmet.StrankaNazivFormated>
  <DomainObject.Predmet.StrankaNazivFormatedOIB>
    <izvorni_sadrzaj>Elmatik jednostavno društvo s ograničenom odgovornošću za proizvodnju, trgovinu i usluge, OIB 96528785749</izvorni_sadrzaj>
    <derivirana_varijabla naziv="DomainObject.Predmet.StrankaNazivFormatedOIB_1">Elmatik jednostavno društvo s ograničenom odgovornošću za proizvodnju, trgovinu i usluge, OIB 96528785749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Elmatik jednostavno društvo s ograničenom odgovornošću za proizvodnju, trgovinu i usluge</item>
    </izvorni_sadrzaj>
    <derivirana_varijabla naziv="DomainObject.Predmet.StrankaListFormated_1">
      <item>Elmatik jednostavno društvo s ograničenom odgovornošću za proizvodnju, trgovinu i usluge</item>
    </derivirana_varijabla>
  </DomainObject.Predmet.StrankaListFormated>
  <DomainObject.Predmet.StrankaListFormatedOIB>
    <izvorni_sadrzaj>
      <item>Elmatik jednostavno društvo s ograničenom odgovornošću za proizvodnju, trgovinu i usluge, OIB 96528785749</item>
    </izvorni_sadrzaj>
    <derivirana_varijabla naziv="DomainObject.Predmet.StrankaListFormatedOIB_1">
      <item>Elmatik jednostavno društvo s ograničenom odgovornošću za proizvodnju, trgovinu i usluge, OIB 96528785749</item>
    </derivirana_varijabla>
  </DomainObject.Predmet.StrankaListFormatedOIB>
  <DomainObject.Predmet.StrankaListFormatedWithAdress>
    <izvorni_sadrzaj>
      <item>Elmatik jednostavno društvo s ograničenom odgovornošću za proizvodnju, trgovinu i usluge, Školska 14, 40320 Hodošan</item>
    </izvorni_sadrzaj>
    <derivirana_varijabla naziv="DomainObject.Predmet.StrankaListFormatedWithAdress_1">
      <item>Elmatik jednostavno društvo s ograničenom odgovornošću za proizvodnju, trgovinu i usluge, Školska 14, 40320 Hodošan</item>
    </derivirana_varijabla>
  </DomainObject.Predmet.StrankaListFormatedWithAdress>
  <DomainObject.Predmet.StrankaListFormatedWithAdressOIB>
    <izvorni_sadrzaj>
      <item>Elmatik jednostavno društvo s ograničenom odgovornošću za proizvodnju, trgovinu i usluge, OIB 96528785749, Školska 14, 40320 Hodošan</item>
    </izvorni_sadrzaj>
    <derivirana_varijabla naziv="DomainObject.Predmet.StrankaListFormatedWithAdressOIB_1">
      <item>Elmatik jednostavno društvo s ograničenom odgovornošću za proizvodnju, trgovinu i usluge, OIB 96528785749, Školska 14, 40320 Hodošan</item>
    </derivirana_varijabla>
  </DomainObject.Predmet.StrankaListFormatedWithAdressOIB>
  <DomainObject.Predmet.StrankaListNazivFormated>
    <izvorni_sadrzaj>
      <item>Elmatik jednostavno društvo s ograničenom odgovornošću za proizvodnju, trgovinu i usluge</item>
    </izvorni_sadrzaj>
    <derivirana_varijabla naziv="DomainObject.Predmet.StrankaListNazivFormated_1">
      <item>Elmatik jednostavno društvo s ograničenom odgovornošću za proizvodnju, trgovinu i usluge</item>
    </derivirana_varijabla>
  </DomainObject.Predmet.StrankaListNazivFormated>
  <DomainObject.Predmet.StrankaListNazivFormatedOIB>
    <izvorni_sadrzaj>
      <item>Elmatik jednostavno društvo s ograničenom odgovornošću za proizvodnju, trgovinu i usluge, OIB 96528785749</item>
    </izvorni_sadrzaj>
    <derivirana_varijabla naziv="DomainObject.Predmet.StrankaListNazivFormatedOIB_1">
      <item>Elmatik jednostavno društvo s ograničenom odgovornošću za proizvodnju, trgovinu i usluge, OIB 96528785749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OstaliListFormated_1"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OstaliListFormated>
  <DomainObject.Predmet.OstaliListFormatedOIB>
    <izvorni_sadrzaj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izvorni_sadrzaj>
    <derivirana_varijabla naziv="DomainObject.Predmet.OstaliListFormatedOIB_1"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derivirana_varijabla>
  </DomainObject.Predmet.OstaliListFormatedOIB>
  <DomainObject.Predmet.OstaliListFormatedWithAdress>
    <izvorni_sadrzaj>
      <item>Bruno Steyskal, Školska 14, 40320 Hodošan</item>
      <item>e-Oglasna</item>
      <item>Sudski registar</item>
      <item>Financijska agencija, Ulica grada Vukovara 70, 10000 Zagreb</item>
      <item>Marko Tušek,odvjetnik, Aleja kralja Zvonimira 11, 42000 Varaždin</item>
      <item>zam. punomoćnika Stela Tursan, odvjetnica</item>
    </izvorni_sadrzaj>
    <derivirana_varijabla naziv="DomainObject.Predmet.OstaliListFormatedWithAdress_1">
      <item>Bruno Steyskal, Školska 14, 40320 Hodošan</item>
      <item>e-Oglasna</item>
      <item>Sudski registar</item>
      <item>Financijska agencija, Ulica grada Vukovara 70, 10000 Zagreb</item>
      <item>Marko Tušek,odvjetnik, Aleja kralja Zvonimira 11, 42000 Varaždin</item>
      <item>zam. punomoćnika Stela Tursan, odvjetnica</item>
    </derivirana_varijabla>
  </DomainObject.Predmet.OstaliListFormatedWithAdress>
  <DomainObject.Predmet.OstaliListFormatedWithAdressOIB>
    <izvorni_sadrzaj>
      <item>Bruno Steyskal, OIB 10072128047, Školska 14, 40320 Hodošan</item>
      <item>e-Oglasna</item>
      <item>Sudski registar</item>
      <item>Financijska agencija, OIB 85821130368, Ulica grada Vukovara 70, 10000 Zagreb</item>
      <item>Marko Tušek,odvjetnik, OIB 77053515267, Aleja kralja Zvonimira 11, 42000 Varaždin</item>
      <item>zam. punomoćnika Stela Tursan, odvjetnica</item>
    </izvorni_sadrzaj>
    <derivirana_varijabla naziv="DomainObject.Predmet.OstaliListFormatedWithAdressOIB_1">
      <item>Bruno Steyskal, OIB 10072128047, Školska 14, 40320 Hodošan</item>
      <item>e-Oglasna</item>
      <item>Sudski registar</item>
      <item>Financijska agencija, OIB 85821130368, Ulica grada Vukovara 70, 10000 Zagreb</item>
      <item>Marko Tušek,odvjetnik, OIB 77053515267, Aleja kralja Zvonimira 11, 42000 Varaždin</item>
      <item>zam. punomoćnika Stela Tursan, odvjetnica</item>
    </derivirana_varijabla>
  </DomainObject.Predmet.OstaliListFormatedWithAdressOIB>
  <DomainObject.Predmet.OstaliListNazivFormated>
    <izvorni_sadrzaj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OstaliListNazivFormated_1"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OstaliListNazivFormated>
  <DomainObject.Predmet.OstaliListNazivFormatedOIB>
    <izvorni_sadrzaj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izvorni_sadrzaj>
    <derivirana_varijabla naziv="DomainObject.Predmet.OstaliListNazivFormatedOIB_1"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St-1133/2016-10</izvorni_sadrzaj>
    <derivirana_varijabla naziv="DomainObject.PoslovniBrojDokumenta_1">St-1133/2016-10</derivirana_varijabla>
  </DomainObject.PoslovniBrojDokumenta>
  <DomainObject.Predmet.StrankaIDrugi>
    <izvorni_sadrzaj>Elmatik jednostavno društvo s ograničenom odgovornošću za proizvodnju, trgovinu i usluge</izvorni_sadrzaj>
    <derivirana_varijabla naziv="DomainObject.Predmet.StrankaIDrugi_1">Elmatik jednostavno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Elmatik jednostavno društvo s ograničenom odgovornošću za proizvodnju, trgovinu i usluge, OIB 96528785749, Školska 14, 40320 Hodošan</izvorni_sadrzaj>
    <derivirana_varijabla naziv="DomainObject.Predmet.StrankaIDrugiAdressOIB_1">Elmatik jednostavno društvo s ograničenom odgovornošću za proizvodnju, trgovinu i usluge, OIB 96528785749, Školska 14, 40320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Elmatik jednostavno društvo s ograničenom odgovornošću za proizvodnju, trgovinu i usluge</item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SudioniciListNaziv_1">
      <item>Elmatik jednostavno društvo s ograničenom odgovornošću za proizvodnju, trgovinu i usluge</item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SudioniciListNaziv>
  <DomainObject.Predmet.SudioniciListAdressOIB>
    <izvorni_sadrzaj>
      <item>Elmatik jednostavno društvo s ograničenom odgovornošću za proizvodnju, trgovinu i usluge, OIB 96528785749, Školska 14,40320 Hodošan</item>
      <item>Bruno Steyskal, OIB 10072128047, Školska 14,40320 Hodošan</item>
      <item>e-Oglasna</item>
      <item>Sudski registar</item>
      <item>Financijska agencija, OIB 85821130368, Ulica grada Vukovara 70,10000 Zagreb</item>
      <item>Marko Tušek,odvjetnik, OIB 77053515267, Aleja kralja Zvonimira 11,42000 Varaždin</item>
      <item>zam. punomoćnika Stela Tursan, odvjetnica</item>
    </izvorni_sadrzaj>
    <derivirana_varijabla naziv="DomainObject.Predmet.SudioniciListAdressOIB_1">
      <item>Elmatik jednostavno društvo s ograničenom odgovornošću za proizvodnju, trgovinu i usluge, OIB 96528785749, Školska 14,40320 Hodošan</item>
      <item>Bruno Steyskal, OIB 10072128047, Školska 14,40320 Hodošan</item>
      <item>e-Oglasna</item>
      <item>Sudski registar</item>
      <item>Financijska agencija, OIB 85821130368, Ulica grada Vukovara 70,10000 Zagreb</item>
      <item>Marko Tušek,odvjetnik, OIB 77053515267, Aleja kralja Zvonimira 11,42000 Varaždin</item>
      <item>zam. punomoćnika Stela Tursan,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29ABD-29AD-4E44-BF0B-BD24C38C2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573</properties:Characters>
  <properties:Lines>39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2017-06-27T07:28:00Z</cp:lastPrinted>
  <dcterms:modified xmlns:xsi="http://www.w3.org/2001/XMLSchema-instance" xsi:type="dcterms:W3CDTF">2017-06-27T07:28:00Z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St-1133/2016-10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