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228e4" w14:paraId="10228e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9C511D">
        <w:rPr>
          <w:b/>
          <w:color w:themeColor="text1" w:val="000000"/>
        </w:rPr>
        <w:t>1109</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9C511D" w:rsidRPr="009C511D">
        <w:t>FATIADO j.d.o.o. za ekološki uzgoj i trgovinu, Gornji Humac 7, 21424 Gornji Humac, OIB: 61518832591</w:t>
      </w:r>
      <w:r w:rsidR="00136387" w:rsidRPr="00136387">
        <w:t xml:space="preserve">, </w:t>
      </w:r>
      <w:r w:rsidRPr="00916C6F">
        <w:t xml:space="preserve"> dana </w:t>
      </w:r>
      <w:r w:rsidR="0028551B">
        <w:t>15</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9C511D">
        <w:rPr>
          <w:caps/>
        </w:rPr>
        <w:t>MARIJA SKELIN</w:t>
      </w:r>
      <w:r w:rsidR="00C84496">
        <w:t>,</w:t>
      </w:r>
      <w:r w:rsidR="009D4CF8">
        <w:t xml:space="preserve"> </w:t>
      </w:r>
      <w:r w:rsidR="00943CDE">
        <w:t xml:space="preserve">OIB: </w:t>
      </w:r>
      <w:r w:rsidR="009C511D">
        <w:t>35912249573</w:t>
      </w:r>
      <w:r w:rsidR="00943CDE">
        <w:t xml:space="preserve">, </w:t>
      </w:r>
      <w:r w:rsidR="009C511D">
        <w:t>Split, Ivanićeva 18</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9C511D" w:rsidRPr="009C511D">
        <w:t>FATIADO j.d.o.o. za ekološki uzgoj i trgovinu, Gornji Humac 7, 21424 Gornji Humac, OIB: 61518832591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9C511D">
        <w:t>1109</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722CDD">
        <w:t>1</w:t>
      </w:r>
      <w:r w:rsidR="009C511D">
        <w:t>109</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22CDD">
        <w:t>621</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9C511D">
        <w:rPr>
          <w:b/>
        </w:rPr>
        <w:t>15</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1293A">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9C511D">
      <w:rPr>
        <w:rFonts w:hAnsi="Book Antiqua" w:ascii="Book Antiqua"/>
        <w:b/>
        <w:sz w:val="20"/>
        <w:szCs w:val="20"/>
      </w:rPr>
      <w:t>1109</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551B"/>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53621"/>
    <w:rsid w:val="00667561"/>
    <w:rsid w:val="006704E3"/>
    <w:rsid w:val="006A380F"/>
    <w:rsid w:val="006A6514"/>
    <w:rsid w:val="006A7112"/>
    <w:rsid w:val="006C6DD3"/>
    <w:rsid w:val="006D27E3"/>
    <w:rsid w:val="006D281F"/>
    <w:rsid w:val="006D5CE5"/>
    <w:rsid w:val="006E40C5"/>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C511D"/>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0F10"/>
    <w:rsid w:val="00A610D1"/>
    <w:rsid w:val="00A61266"/>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293A"/>
    <w:rsid w:val="00D176CC"/>
    <w:rsid w:val="00D207E4"/>
    <w:rsid w:val="00D32EBB"/>
    <w:rsid w:val="00D3307D"/>
    <w:rsid w:val="00D341B5"/>
    <w:rsid w:val="00D35DDF"/>
    <w:rsid w:val="00D46169"/>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1293A"/>
    <w:rPr>
      <w:color w:val="808080"/>
      <w:bdr w:space="0" w:sz="0" w:color="auto" w:val="none"/>
      <w:shd w:fill="auto" w:color="auto" w:val="clear"/>
    </w:rPr>
  </w:style>
  <w:style w:customStyle="true" w:styleId="eSPISCCParagraphDefaultFont" w:type="character">
    <w:name w:val="eSPIS_CC_Paragraph Default Font"/>
    <w:basedOn w:val="Zadanifontodlomka"/>
    <w:rsid w:val="00D129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1293A"/>
    <w:rPr>
      <w:b/>
      <w:bdr w:space="0" w:sz="0" w:color="auto" w:val="none"/>
      <w:shd w:fill="FFFFCC" w:color="auto" w:val="clear"/>
      <w:lang w:val="hr-HR"/>
    </w:rPr>
  </w:style>
  <w:style w:customStyle="true" w:styleId="PozadinaSvijetloCrvena" w:type="character">
    <w:name w:val="Pozadina_SvijetloCrvena"/>
    <w:basedOn w:val="eSPISCCParagraphDefaultFont"/>
    <w:rsid w:val="00D129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129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1293A"/>
    <w:rPr>
      <w:color w:val="808080"/>
      <w:bdr w:color="auto" w:space="0" w:sz="0" w:val="none"/>
      <w:shd w:color="auto" w:fill="auto" w:val="clear"/>
    </w:rPr>
  </w:style>
  <w:style w:customStyle="1" w:styleId="eSPISCCParagraphDefaultFont" w:type="character">
    <w:name w:val="eSPIS_CC_Paragraph Default Font"/>
    <w:basedOn w:val="Zadanifontodlomka"/>
    <w:rsid w:val="00D129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1293A"/>
    <w:rPr>
      <w:b/>
      <w:bdr w:color="auto" w:space="0" w:sz="0" w:val="none"/>
      <w:shd w:color="auto" w:fill="FFFFCC" w:val="clear"/>
      <w:lang w:val="hr-HR"/>
    </w:rPr>
  </w:style>
  <w:style w:customStyle="1" w:styleId="PozadinaSvijetloCrvena" w:type="character">
    <w:name w:val="Pozadina_SvijetloCrvena"/>
    <w:basedOn w:val="eSPISCCParagraphDefaultFont"/>
    <w:rsid w:val="00D129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129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St-1109/2017</izvorni_sadrzaj>
    <derivirana_varijabla naziv="DomainObject.Predmet.OznakaBroj_1">St-1109/2017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FATIADO jednostavno društvo s ograničenom odgovornošću za ekološki uzgoj i trgovinu</izvorni_sadrzaj>
    <derivirana_varijabla naziv="DomainObject.Predmet.ProtustrankaFormated_1">  FATIADO jednostavno društvo s ograničenom odgovornošću za ekološki uzgoj i trgovinu</derivirana_varijabla>
  </DomainObject.Predmet.ProtustrankaFormated>
  <DomainObject.Predmet.ProtustrankaFormatedOIB>
    <izvorni_sadrzaj>  FATIADO jednostavno društvo s ograničenom odgovornošću za ekološki uzgoj i trgovinu, OIB 61518832591</izvorni_sadrzaj>
    <derivirana_varijabla naziv="DomainObject.Predmet.ProtustrankaFormatedOIB_1">  FATIADO jednostavno društvo s ograničenom odgovornošću za ekološki uzgoj i trgovinu, OIB 61518832591</derivirana_varijabla>
  </DomainObject.Predmet.ProtustrankaFormatedOIB>
  <DomainObject.Predmet.ProtustrankaFormatedWithAdress>
    <izvorni_sadrzaj> FATIADO jednostavno društvo s ograničenom odgovornošću za ekološki uzgoj i trgovinu, Gornji Humac 7, 21425 Gornji Humac</izvorni_sadrzaj>
    <derivirana_varijabla naziv="DomainObject.Predmet.ProtustrankaFormatedWithAdress_1"> FATIADO jednostavno društvo s ograničenom odgovornošću za ekološki uzgoj i trgovinu, Gornji Humac 7, 21425 Gornji Humac</derivirana_varijabla>
  </DomainObject.Predmet.ProtustrankaFormatedWithAdress>
  <DomainObject.Predmet.ProtustrankaFormatedWithAdressOIB>
    <izvorni_sadrzaj> FATIADO jednostavno društvo s ograničenom odgovornošću za ekološki uzgoj i trgovinu, OIB 61518832591, Gornji Humac 7, 21425 Gornji Humac</izvorni_sadrzaj>
    <derivirana_varijabla naziv="DomainObject.Predmet.ProtustrankaFormatedWithAdressOIB_1"> FATIADO jednostavno društvo s ograničenom odgovornošću za ekološki uzgoj i trgovinu, OIB 61518832591, Gornji Humac 7, 21425 Gornji Humac</derivirana_varijabla>
  </DomainObject.Predmet.ProtustrankaFormatedWithAdressOIB>
  <DomainObject.Predmet.ProtustrankaWithAdress>
    <izvorni_sadrzaj>FATIADO jednostavno društvo s ograničenom odgovornošću za ekološki uzgoj i trgovinu Gornji Humac 7, 21425 Gornji Humac</izvorni_sadrzaj>
    <derivirana_varijabla naziv="DomainObject.Predmet.ProtustrankaWithAdress_1">FATIADO jednostavno društvo s ograničenom odgovornošću za ekološki uzgoj i trgovinu Gornji Humac 7, 21425 Gornji Humac</derivirana_varijabla>
  </DomainObject.Predmet.ProtustrankaWithAdress>
  <DomainObject.Predmet.ProtustrankaWithAdressOIB>
    <izvorni_sadrzaj>FATIADO jednostavno društvo s ograničenom odgovornošću za ekološki uzgoj i trgovinu, OIB 61518832591, Gornji Humac 7, 21425 Gornji Humac</izvorni_sadrzaj>
    <derivirana_varijabla naziv="DomainObject.Predmet.ProtustrankaWithAdressOIB_1">FATIADO jednostavno društvo s ograničenom odgovornošću za ekološki uzgoj i trgovinu, OIB 61518832591, Gornji Humac 7, 21425 Gornji Humac</derivirana_varijabla>
  </DomainObject.Predmet.ProtustrankaWithAdressOIB>
  <DomainObject.Predmet.ProtustrankaNazivFormated>
    <izvorni_sadrzaj>FATIADO jednostavno društvo s ograničenom odgovornošću za ekološki uzgoj i trgovinu</izvorni_sadrzaj>
    <derivirana_varijabla naziv="DomainObject.Predmet.ProtustrankaNazivFormated_1">FATIADO jednostavno društvo s ograničenom odgovornošću za ekološki uzgoj i trgovinu</derivirana_varijabla>
  </DomainObject.Predmet.ProtustrankaNazivFormated>
  <DomainObject.Predmet.ProtustrankaNazivFormatedOIB>
    <izvorni_sadrzaj>FATIADO jednostavno društvo s ograničenom odgovornošću za ekološki uzgoj i trgovinu, OIB 61518832591</izvorni_sadrzaj>
    <derivirana_varijabla naziv="DomainObject.Predmet.ProtustrankaNazivFormatedOIB_1">FATIADO jednostavno društvo s ograničenom odgovornošću za ekološki uzgoj i trgovinu, OIB 61518832591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66107.18</izvorni_sadrzaj>
    <derivirana_varijabla naziv="DomainObject.Predmet.TrenutnaVrijednost_1">66107.18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FATIADO jednostavno društvo s ograničenom odgovornošću za ekološki uzgoj i trgovinu</item>
    </izvorni_sadrzaj>
    <derivirana_varijabla naziv="DomainObject.Predmet.ProtuStrankaListFormated_1">
      <item>FATIADO jednostavno društvo s ograničenom odgovornošću za ekološki uzgoj i trgovinu</item>
    </derivirana_varijabla>
  </DomainObject.Predmet.ProtuStrankaListFormated>
  <DomainObject.Predmet.ProtuStrankaListFormatedOIB>
    <izvorni_sadrzaj>
      <item>FATIADO jednostavno društvo s ograničenom odgovornošću za ekološki uzgoj i trgovinu, OIB 61518832591</item>
    </izvorni_sadrzaj>
    <derivirana_varijabla naziv="DomainObject.Predmet.ProtuStrankaListFormatedOIB_1">
      <item>FATIADO jednostavno društvo s ograničenom odgovornošću za ekološki uzgoj i trgovinu, OIB 61518832591</item>
    </derivirana_varijabla>
  </DomainObject.Predmet.ProtuStrankaListFormatedOIB>
  <DomainObject.Predmet.ProtuStrankaListFormatedWithAdress>
    <izvorni_sadrzaj>
      <item>FATIADO jednostavno društvo s ograničenom odgovornošću za ekološki uzgoj i trgovinu, Gornji Humac 7, 21425 Gornji Humac</item>
    </izvorni_sadrzaj>
    <derivirana_varijabla naziv="DomainObject.Predmet.ProtuStrankaListFormatedWithAdress_1">
      <item>FATIADO jednostavno društvo s ograničenom odgovornošću za ekološki uzgoj i trgovinu, Gornji Humac 7, 21425 Gornji Humac</item>
    </derivirana_varijabla>
  </DomainObject.Predmet.ProtuStrankaListFormatedWithAdress>
  <DomainObject.Predmet.ProtuStrankaListFormatedWithAdressOIB>
    <izvorni_sadrzaj>
      <item>FATIADO jednostavno društvo s ograničenom odgovornošću za ekološki uzgoj i trgovinu, OIB 61518832591, Gornji Humac 7, 21425 Gornji Humac</item>
    </izvorni_sadrzaj>
    <derivirana_varijabla naziv="DomainObject.Predmet.ProtuStrankaListFormatedWithAdressOIB_1">
      <item>FATIADO jednostavno društvo s ograničenom odgovornošću za ekološki uzgoj i trgovinu, OIB 61518832591, Gornji Humac 7, 21425 Gornji Humac</item>
    </derivirana_varijabla>
  </DomainObject.Predmet.ProtuStrankaListFormatedWithAdressOIB>
  <DomainObject.Predmet.ProtuStrankaListNazivFormated>
    <izvorni_sadrzaj>
      <item>FATIADO jednostavno društvo s ograničenom odgovornošću za ekološki uzgoj i trgovinu</item>
    </izvorni_sadrzaj>
    <derivirana_varijabla naziv="DomainObject.Predmet.ProtuStrankaListNazivFormated_1">
      <item>FATIADO jednostavno društvo s ograničenom odgovornošću za ekološki uzgoj i trgovinu</item>
    </derivirana_varijabla>
  </DomainObject.Predmet.ProtuStrankaListNazivFormated>
  <DomainObject.Predmet.ProtuStrankaListNazivFormatedOIB>
    <izvorni_sadrzaj>
      <item>FATIADO jednostavno društvo s ograničenom odgovornošću za ekološki uzgoj i trgovinu, OIB 61518832591</item>
    </izvorni_sadrzaj>
    <derivirana_varijabla naziv="DomainObject.Predmet.ProtuStrankaListNazivFormatedOIB_1">
      <item>FATIADO jednostavno društvo s ograničenom odgovornošću za ekološki uzgoj i trgovinu, OIB 61518832591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FATIADO jednostavno društvo s ograničenom odgovornošću za ekološki uzgoj i trgovinu</izvorni_sadrzaj>
    <derivirana_varijabla naziv="DomainObject.Predmet.ProtustrankaIDrugi_1">FATIADO jednostavno društvo s ograničenom odgovornošću za ekološki uzgoj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FATIADO jednostavno društvo s ograničenom odgovornošću za ekološki uzgoj i trgovinu, OIB 61518832591, Gornji Humac 7, 21425 Gornji Humac</izvorni_sadrzaj>
    <derivirana_varijabla naziv="DomainObject.Predmet.ProtustrankaIDrugiAdressOIB_1">FATIADO jednostavno društvo s ograničenom odgovornošću za ekološki uzgoj i trgovinu, OIB 61518832591, Gornji Humac 7,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FATIADO jednostavno društvo s ograničenom odgovornošću za ekološki uzgoj i trgovinu</item>
      <item>FINANCIJSKA AGENCIJA, RC SPLIT</item>
    </izvorni_sadrzaj>
    <derivirana_varijabla naziv="DomainObject.Predmet.SudioniciListNaziv_1">
      <item>FATIADO jednostavno društvo s ograničenom odgovornošću za ekološki uzgoj i trgovinu</item>
      <item>FINANCIJSKA AGENCIJA, RC SPLIT</item>
    </derivirana_varijabla>
  </DomainObject.Predmet.SudioniciListNaziv>
  <DomainObject.Predmet.SudioniciListAdressOIB>
    <izvorni_sadrzaj>
      <item>FATIADO jednostavno društvo s ograničenom odgovornošću za ekološki uzgoj i trgovinu, OIB 61518832591, Gornji Humac 7,21425 Gornji Humac</item>
      <item>FINANCIJSKA AGENCIJA, RC SPLIT, OIB 85821130368, Mažuranićevo šetalište 24 b,21000 Split</item>
    </izvorni_sadrzaj>
    <derivirana_varijabla naziv="DomainObject.Predmet.SudioniciListAdressOIB_1">
      <item>FATIADO jednostavno društvo s ograničenom odgovornošću za ekološki uzgoj i trgovinu, OIB 61518832591, Gornji Humac 7,21425 Gornji Humac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61518832591</item>
      <item>, OIB 85821130368</item>
    </izvorni_sadrzaj>
    <derivirana_varijabla naziv="DomainObject.Predmet.SudioniciListNazivOIB_1">
      <item>, OIB 61518832591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4735</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2018-06-15T07:39:00Z</dcterms:created>
  <dc:creator>Katarina Franković</dc:creator>
  <cp:lastModifiedBy>Andrijana Leto</cp:lastModifiedBy>
  <cp:lastPrinted>2018-03-07T12:44:00Z</cp:lastPrinted>
  <dcterms:modified xmlns:xsi="http://www.w3.org/2001/XMLSchema-instance" xsi:type="dcterms:W3CDTF">2018-06-15T07:46:00Z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(1109-17 rješenje plaćanje predujma člana uprave FOND 1000 SPLIT čl. 110.docx)</vt:lpwstr>
  </prop:property>
  <prop:property name="CC_coloring" pid="5" fmtid="{D5CDD505-2E9C-101B-9397-08002B2CF9AE}">
    <vt:bool>false</vt:bool>
  </prop:property>
</prop:Properties>
</file>