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8da0" w14:paraId="6228da0" w:rsidRDefault="00D47341" w:rsidP="00D47341" w:rsidR="00D47341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341" w:rsidP="00D47341" w:rsidR="00D47341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7341" w:rsidP="00D47341" w:rsidR="00D47341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7341" w:rsidP="00D47341" w:rsidR="00D47341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9028 od 29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JUN YI d. o. o. Pula, Šijanska cesta 12 a , OIB 97516947593, MBS 010073967,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47341" w:rsidP="00D47341" w:rsidR="00D4734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JUN YI d. o. o. Pula, Šijanska cesta 12 a , OIB 97516947593, MBS 010073967.</w:t>
      </w:r>
    </w:p>
    <w:p w:rsidRDefault="00D47341" w:rsidP="00D47341" w:rsidR="00D4734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JUN YI d. o. o. Pula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958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86.326,72</w:t>
      </w:r>
      <w:r w:rsidRPr="005E76CC">
        <w:rPr>
          <w:rFonts w:cs="Times New Roman" w:eastAsia="Times New Roman"/>
          <w:szCs w:val="24"/>
        </w:rPr>
        <w:t xml:space="preserve"> kuna.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0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D47341" w:rsidP="00D47341" w:rsidR="00D47341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D47341" w:rsidP="00D47341" w:rsidR="00D47341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D47341" w:rsidP="00D47341" w:rsidR="00D4734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47341" w:rsidP="00D47341" w:rsidR="00D4734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D47341" w:rsidP="00D47341" w:rsidR="00D47341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47341" w:rsidP="00D47341" w:rsidR="00D47341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47341" w:rsidP="00D47341" w:rsidR="00D47341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D47341" w:rsidP="00D47341" w:rsidR="00D47341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tabs>
          <w:tab w:pos="4438" w:val="left"/>
        </w:tabs>
        <w:rPr>
          <w:rFonts w:cs="Times New Roman" w:eastAsia="Times New Roman"/>
        </w:rPr>
      </w:pPr>
    </w:p>
    <w:p w:rsidRDefault="00D47341" w:rsidP="00D47341" w:rsidR="00D47341" w:rsidRPr="005E76CC">
      <w:pPr>
        <w:rPr>
          <w:rFonts w:cs="Times New Roman" w:eastAsia="Times New Roman"/>
        </w:rPr>
      </w:pPr>
    </w:p>
    <w:p w:rsidRDefault="00D47341" w:rsidP="00D47341" w:rsidR="00D47341"/>
    <w:p w:rsidRDefault="0063066C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C6A" w:rsidP="00D47341" w:rsidR="007F7C6A">
      <w:r>
        <w:separator/>
      </w:r>
    </w:p>
  </w:endnote>
  <w:endnote w:id="0" w:type="continuationSeparator">
    <w:p w:rsidRDefault="007F7C6A" w:rsidP="00D47341" w:rsidR="007F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C6A" w:rsidP="00D47341" w:rsidR="007F7C6A">
      <w:r>
        <w:separator/>
      </w:r>
    </w:p>
  </w:footnote>
  <w:footnote w:id="0" w:type="continuationSeparator">
    <w:p w:rsidRDefault="007F7C6A" w:rsidP="00D47341" w:rsidR="007F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C6A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3066C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D47341">
      <w:t>35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C6A" w:rsidP="005E76CC" w:rsidR="005E76CC">
    <w:pPr>
      <w:pStyle w:val="Zaglavlje"/>
      <w:jc w:val="right"/>
    </w:pPr>
    <w:r>
      <w:t>11 St-13</w:t>
    </w:r>
    <w:r w:rsidR="00D47341">
      <w:t>35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F94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3066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7F7C6A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BF7F94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341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3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3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734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3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73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73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6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06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06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06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3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3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734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3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73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73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6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06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06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06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 YI d.o.o. PULA</izvorni_sadrzaj>
    <derivirana_varijabla naziv="DomainObject.Predmet.ProtustrankaFormated_1">  JUN YI d.o.o. PULA</derivirana_varijabla>
  </DomainObject.Predmet.ProtustrankaFormated>
  <DomainObject.Predmet.ProtustrankaFormatedOIB>
    <izvorni_sadrzaj>  JUN YI d.o.o. PULA, OIB 97516947593</izvorni_sadrzaj>
    <derivirana_varijabla naziv="DomainObject.Predmet.ProtustrankaFormatedOIB_1">  JUN YI d.o.o. PULA, OIB 97516947593</derivirana_varijabla>
  </DomainObject.Predmet.ProtustrankaFormatedOIB>
  <DomainObject.Predmet.ProtustrankaFormatedWithAdress>
    <izvorni_sadrzaj> JUN YI d.o.o. PULA, Šijanska cesta 12 a, 52100 Pula</izvorni_sadrzaj>
    <derivirana_varijabla naziv="DomainObject.Predmet.ProtustrankaFormatedWithAdress_1"> JUN YI d.o.o. PULA, Šijanska cesta 12 a, 52100 Pula</derivirana_varijabla>
  </DomainObject.Predmet.ProtustrankaFormatedWithAdress>
  <DomainObject.Predmet.ProtustrankaFormatedWithAdressOIB>
    <izvorni_sadrzaj> JUN YI d.o.o. PULA, OIB 97516947593, Šijanska cesta 12 a, 52100 Pula</izvorni_sadrzaj>
    <derivirana_varijabla naziv="DomainObject.Predmet.ProtustrankaFormatedWithAdressOIB_1"> JUN YI d.o.o. PULA, OIB 97516947593, Šijanska cesta 12 a, 52100 Pula</derivirana_varijabla>
  </DomainObject.Predmet.ProtustrankaFormatedWithAdressOIB>
  <DomainObject.Predmet.ProtustrankaWithAdress>
    <izvorni_sadrzaj>JUN YI d.o.o. PULA Šijanska cesta 12 a, 52100 Pula</izvorni_sadrzaj>
    <derivirana_varijabla naziv="DomainObject.Predmet.ProtustrankaWithAdress_1">JUN YI d.o.o. PULA Šijanska cesta 12 a, 52100 Pula</derivirana_varijabla>
  </DomainObject.Predmet.ProtustrankaWithAdress>
  <DomainObject.Predmet.ProtustrankaWithAdressOIB>
    <izvorni_sadrzaj>JUN YI d.o.o. PULA, OIB 97516947593, Šijanska cesta 12 a, 52100 Pula</izvorni_sadrzaj>
    <derivirana_varijabla naziv="DomainObject.Predmet.ProtustrankaWithAdressOIB_1">JUN YI d.o.o. PULA, OIB 97516947593, Šijanska cesta 12 a, 52100 Pula</derivirana_varijabla>
  </DomainObject.Predmet.ProtustrankaWithAdressOIB>
  <DomainObject.Predmet.ProtustrankaNazivFormated>
    <izvorni_sadrzaj>JUN YI d.o.o. PULA</izvorni_sadrzaj>
    <derivirana_varijabla naziv="DomainObject.Predmet.ProtustrankaNazivFormated_1">JUN YI d.o.o. PULA</derivirana_varijabla>
  </DomainObject.Predmet.ProtustrankaNazivFormated>
  <DomainObject.Predmet.ProtustrankaNazivFormatedOIB>
    <izvorni_sadrzaj>JUN YI d.o.o. PULA, OIB 97516947593</izvorni_sadrzaj>
    <derivirana_varijabla naziv="DomainObject.Predmet.ProtustrankaNazivFormatedOIB_1">JUN YI d.o.o. PULA, OIB 97516947593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86326.72</izvorni_sadrzaj>
    <derivirana_varijabla naziv="DomainObject.Predmet.TrenutnaVrijednost_1">86326.72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JUN YI d.o.o. PULA</item>
    </izvorni_sadrzaj>
    <derivirana_varijabla naziv="DomainObject.Predmet.ProtuStrankaListFormated_1">
      <item>JUN YI d.o.o. PULA</item>
    </derivirana_varijabla>
  </DomainObject.Predmet.ProtuStrankaListFormated>
  <DomainObject.Predmet.ProtuStrankaListFormatedOIB>
    <izvorni_sadrzaj>
      <item>JUN YI d.o.o. PULA, OIB 97516947593</item>
    </izvorni_sadrzaj>
    <derivirana_varijabla naziv="DomainObject.Predmet.ProtuStrankaListFormatedOIB_1">
      <item>JUN YI d.o.o. PULA, OIB 97516947593</item>
    </derivirana_varijabla>
  </DomainObject.Predmet.ProtuStrankaListFormatedOIB>
  <DomainObject.Predmet.ProtuStrankaListFormatedWithAdress>
    <izvorni_sadrzaj>
      <item>JUN YI d.o.o. PULA, Šijanska cesta 12 a, 52100 Pula</item>
    </izvorni_sadrzaj>
    <derivirana_varijabla naziv="DomainObject.Predmet.ProtuStrankaListFormatedWithAdress_1">
      <item>JUN YI d.o.o. PULA, Šijanska cesta 12 a, 52100 Pula</item>
    </derivirana_varijabla>
  </DomainObject.Predmet.ProtuStrankaListFormatedWithAdress>
  <DomainObject.Predmet.ProtuStrankaListFormatedWithAdressOIB>
    <izvorni_sadrzaj>
      <item>JUN YI d.o.o. PULA, OIB 97516947593, Šijanska cesta 12 a, 52100 Pula</item>
    </izvorni_sadrzaj>
    <derivirana_varijabla naziv="DomainObject.Predmet.ProtuStrankaListFormatedWithAdressOIB_1">
      <item>JUN YI d.o.o. PULA, OIB 97516947593, Šijanska cesta 12 a, 52100 Pula</item>
    </derivirana_varijabla>
  </DomainObject.Predmet.ProtuStrankaListFormatedWithAdressOIB>
  <DomainObject.Predmet.ProtuStrankaListNazivFormated>
    <izvorni_sadrzaj>
      <item>JUN YI d.o.o. PULA</item>
    </izvorni_sadrzaj>
    <derivirana_varijabla naziv="DomainObject.Predmet.ProtuStrankaListNazivFormated_1">
      <item>JUN YI d.o.o. PULA</item>
    </derivirana_varijabla>
  </DomainObject.Predmet.ProtuStrankaListNazivFormated>
  <DomainObject.Predmet.ProtuStrankaListNazivFormatedOIB>
    <izvorni_sadrzaj>
      <item>JUN YI d.o.o. PULA, OIB 97516947593</item>
    </izvorni_sadrzaj>
    <derivirana_varijabla naziv="DomainObject.Predmet.ProtuStrankaListNazivFormatedOIB_1">
      <item>JUN YI d.o.o. PULA, OIB 97516947593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JUN YI d.o.o. PULA</izvorni_sadrzaj>
    <derivirana_varijabla naziv="DomainObject.Predmet.ProtustrankaIDrugi_1">JUN YI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JUN YI d.o.o. PULA, OIB 97516947593, Šijanska cesta 12 a, 52100 Pula</izvorni_sadrzaj>
    <derivirana_varijabla naziv="DomainObject.Predmet.ProtustrankaIDrugiAdressOIB_1">JUN YI d.o.o. PULA, OIB 97516947593, Šijanska cesta 12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JUN YI d.o.o. PULA</item>
    </izvorni_sadrzaj>
    <derivirana_varijabla naziv="DomainObject.Predmet.SudioniciListNaziv_1">
      <item>FINANCIJSKA AGENCIJA, RC RIJEKA, PODRUŽNICA PULA, PULA</item>
      <item>JUN YI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JUN YI d.o.o. PULA, OIB 97516947593, Šijanska cesta 12 a,52100 Pula</item>
    </izvorni_sadrzaj>
    <derivirana_varijabla naziv="DomainObject.Predmet.SudioniciListAdressOIB_1">
      <item>FINANCIJSKA AGENCIJA, RC RIJEKA, PODRUŽNICA PULA, PULA, OIB 85821130368, Ulica grada Vukovara 70,10000 Zagreb</item>
      <item>JUN YI d.o.o. PULA, OIB 97516947593, Šijanska cesta 12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97516947593</item>
    </izvorni_sadrzaj>
    <derivirana_varijabla naziv="DomainObject.Predmet.SudioniciListNazivOIB_1">
      <item>, OIB 85821130368</item>
      <item>, OIB 97516947593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2186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2016-01-15T12:54:00Z</dcterms:created>
  <dc:creator>Mihaela Kaligari</dc:creator>
  <dc:description/>
  <cp:keywords/>
  <cp:lastModifiedBy>Sanja Prodan</cp:lastModifiedBy>
  <cp:lastPrinted>2016-01-15T12:56:00Z</cp:lastPrinted>
  <dcterms:modified xmlns:xsi="http://www.w3.org/2001/XMLSchema-instance" xsi:type="dcterms:W3CDTF">2016-01-18T08:14:00Z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