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d26e" w14:paraId="384d26e" w:rsidRDefault="00DF22AA" w:rsidP="00DF22AA" w:rsidR="00DF22AA" w:rsidRPr="00D43754">
      <w:pPr>
        <w15:collapsed w:val="false"/>
      </w:pPr>
      <w:bookmarkStart w:name="_GoBack" w:id="0"/>
      <w:bookmarkEnd w:id="0"/>
      <w:r w:rsidRPr="00D43754">
        <w:t xml:space="preserve">                  </w:t>
      </w:r>
      <w:r w:rsidRPr="00D43754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3754">
        <w:t xml:space="preserve">                                                            </w:t>
      </w:r>
    </w:p>
    <w:p w:rsidRDefault="00DF22AA" w:rsidP="00DF22AA" w:rsidR="00DF22AA" w:rsidRPr="00D43754">
      <w:r w:rsidRPr="00D43754">
        <w:t xml:space="preserve"> REPUBLIKA HRVATSKA </w:t>
      </w:r>
      <w:r w:rsidRPr="00D43754">
        <w:tab/>
      </w:r>
      <w:r w:rsidRPr="00D43754">
        <w:tab/>
      </w:r>
      <w:r w:rsidRPr="00D43754">
        <w:tab/>
      </w:r>
      <w:r w:rsidRPr="00D43754">
        <w:tab/>
      </w:r>
      <w:r w:rsidRPr="00D43754">
        <w:tab/>
      </w:r>
    </w:p>
    <w:p w:rsidRDefault="00DF22AA" w:rsidP="00DF22AA" w:rsidR="00DF22AA" w:rsidRPr="00D43754">
      <w:r w:rsidRPr="00D43754">
        <w:t>TRGOVAČKI SUD U PAZINU</w:t>
      </w:r>
    </w:p>
    <w:p w:rsidRDefault="00DF22AA" w:rsidP="000F5D50" w:rsidR="00DF22AA" w:rsidRPr="00D43754">
      <w:r w:rsidRPr="00D43754">
        <w:t xml:space="preserve">52000 </w:t>
      </w:r>
      <w:r w:rsidR="003B3178" w:rsidRPr="00D43754">
        <w:t>Pazin</w:t>
      </w:r>
      <w:r w:rsidRPr="00D43754">
        <w:t>, Dršćevka 1</w:t>
      </w:r>
      <w:r w:rsidRPr="00D43754">
        <w:tab/>
      </w:r>
      <w:r w:rsidRPr="00D43754">
        <w:tab/>
      </w:r>
      <w:r w:rsidRPr="00D43754">
        <w:tab/>
      </w:r>
      <w:r w:rsidRPr="00D43754">
        <w:tab/>
      </w:r>
      <w:r w:rsidRPr="00D43754">
        <w:tab/>
        <w:t xml:space="preserve">        </w:t>
      </w:r>
      <w:r w:rsidRPr="00D43754">
        <w:tab/>
        <w:t xml:space="preserve">       </w:t>
      </w:r>
      <w:r w:rsidR="00F1005B" w:rsidRPr="00D43754">
        <w:t xml:space="preserve"> </w:t>
      </w:r>
      <w:r w:rsidRPr="00D43754">
        <w:tab/>
      </w:r>
      <w:r w:rsidRPr="00D43754">
        <w:tab/>
      </w:r>
      <w:r w:rsidRPr="00D43754">
        <w:tab/>
        <w:t xml:space="preserve">         </w:t>
      </w:r>
      <w:r w:rsidRPr="00D43754">
        <w:tab/>
      </w:r>
      <w:r w:rsidRPr="00D43754">
        <w:tab/>
      </w:r>
      <w:r w:rsidRPr="00D43754">
        <w:tab/>
      </w:r>
      <w:r w:rsidRPr="00D43754">
        <w:tab/>
      </w:r>
      <w:r w:rsidRPr="00D43754">
        <w:tab/>
        <w:t xml:space="preserve">                       </w:t>
      </w:r>
    </w:p>
    <w:p w:rsidRDefault="00DF22AA" w:rsidP="005F752E" w:rsidR="00DF22AA" w:rsidRPr="00D43754">
      <w:pPr>
        <w:ind w:firstLine="708"/>
        <w:jc w:val="both"/>
      </w:pPr>
      <w:r w:rsidRPr="00D43754">
        <w:t xml:space="preserve">Trgovački sud u Pazinu, po stečajnom sucu </w:t>
      </w:r>
      <w:r w:rsidR="00CA67B6" w:rsidRPr="00D43754">
        <w:t>Ivanu Dujiću</w:t>
      </w:r>
      <w:r w:rsidRPr="00D43754">
        <w:t>, po</w:t>
      </w:r>
      <w:r w:rsidR="001127CD" w:rsidRPr="00D43754">
        <w:t>vodom prijedloga</w:t>
      </w:r>
      <w:r w:rsidRPr="00D43754">
        <w:t xml:space="preserve"> za otvaranje stečajnog postupka nad dužnikom </w:t>
      </w:r>
      <w:r w:rsidR="005F752E" w:rsidRPr="00D43754">
        <w:t>NAVI MARINA d.o.o. u likvidaciji  Pula, Pazinska 16</w:t>
      </w:r>
      <w:r w:rsidRPr="00D43754">
        <w:t xml:space="preserve">, </w:t>
      </w:r>
      <w:r w:rsidR="005F752E" w:rsidRPr="00D43754">
        <w:t xml:space="preserve">OIB 10733376077, </w:t>
      </w:r>
      <w:r w:rsidR="000E3E3E" w:rsidRPr="00D43754">
        <w:t>10</w:t>
      </w:r>
      <w:r w:rsidRPr="00D43754">
        <w:t xml:space="preserve">. </w:t>
      </w:r>
      <w:r w:rsidR="000E3E3E" w:rsidRPr="00D43754">
        <w:t>ožujka</w:t>
      </w:r>
      <w:r w:rsidRPr="00D43754">
        <w:t xml:space="preserve"> 201</w:t>
      </w:r>
      <w:r w:rsidR="000E3E3E" w:rsidRPr="00D43754">
        <w:t>7</w:t>
      </w:r>
      <w:r w:rsidRPr="00D43754">
        <w:t>.</w:t>
      </w:r>
      <w:r w:rsidR="00057D8D" w:rsidRPr="00D43754">
        <w:t>,</w:t>
      </w:r>
      <w:r w:rsidRPr="00D43754">
        <w:t xml:space="preserve"> donio je slijedeći</w:t>
      </w:r>
    </w:p>
    <w:p w:rsidRDefault="00DF22AA" w:rsidP="00DF22AA" w:rsidR="00DF22AA" w:rsidRPr="00D43754"/>
    <w:p w:rsidRDefault="00DF22AA" w:rsidP="00DF22AA" w:rsidR="00DF22AA" w:rsidRPr="00D43754">
      <w:pPr>
        <w:jc w:val="center"/>
      </w:pPr>
      <w:r w:rsidRPr="00D43754">
        <w:t xml:space="preserve">Z A K LJ U Č A K </w:t>
      </w:r>
    </w:p>
    <w:p w:rsidRDefault="00DF22AA" w:rsidP="00DF22AA" w:rsidR="00DF22AA" w:rsidRPr="00D43754"/>
    <w:p w:rsidRDefault="00DF22AA" w:rsidP="00DF22AA" w:rsidR="00057D8D" w:rsidRPr="00D43754">
      <w:pPr>
        <w:jc w:val="both"/>
      </w:pPr>
      <w:r w:rsidRPr="00D43754">
        <w:t xml:space="preserve"> </w:t>
      </w:r>
      <w:r w:rsidRPr="00D43754">
        <w:tab/>
        <w:t>I</w:t>
      </w:r>
      <w:r w:rsidRPr="00D43754">
        <w:tab/>
        <w:t>Poziva</w:t>
      </w:r>
      <w:r w:rsidR="00057D8D" w:rsidRPr="00D43754">
        <w:t xml:space="preserve"> </w:t>
      </w:r>
      <w:r w:rsidRPr="00D43754">
        <w:t xml:space="preserve">se predlagatelj </w:t>
      </w:r>
      <w:r w:rsidR="000E3E3E" w:rsidRPr="00D43754">
        <w:t>NAVI MARINA d.o.o. u likvidaciji  Pula, Pazinska 16, OIB 10733376077</w:t>
      </w:r>
      <w:r w:rsidR="002F31F2" w:rsidRPr="00D43754">
        <w:t xml:space="preserve">, </w:t>
      </w:r>
      <w:r w:rsidRPr="00D43754">
        <w:t>da u roku od 8 dana od primitka ovog zaključka uplat</w:t>
      </w:r>
      <w:r w:rsidR="00CA67B6" w:rsidRPr="00D43754">
        <w:t>i</w:t>
      </w:r>
      <w:r w:rsidR="00057D8D" w:rsidRPr="00D43754">
        <w:t>:</w:t>
      </w:r>
    </w:p>
    <w:p w:rsidRDefault="00057D8D" w:rsidP="00DF22AA" w:rsidR="00057D8D" w:rsidRPr="00D43754">
      <w:pPr>
        <w:jc w:val="both"/>
      </w:pPr>
      <w:r w:rsidRPr="00D43754">
        <w:tab/>
        <w:t>-</w:t>
      </w:r>
      <w:r w:rsidR="00DF22AA" w:rsidRPr="00D43754">
        <w:t xml:space="preserve"> predujam od 1.000,00 kn (slovima: tisuću kuna) u Fond za namirenje troškova stečajnog postupka ovoga suda broj HR 43 2390001 1300</w:t>
      </w:r>
      <w:r w:rsidR="001127CD" w:rsidRPr="00D43754">
        <w:t>029763, pozivom na broj 3333-</w:t>
      </w:r>
      <w:r w:rsidR="000E3E3E" w:rsidRPr="00D43754">
        <w:t>144</w:t>
      </w:r>
      <w:r w:rsidR="00DF22AA" w:rsidRPr="00D43754">
        <w:t>-201</w:t>
      </w:r>
      <w:r w:rsidR="000E3E3E" w:rsidRPr="00D43754">
        <w:t>7</w:t>
      </w:r>
      <w:r w:rsidR="00DF22AA" w:rsidRPr="00D43754">
        <w:t xml:space="preserve">, </w:t>
      </w:r>
    </w:p>
    <w:p w:rsidRDefault="00057D8D" w:rsidP="00DF22AA" w:rsidR="000F5D50" w:rsidRPr="00D43754">
      <w:pPr>
        <w:jc w:val="both"/>
      </w:pPr>
      <w:r w:rsidRPr="00D43754">
        <w:tab/>
        <w:t>- doda</w:t>
      </w:r>
      <w:r w:rsidR="005F752E" w:rsidRPr="00D43754">
        <w:t>tni iznos predujma u visini od 4</w:t>
      </w:r>
      <w:r w:rsidRPr="00D43754">
        <w:t xml:space="preserve">.000,00 kuna (slovima: </w:t>
      </w:r>
      <w:r w:rsidR="005F752E" w:rsidRPr="00D43754">
        <w:t>četiri tisuće</w:t>
      </w:r>
      <w:r w:rsidRPr="00D43754">
        <w:t xml:space="preserve"> kuna) za pokriće troškova postupka </w:t>
      </w:r>
      <w:r w:rsidR="00DF22AA" w:rsidRPr="00D43754">
        <w:t>na depozit ovog suda broj:</w:t>
      </w:r>
      <w:r w:rsidR="00DF22AA" w:rsidRPr="00D43754">
        <w:rPr>
          <w:bCs w:val="false"/>
        </w:rPr>
        <w:t> HR43 2390001 1300029763</w:t>
      </w:r>
      <w:r w:rsidR="00DF22AA" w:rsidRPr="00D43754">
        <w:t>, pozivom</w:t>
      </w:r>
      <w:r w:rsidR="001127CD" w:rsidRPr="00D43754">
        <w:t xml:space="preserve"> na broj 020-</w:t>
      </w:r>
      <w:r w:rsidR="000E3E3E" w:rsidRPr="00D43754">
        <w:t>144</w:t>
      </w:r>
      <w:r w:rsidR="00DF22AA" w:rsidRPr="00D43754">
        <w:t>-</w:t>
      </w:r>
      <w:r w:rsidR="000F5D50" w:rsidRPr="00D43754">
        <w:t>20</w:t>
      </w:r>
      <w:r w:rsidR="00AF65FC" w:rsidRPr="00D43754">
        <w:t>1</w:t>
      </w:r>
      <w:r w:rsidR="000E3E3E" w:rsidRPr="00D43754">
        <w:t>7</w:t>
      </w:r>
      <w:r w:rsidR="00DF22AA" w:rsidRPr="00D43754">
        <w:t xml:space="preserve">, </w:t>
      </w:r>
    </w:p>
    <w:p w:rsidRDefault="000F5D50" w:rsidP="00DF22AA" w:rsidR="00DF22AA" w:rsidRPr="00D43754">
      <w:pPr>
        <w:jc w:val="both"/>
      </w:pPr>
      <w:r w:rsidRPr="00D43754">
        <w:tab/>
        <w:t>te da</w:t>
      </w:r>
      <w:r w:rsidR="00DF22AA" w:rsidRPr="00D43754">
        <w:t xml:space="preserve"> dokaz o uplat</w:t>
      </w:r>
      <w:r w:rsidRPr="00D43754">
        <w:t>ama</w:t>
      </w:r>
      <w:r w:rsidR="00DF22AA" w:rsidRPr="00D43754">
        <w:t xml:space="preserve"> </w:t>
      </w:r>
      <w:r w:rsidRPr="00D43754">
        <w:t xml:space="preserve">dostavi </w:t>
      </w:r>
      <w:r w:rsidR="00DF22AA" w:rsidRPr="00D43754">
        <w:t>s</w:t>
      </w:r>
      <w:r w:rsidRPr="00D43754">
        <w:t>udu</w:t>
      </w:r>
      <w:r w:rsidR="00DF22AA" w:rsidRPr="00D43754">
        <w:t>.</w:t>
      </w:r>
    </w:p>
    <w:p w:rsidRDefault="00DF22AA" w:rsidP="00DF22AA" w:rsidR="00DF22AA" w:rsidRPr="00D43754">
      <w:pPr>
        <w:jc w:val="both"/>
      </w:pPr>
    </w:p>
    <w:p w:rsidRDefault="00DF22AA" w:rsidP="00DF22AA" w:rsidR="00DF22AA" w:rsidRPr="00D43754">
      <w:pPr>
        <w:jc w:val="both"/>
      </w:pPr>
      <w:r w:rsidRPr="00D43754">
        <w:tab/>
        <w:t>II</w:t>
      </w:r>
      <w:r w:rsidRPr="00D43754">
        <w:tab/>
        <w:t>Ako predlagatelj u roku od 8</w:t>
      </w:r>
      <w:r w:rsidR="001127CD" w:rsidRPr="00D43754">
        <w:t xml:space="preserve"> dana ne uplat</w:t>
      </w:r>
      <w:r w:rsidR="00CA67B6" w:rsidRPr="00D43754">
        <w:t>i</w:t>
      </w:r>
      <w:r w:rsidRPr="00D43754">
        <w:t xml:space="preserve"> predujam u iznosu označenom u točki I. izreke ovog zaključka, te dokaz o uplati ne dostav</w:t>
      </w:r>
      <w:r w:rsidR="00CA67B6" w:rsidRPr="00D43754">
        <w:t>i</w:t>
      </w:r>
      <w:r w:rsidRPr="00D43754">
        <w:t xml:space="preserve"> stečajnom sucu, sud će prijedlog</w:t>
      </w:r>
      <w:r w:rsidR="001127CD" w:rsidRPr="00D43754">
        <w:t xml:space="preserve"> </w:t>
      </w:r>
      <w:r w:rsidRPr="00D43754">
        <w:t>za otvaranje stečajnog postupka odbaciti kao nedopušten.</w:t>
      </w:r>
    </w:p>
    <w:p w:rsidRDefault="00DF22AA" w:rsidP="00DF22AA" w:rsidR="00DF22AA" w:rsidRPr="00D43754">
      <w:pPr>
        <w:jc w:val="center"/>
      </w:pPr>
    </w:p>
    <w:p w:rsidRDefault="00DF22AA" w:rsidP="00DF22AA" w:rsidR="00DF22AA" w:rsidRPr="00D43754">
      <w:pPr>
        <w:jc w:val="center"/>
      </w:pPr>
      <w:r w:rsidRPr="00D43754">
        <w:t>Obrazloženje</w:t>
      </w:r>
    </w:p>
    <w:p w:rsidRDefault="00DF22AA" w:rsidP="00DF22AA" w:rsidR="00DF22AA" w:rsidRPr="00D43754">
      <w:pPr>
        <w:jc w:val="both"/>
      </w:pPr>
    </w:p>
    <w:p w:rsidRDefault="00DF22AA" w:rsidP="000E3E3E" w:rsidR="00DF22AA" w:rsidRPr="00D43754">
      <w:pPr>
        <w:jc w:val="both"/>
      </w:pPr>
      <w:r w:rsidRPr="00D43754">
        <w:tab/>
      </w:r>
      <w:r w:rsidR="000E3E3E" w:rsidRPr="00D43754">
        <w:t>Predlagatelj – dužnik NAVI MARINA d.o.o. u likvidaciji  Pula,</w:t>
      </w:r>
      <w:r w:rsidR="00057D8D" w:rsidRPr="00D43754">
        <w:t xml:space="preserve"> </w:t>
      </w:r>
      <w:r w:rsidR="000E3E3E" w:rsidRPr="00D43754">
        <w:t xml:space="preserve">zastupan po likvidatoru Mariju Kruljcu iz Zagreba, Vinogradska cesta 27, </w:t>
      </w:r>
      <w:r w:rsidR="001127CD" w:rsidRPr="00D43754">
        <w:t>predloži</w:t>
      </w:r>
      <w:r w:rsidR="00057D8D" w:rsidRPr="00D43754">
        <w:t xml:space="preserve">o </w:t>
      </w:r>
      <w:r w:rsidR="000F5D50" w:rsidRPr="00D43754">
        <w:t xml:space="preserve">je </w:t>
      </w:r>
      <w:r w:rsidRPr="00D43754">
        <w:t>otvaranje stečajnog postupka</w:t>
      </w:r>
      <w:r w:rsidR="000E3E3E" w:rsidRPr="00D43754">
        <w:t>.</w:t>
      </w:r>
    </w:p>
    <w:p w:rsidRDefault="00DF22AA" w:rsidP="000F5D50" w:rsidR="000F5D50" w:rsidRPr="00D43754">
      <w:pPr>
        <w:jc w:val="both"/>
      </w:pPr>
      <w:r w:rsidRPr="00D43754">
        <w:tab/>
        <w:t>Prema ocjeni suda za pokriće troškova postup</w:t>
      </w:r>
      <w:r w:rsidR="000E3E3E" w:rsidRPr="00D43754">
        <w:t xml:space="preserve">ka potreban je iznos od barem </w:t>
      </w:r>
      <w:r w:rsidRPr="00D43754">
        <w:t xml:space="preserve">5.000,00 kuna </w:t>
      </w:r>
      <w:r w:rsidR="000F5D50" w:rsidRPr="00D43754">
        <w:t xml:space="preserve">(za </w:t>
      </w:r>
      <w:r w:rsidRPr="00D43754">
        <w:t xml:space="preserve">troškove i nagradu privremenog stečajnog upravitelja, troškove procjene </w:t>
      </w:r>
      <w:r w:rsidR="00CA67B6" w:rsidRPr="00D43754">
        <w:t xml:space="preserve">i unovčenja </w:t>
      </w:r>
      <w:r w:rsidRPr="00D43754">
        <w:t>imovine dužnika, troškove otvaranja računa dužnika, izrade pečata, troškove vođenja knjigovodstva i dr.</w:t>
      </w:r>
      <w:r w:rsidR="000F5D50" w:rsidRPr="00D43754">
        <w:t>).</w:t>
      </w:r>
    </w:p>
    <w:p w:rsidRDefault="000F5D50" w:rsidP="000F5D50" w:rsidR="00DF22AA" w:rsidRPr="00D43754">
      <w:pPr>
        <w:jc w:val="both"/>
      </w:pPr>
      <w:r w:rsidRPr="00D43754">
        <w:tab/>
        <w:t>Stoga</w:t>
      </w:r>
      <w:r w:rsidR="00DF22AA" w:rsidRPr="00D43754">
        <w:t xml:space="preserve"> je</w:t>
      </w:r>
      <w:r w:rsidRPr="00D43754">
        <w:t>, temeljem odredbi</w:t>
      </w:r>
      <w:r w:rsidR="00DF22AA" w:rsidRPr="00D43754">
        <w:t xml:space="preserve"> čl. 114. st. 1. </w:t>
      </w:r>
      <w:r w:rsidRPr="00D43754">
        <w:t xml:space="preserve">i 5. Stečajnog zakona (dalje: SZ), </w:t>
      </w:r>
      <w:r w:rsidR="00DF22AA" w:rsidRPr="00D43754">
        <w:t>odlu</w:t>
      </w:r>
      <w:r w:rsidRPr="00D43754">
        <w:t>čeno</w:t>
      </w:r>
      <w:r w:rsidR="00DF22AA" w:rsidRPr="00D43754">
        <w:t xml:space="preserve"> kao u izre</w:t>
      </w:r>
      <w:r w:rsidRPr="00D43754">
        <w:t>ci</w:t>
      </w:r>
      <w:r w:rsidR="00DF22AA" w:rsidRPr="00D43754">
        <w:t>.</w:t>
      </w:r>
    </w:p>
    <w:p w:rsidRDefault="000F5D50" w:rsidP="000F5D50" w:rsidR="000F5D50" w:rsidRPr="00D43754">
      <w:pPr>
        <w:jc w:val="center"/>
      </w:pPr>
      <w:r w:rsidRPr="00D43754">
        <w:t xml:space="preserve">                                 </w:t>
      </w:r>
      <w:r w:rsidR="00DF22AA" w:rsidRPr="00D43754">
        <w:t xml:space="preserve">U Pazinu, </w:t>
      </w:r>
      <w:r w:rsidRPr="00D43754">
        <w:t>10. ožujka 2017.</w:t>
      </w:r>
      <w:r w:rsidR="00DF22AA" w:rsidRPr="00D43754">
        <w:t xml:space="preserve">        </w:t>
      </w:r>
      <w:r w:rsidR="00DF22AA" w:rsidRPr="00D43754">
        <w:tab/>
      </w:r>
      <w:r w:rsidR="00DF22AA" w:rsidRPr="00D43754">
        <w:tab/>
      </w:r>
      <w:r w:rsidR="00DF22AA" w:rsidRPr="00D43754">
        <w:tab/>
      </w:r>
    </w:p>
    <w:p w:rsidRDefault="000F5D50" w:rsidP="000F5D50" w:rsidR="00DF22AA" w:rsidRPr="00D43754">
      <w:pPr>
        <w:jc w:val="center"/>
      </w:pPr>
      <w:r w:rsidRPr="00D43754">
        <w:tab/>
      </w:r>
      <w:r w:rsidRPr="00D43754">
        <w:tab/>
      </w:r>
      <w:r w:rsidRPr="00D43754">
        <w:tab/>
      </w:r>
      <w:r w:rsidRPr="00D43754">
        <w:tab/>
      </w:r>
      <w:r w:rsidRPr="00D43754">
        <w:tab/>
      </w:r>
      <w:r w:rsidRPr="00D43754">
        <w:tab/>
      </w:r>
      <w:r w:rsidRPr="00D43754">
        <w:tab/>
      </w:r>
      <w:r w:rsidRPr="00D43754">
        <w:tab/>
      </w:r>
      <w:r w:rsidRPr="00D43754">
        <w:tab/>
      </w:r>
      <w:r w:rsidR="00DF22AA" w:rsidRPr="00D43754">
        <w:t xml:space="preserve">Stečajni sudac </w:t>
      </w:r>
    </w:p>
    <w:p w:rsidRDefault="00DF22AA" w:rsidP="00CA67B6" w:rsidR="000F5D50" w:rsidRPr="00D43754">
      <w:pPr>
        <w:ind w:firstLine="708" w:left="4248"/>
      </w:pPr>
      <w:r w:rsidRPr="00D43754">
        <w:tab/>
      </w:r>
      <w:r w:rsidRPr="00D43754">
        <w:tab/>
      </w:r>
      <w:r w:rsidR="00CA67B6" w:rsidRPr="00D43754">
        <w:t xml:space="preserve">               </w:t>
      </w:r>
    </w:p>
    <w:p w:rsidRDefault="000F5D50" w:rsidP="00CA67B6" w:rsidR="00DF22AA" w:rsidRPr="00D43754">
      <w:pPr>
        <w:ind w:firstLine="708" w:left="4248"/>
      </w:pPr>
      <w:r w:rsidRPr="00D43754">
        <w:t xml:space="preserve">                                      </w:t>
      </w:r>
      <w:r w:rsidR="00CA67B6" w:rsidRPr="00D43754">
        <w:t xml:space="preserve"> Ivan Dujić</w:t>
      </w:r>
      <w:r w:rsidR="004A428D">
        <w:t>, v.r.</w:t>
      </w:r>
    </w:p>
    <w:p w:rsidRDefault="000F5D50" w:rsidP="00DF22AA" w:rsidR="000F5D50" w:rsidRPr="00D43754"/>
    <w:p w:rsidRDefault="000F5D50" w:rsidP="00DF22AA" w:rsidR="000F5D50" w:rsidRPr="00D43754"/>
    <w:p w:rsidRDefault="000F5D50" w:rsidP="00DF22AA" w:rsidR="000F5D50" w:rsidRPr="00D43754"/>
    <w:p w:rsidRDefault="003B3178" w:rsidP="00DF22AA" w:rsidR="003B3178" w:rsidRPr="00D43754"/>
    <w:p w:rsidRDefault="00DF22AA" w:rsidP="00DF22AA" w:rsidR="00DF22AA" w:rsidRPr="00D43754">
      <w:r w:rsidRPr="00D43754">
        <w:t>UPUTA O PRAVNOM LIJEKU:</w:t>
      </w:r>
    </w:p>
    <w:p w:rsidRDefault="00DF22AA" w:rsidP="00DF22AA" w:rsidR="00DF22AA" w:rsidRPr="00D43754">
      <w:r w:rsidRPr="00D43754">
        <w:t>Protiv zaključka nije dopuštena žalba (čl. 11. st. 9. Stečajnog zakona).</w:t>
      </w:r>
    </w:p>
    <w:p w:rsidRDefault="00DF22AA" w:rsidP="00DF22AA" w:rsidR="00DF22AA" w:rsidRPr="00D43754"/>
    <w:p w:rsidRDefault="00DF22AA" w:rsidP="00DF22AA" w:rsidR="00DF22AA" w:rsidRPr="00D43754">
      <w:r w:rsidRPr="00D43754">
        <w:t>DNA:</w:t>
      </w:r>
    </w:p>
    <w:p w:rsidRDefault="0027076E" w:rsidP="0027076E" w:rsidR="0027076E" w:rsidRPr="00D43754">
      <w:pPr>
        <w:jc w:val="both"/>
      </w:pPr>
      <w:r w:rsidRPr="00D43754">
        <w:t>- e-oglasna ploča suda – osam dana (čl. 12. SZ-a)</w:t>
      </w:r>
    </w:p>
    <w:p w:rsidRDefault="0027076E" w:rsidP="000F5D50" w:rsidR="00500701" w:rsidRPr="00D43754">
      <w:pPr>
        <w:jc w:val="both"/>
      </w:pPr>
      <w:r w:rsidRPr="00D43754">
        <w:t xml:space="preserve">- </w:t>
      </w:r>
      <w:r w:rsidR="000F5D50" w:rsidRPr="00D43754">
        <w:t>NAVI MARINA d.o.o. u likvidaciji  Pula, po likvidatoru Mariju Kruljcu iz Zagreba, Vinogradska cesta 27</w:t>
      </w:r>
    </w:p>
    <w:sectPr w:rsidSect="001127CD" w:rsidR="00500701" w:rsidRPr="00D4375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FDA" w:rsidR="00055FDA">
      <w:r>
        <w:separator/>
      </w:r>
    </w:p>
  </w:endnote>
  <w:endnote w:id="0" w:type="continuationSeparator">
    <w:p w:rsidRDefault="00055FDA" w:rsidR="00055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FDA" w:rsidR="00055FDA">
      <w:r>
        <w:separator/>
      </w:r>
    </w:p>
  </w:footnote>
  <w:footnote w:id="0" w:type="continuationSeparator">
    <w:p w:rsidRDefault="00055FDA" w:rsidR="00055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28D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D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4A428D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Pr="00057D8D">
      <w:t xml:space="preserve">Posl.br.: </w:t>
    </w:r>
    <w:r>
      <w:t>10</w:t>
    </w:r>
    <w:r w:rsidRPr="00057D8D">
      <w:t xml:space="preserve"> St-</w:t>
    </w:r>
    <w:r w:rsidR="005F752E">
      <w:t>144</w:t>
    </w:r>
    <w:r>
      <w:t>/1</w:t>
    </w:r>
    <w:r w:rsidR="005F752E">
      <w:t>7</w:t>
    </w:r>
    <w:r>
      <w:t>-</w:t>
    </w:r>
    <w:r w:rsidR="005F752E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17280"/>
    <w:rsid w:val="00055FDA"/>
    <w:rsid w:val="00057D8D"/>
    <w:rsid w:val="000E3E3E"/>
    <w:rsid w:val="000F5D50"/>
    <w:rsid w:val="001127CD"/>
    <w:rsid w:val="0027076E"/>
    <w:rsid w:val="002F31F2"/>
    <w:rsid w:val="003B3178"/>
    <w:rsid w:val="004179EC"/>
    <w:rsid w:val="004A428D"/>
    <w:rsid w:val="005508E3"/>
    <w:rsid w:val="00554328"/>
    <w:rsid w:val="005F752E"/>
    <w:rsid w:val="006C0CB5"/>
    <w:rsid w:val="00745785"/>
    <w:rsid w:val="007C2998"/>
    <w:rsid w:val="00842232"/>
    <w:rsid w:val="00985388"/>
    <w:rsid w:val="00A221DC"/>
    <w:rsid w:val="00AC0432"/>
    <w:rsid w:val="00AF65FC"/>
    <w:rsid w:val="00CA67B6"/>
    <w:rsid w:val="00D20BDE"/>
    <w:rsid w:val="00D275BD"/>
    <w:rsid w:val="00D33BC0"/>
    <w:rsid w:val="00D43754"/>
    <w:rsid w:val="00DB01C6"/>
    <w:rsid w:val="00DF22AA"/>
    <w:rsid w:val="00F1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 MARINA d.o.o. u likvidaciji PULA</izvorni_sadrzaj>
    <derivirana_varijabla naziv="DomainObject.Predmet.ProtustrankaFormated_1">  NAVI MARINA d.o.o. u likvidaciji PULA</derivirana_varijabla>
  </DomainObject.Predmet.ProtustrankaFormated>
  <DomainObject.Predmet.ProtustrankaFormatedOIB>
    <izvorni_sadrzaj>  NAVI MARINA d.o.o. u likvidaciji PULA, OIB 10733376077</izvorni_sadrzaj>
    <derivirana_varijabla naziv="DomainObject.Predmet.ProtustrankaFormatedOIB_1">  NAVI MARINA d.o.o. u likvidaciji PULA, OIB 10733376077</derivirana_varijabla>
  </DomainObject.Predmet.ProtustrankaFormatedOIB>
  <DomainObject.Predmet.ProtustrankaFormatedWithAdress>
    <izvorni_sadrzaj> NAVI MARINA d.o.o. u likvidaciji PULA, Pazinska 16, 52100 Pula</izvorni_sadrzaj>
    <derivirana_varijabla naziv="DomainObject.Predmet.ProtustrankaFormatedWithAdress_1"> NAVI MARINA d.o.o. u likvidaciji PULA, Pazinska 16, 52100 Pula</derivirana_varijabla>
  </DomainObject.Predmet.ProtustrankaFormatedWithAdress>
  <DomainObject.Predmet.ProtustrankaFormatedWithAdressOIB>
    <izvorni_sadrzaj> NAVI MARINA d.o.o. u likvidaciji PULA, OIB 10733376077, Pazinska 16, 52100 Pula</izvorni_sadrzaj>
    <derivirana_varijabla naziv="DomainObject.Predmet.ProtustrankaFormatedWithAdressOIB_1"> NAVI MARINA d.o.o. u likvidaciji PULA, OIB 10733376077, Pazinska 16, 52100 Pula</derivirana_varijabla>
  </DomainObject.Predmet.ProtustrankaFormatedWithAdressOIB>
  <DomainObject.Predmet.ProtustrankaWithAdress>
    <izvorni_sadrzaj>NAVI MARINA d.o.o. u likvidaciji PULA Pazinska 16, 52100 Pula</izvorni_sadrzaj>
    <derivirana_varijabla naziv="DomainObject.Predmet.ProtustrankaWithAdress_1">NAVI MARINA d.o.o. u likvidaciji PULA Pazinska 16, 52100 Pula</derivirana_varijabla>
  </DomainObject.Predmet.ProtustrankaWithAdress>
  <DomainObject.Predmet.ProtustrankaWithAdressOIB>
    <izvorni_sadrzaj>NAVI MARINA d.o.o. u likvidaciji PULA, OIB 10733376077, Pazinska 16, 52100 Pula</izvorni_sadrzaj>
    <derivirana_varijabla naziv="DomainObject.Predmet.ProtustrankaWithAdressOIB_1">NAVI MARINA d.o.o. u likvidaciji PULA, OIB 10733376077, Pazinska 16, 52100 Pula</derivirana_varijabla>
  </DomainObject.Predmet.ProtustrankaWithAdressOIB>
  <DomainObject.Predmet.ProtustrankaNazivFormated>
    <izvorni_sadrzaj>NAVI MARINA d.o.o. u likvidaciji PULA</izvorni_sadrzaj>
    <derivirana_varijabla naziv="DomainObject.Predmet.ProtustrankaNazivFormated_1">NAVI MARINA d.o.o. u likvidaciji PULA</derivirana_varijabla>
  </DomainObject.Predmet.ProtustrankaNazivFormated>
  <DomainObject.Predmet.ProtustrankaNazivFormatedOIB>
    <izvorni_sadrzaj>NAVI MARINA d.o.o. u likvidaciji PULA, OIB 10733376077</izvorni_sadrzaj>
    <derivirana_varijabla naziv="DomainObject.Predmet.ProtustrankaNazivFormatedOIB_1">NAVI MARINA d.o.o. u likvidaciji PULA, OIB 10733376077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Mario Kruljac, ZAGREB</izvorni_sadrzaj>
    <derivirana_varijabla naziv="DomainObject.Predmet.StrankaFormated_1">  likvidator Mario Kruljac, ZAGREB</derivirana_varijabla>
  </DomainObject.Predmet.StrankaFormated>
  <DomainObject.Predmet.StrankaFormatedOIB>
    <izvorni_sadrzaj>  likvidator Mario Kruljac, ZAGREB, OIB 71662187161</izvorni_sadrzaj>
    <derivirana_varijabla naziv="DomainObject.Predmet.StrankaFormatedOIB_1">  likvidator Mario Kruljac, ZAGREB, OIB 71662187161</derivirana_varijabla>
  </DomainObject.Predmet.StrankaFormatedOIB>
  <DomainObject.Predmet.StrankaFormatedWithAdress>
    <izvorni_sadrzaj> likvidator Mario Kruljac, ZAGREB, Vinogradska Cesta 27, 10000 Zagreb</izvorni_sadrzaj>
    <derivirana_varijabla naziv="DomainObject.Predmet.StrankaFormatedWithAdress_1"> likvidator Mario Kruljac, ZAGREB, Vinogradska Cesta 27, 10000 Zagreb</derivirana_varijabla>
  </DomainObject.Predmet.StrankaFormatedWithAdress>
  <DomainObject.Predmet.StrankaFormatedWithAdressOIB>
    <izvorni_sadrzaj> likvidator Mario Kruljac, ZAGREB, OIB 71662187161, Vinogradska Cesta 27, 10000 Zagreb</izvorni_sadrzaj>
    <derivirana_varijabla naziv="DomainObject.Predmet.StrankaFormatedWithAdressOIB_1"> likvidator Mario Kruljac, ZAGREB, OIB 71662187161, Vinogradska Cesta 27, 10000 Zagreb</derivirana_varijabla>
  </DomainObject.Predmet.StrankaFormatedWithAdressOIB>
  <DomainObject.Predmet.StrankaWithAdress>
    <izvorni_sadrzaj>likvidator Mario Kruljac, ZAGREB Vinogradska Cesta 27,10000 Zagreb</izvorni_sadrzaj>
    <derivirana_varijabla naziv="DomainObject.Predmet.StrankaWithAdress_1">likvidator Mario Kruljac, ZAGREB Vinogradska Cesta 27,10000 Zagreb</derivirana_varijabla>
  </DomainObject.Predmet.StrankaWithAdress>
  <DomainObject.Predmet.StrankaWithAdressOIB>
    <izvorni_sadrzaj>likvidator Mario Kruljac, ZAGREB, OIB 71662187161, Vinogradska Cesta 27,10000 Zagreb</izvorni_sadrzaj>
    <derivirana_varijabla naziv="DomainObject.Predmet.StrankaWithAdressOIB_1">likvidator Mario Kruljac, ZAGREB, OIB 71662187161, Vinogradska Cesta 27,10000 Zagreb</derivirana_varijabla>
  </DomainObject.Predmet.StrankaWithAdressOIB>
  <DomainObject.Predmet.StrankaNazivFormated>
    <izvorni_sadrzaj>likvidator Mario Kruljac, ZAGREB</izvorni_sadrzaj>
    <derivirana_varijabla naziv="DomainObject.Predmet.StrankaNazivFormated_1">likvidator Mario Kruljac, ZAGREB</derivirana_varijabla>
  </DomainObject.Predmet.StrankaNazivFormated>
  <DomainObject.Predmet.StrankaNazivFormatedOIB>
    <izvorni_sadrzaj>likvidator Mario Kruljac, ZAGREB, OIB 71662187161</izvorni_sadrzaj>
    <derivirana_varijabla naziv="DomainObject.Predmet.StrankaNazivFormatedOIB_1">likvidator Mario Kruljac, ZAGREB, OIB 71662187161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likvidator Mario Kruljac, ZAGREB</item>
    </izvorni_sadrzaj>
    <derivirana_varijabla naziv="DomainObject.Predmet.StrankaListFormated_1">
      <item>likvidator Mario Kruljac, ZAGREB</item>
    </derivirana_varijabla>
  </DomainObject.Predmet.StrankaListFormated>
  <DomainObject.Predmet.StrankaListFormatedOIB>
    <izvorni_sadrzaj>
      <item>likvidator Mario Kruljac, ZAGREB, OIB 71662187161</item>
    </izvorni_sadrzaj>
    <derivirana_varijabla naziv="DomainObject.Predmet.StrankaListFormatedOIB_1">
      <item>likvidator Mario Kruljac, ZAGREB, OIB 71662187161</item>
    </derivirana_varijabla>
  </DomainObject.Predmet.StrankaListFormatedOIB>
  <DomainObject.Predmet.StrankaListFormatedWithAdress>
    <izvorni_sadrzaj>
      <item>likvidator Mario Kruljac, ZAGREB, Vinogradska Cesta 27, 10000 Zagreb</item>
    </izvorni_sadrzaj>
    <derivirana_varijabla naziv="DomainObject.Predmet.StrankaListFormatedWithAdress_1">
      <item>likvidator Mario Kruljac, ZAGREB, Vinogradska Cesta 27, 10000 Zagreb</item>
    </derivirana_varijabla>
  </DomainObject.Predmet.StrankaListFormatedWithAdress>
  <DomainObject.Predmet.StrankaListFormatedWithAdressOIB>
    <izvorni_sadrzaj>
      <item>likvidator Mario Kruljac, ZAGREB, OIB 71662187161, Vinogradska Cesta 27, 10000 Zagreb</item>
    </izvorni_sadrzaj>
    <derivirana_varijabla naziv="DomainObject.Predmet.StrankaListFormatedWithAdressOIB_1">
      <item>likvidator Mario Kruljac, ZAGREB, OIB 71662187161, Vinogradska Cesta 27, 10000 Zagreb</item>
    </derivirana_varijabla>
  </DomainObject.Predmet.StrankaListFormatedWithAdressOIB>
  <DomainObject.Predmet.StrankaListNazivFormated>
    <izvorni_sadrzaj>
      <item>likvidator Mario Kruljac, ZAGREB</item>
    </izvorni_sadrzaj>
    <derivirana_varijabla naziv="DomainObject.Predmet.StrankaListNazivFormated_1">
      <item>likvidator Mario Kruljac, ZAGREB</item>
    </derivirana_varijabla>
  </DomainObject.Predmet.StrankaListNazivFormated>
  <DomainObject.Predmet.StrankaListNazivFormatedOIB>
    <izvorni_sadrzaj>
      <item>likvidator Mario Kruljac, ZAGREB, OIB 71662187161</item>
    </izvorni_sadrzaj>
    <derivirana_varijabla naziv="DomainObject.Predmet.StrankaListNazivFormatedOIB_1">
      <item>likvidator Mario Kruljac, ZAGREB, OIB 71662187161</item>
    </derivirana_varijabla>
  </DomainObject.Predmet.StrankaListNazivFormatedOIB>
  <DomainObject.Predmet.ProtuStrankaListFormated>
    <izvorni_sadrzaj>
      <item>NAVI MARINA d.o.o. u likvidaciji PULA</item>
    </izvorni_sadrzaj>
    <derivirana_varijabla naziv="DomainObject.Predmet.ProtuStrankaListFormated_1">
      <item>NAVI MARINA d.o.o. u likvidaciji PULA</item>
    </derivirana_varijabla>
  </DomainObject.Predmet.ProtuStrankaListFormated>
  <DomainObject.Predmet.ProtuStrankaListFormatedOIB>
    <izvorni_sadrzaj>
      <item>NAVI MARINA d.o.o. u likvidaciji PULA, OIB 10733376077</item>
    </izvorni_sadrzaj>
    <derivirana_varijabla naziv="DomainObject.Predmet.ProtuStrankaListFormatedOIB_1">
      <item>NAVI MARINA d.o.o. u likvidaciji PULA, OIB 10733376077</item>
    </derivirana_varijabla>
  </DomainObject.Predmet.ProtuStrankaListFormatedOIB>
  <DomainObject.Predmet.ProtuStrankaListFormatedWithAdress>
    <izvorni_sadrzaj>
      <item>NAVI MARINA d.o.o. u likvidaciji PULA, Pazinska 16, 52100 Pula</item>
    </izvorni_sadrzaj>
    <derivirana_varijabla naziv="DomainObject.Predmet.ProtuStrankaListFormatedWithAdress_1">
      <item>NAVI MARINA d.o.o. u likvidaciji PULA, Pazinska 16, 52100 Pula</item>
    </derivirana_varijabla>
  </DomainObject.Predmet.ProtuStrankaListFormatedWithAdress>
  <DomainObject.Predmet.ProtuStrankaListFormatedWithAdressOIB>
    <izvorni_sadrzaj>
      <item>NAVI MARINA d.o.o. u likvidaciji PULA, OIB 10733376077, Pazinska 16, 52100 Pula</item>
    </izvorni_sadrzaj>
    <derivirana_varijabla naziv="DomainObject.Predmet.ProtuStrankaListFormatedWithAdressOIB_1">
      <item>NAVI MARINA d.o.o. u likvidaciji PULA, OIB 10733376077, Pazinska 16, 52100 Pula</item>
    </derivirana_varijabla>
  </DomainObject.Predmet.ProtuStrankaListFormatedWithAdressOIB>
  <DomainObject.Predmet.ProtuStrankaListNazivFormated>
    <izvorni_sadrzaj>
      <item>NAVI MARINA d.o.o. u likvidaciji PULA</item>
    </izvorni_sadrzaj>
    <derivirana_varijabla naziv="DomainObject.Predmet.ProtuStrankaListNazivFormated_1">
      <item>NAVI MARINA d.o.o. u likvidaciji PULA</item>
    </derivirana_varijabla>
  </DomainObject.Predmet.ProtuStrankaListNazivFormated>
  <DomainObject.Predmet.ProtuStrankaListNazivFormatedOIB>
    <izvorni_sadrzaj>
      <item>NAVI MARINA d.o.o. u likvidaciji PULA, OIB 10733376077</item>
    </izvorni_sadrzaj>
    <derivirana_varijabla naziv="DomainObject.Predmet.ProtuStrankaListNazivFormatedOIB_1">
      <item>NAVI MARINA d.o.o. u likvidaciji PULA, OIB 10733376077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Mario Kruljac, ZAGREB</izvorni_sadrzaj>
    <derivirana_varijabla naziv="DomainObject.Predmet.StrankaIDrugi_1">likvidator Mario Kruljac, ZAGREB</derivirana_varijabla>
  </DomainObject.Predmet.StrankaIDrugi>
  <DomainObject.Predmet.ProtustrankaIDrugi>
    <izvorni_sadrzaj>NAVI MARINA d.o.o. u likvidaciji PULA</izvorni_sadrzaj>
    <derivirana_varijabla naziv="DomainObject.Predmet.ProtustrankaIDrugi_1">NAVI MARINA d.o.o. u likvidaciji PULA</derivirana_varijabla>
  </DomainObject.Predmet.ProtustrankaIDrugi>
  <DomainObject.Predmet.StrankaIDrugiAdressOIB>
    <izvorni_sadrzaj>likvidator Mario Kruljac, ZAGREB, OIB 71662187161, Vinogradska Cesta 27, 10000 Zagreb</izvorni_sadrzaj>
    <derivirana_varijabla naziv="DomainObject.Predmet.StrankaIDrugiAdressOIB_1">likvidator Mario Kruljac, ZAGREB, OIB 71662187161, Vinogradska Cesta 27, 10000 Zagreb</derivirana_varijabla>
  </DomainObject.Predmet.StrankaIDrugiAdressOIB>
  <DomainObject.Predmet.ProtustrankaIDrugiAdressOIB>
    <izvorni_sadrzaj>NAVI MARINA d.o.o. u likvidaciji PULA, OIB 10733376077, Pazinska 16, 52100 Pula</izvorni_sadrzaj>
    <derivirana_varijabla naziv="DomainObject.Predmet.ProtustrankaIDrugiAdressOIB_1">NAVI MARINA d.o.o. u likvidaciji PULA, OIB 10733376077, Pazinska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Mario Kruljac, ZAGREB</item>
      <item>NAVI MARINA d.o.o. u likvidaciji PULA</item>
    </izvorni_sadrzaj>
    <derivirana_varijabla naziv="DomainObject.Predmet.SudioniciListNaziv_1">
      <item>likvidator Mario Kruljac, ZAGREB</item>
      <item>NAVI MARINA d.o.o. u likvidaciji PULA</item>
    </derivirana_varijabla>
  </DomainObject.Predmet.SudioniciListNaziv>
  <DomainObject.Predmet.SudioniciListAdressOIB>
    <izvorni_sadrzaj>
      <item>likvidator Mario Kruljac, ZAGREB, OIB 71662187161, Vinogradska Cesta 27,10000 Zagreb</item>
      <item>NAVI MARINA d.o.o. u likvidaciji PULA, OIB 10733376077, Pazinska 16,52100 Pula</item>
    </izvorni_sadrzaj>
    <derivirana_varijabla naziv="DomainObject.Predmet.SudioniciListAdressOIB_1">
      <item>likvidator Mario Kruljac, ZAGREB, OIB 71662187161, Vinogradska Cesta 27,10000 Zagreb</item>
      <item>NAVI MARINA d.o.o. u likvidaciji PULA, OIB 10733376077, Pazinska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71662187161</item>
      <item>, OIB 10733376077</item>
    </izvorni_sadrzaj>
    <derivirana_varijabla naziv="DomainObject.Predmet.SudioniciListNazivOIB_1">
      <item>, OIB 71662187161</item>
      <item>, OIB 10733376077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1664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2017-03-13T07:54:00Z</dcterms:created>
  <dc:creator>Jasmina Matika</dc:creator>
  <cp:lastModifiedBy>Sanja Lakošeljac</cp:lastModifiedBy>
  <dcterms:modified xmlns:xsi="http://www.w3.org/2001/XMLSchema-instance" xsi:type="dcterms:W3CDTF">2017-03-13T07:55:00Z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