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309" w14:paraId="fc9a30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C592C">
        <w:t>50</w:t>
      </w:r>
      <w:r w:rsidR="00491EFB">
        <w:t>83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91EFB">
        <w:rPr>
          <w:rFonts w:eastAsia="Calibri"/>
          <w:lang w:eastAsia="en-US"/>
        </w:rPr>
        <w:t>PLIMED d.o.o., Zagreb, Radnička cesta 44, OIB: 91361596711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657FD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91EFB">
        <w:rPr>
          <w:rFonts w:eastAsia="Calibri"/>
          <w:lang w:eastAsia="en-US"/>
        </w:rPr>
        <w:t>PLIMED d.o.o., Zagreb, Radnička cesta 44, OIB: 91361596711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1657FD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657FD">
        <w:t>14,</w:t>
      </w:r>
      <w:r w:rsidR="00491EFB">
        <w:t>3</w:t>
      </w:r>
      <w:r w:rsidR="00EC592C">
        <w:t>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91EFB">
        <w:t>Ivo Žiža, Ludbreg, Vinogradi Ludbreški 53, OIB: 08163835361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91EFB">
        <w:rPr>
          <w:rFonts w:eastAsia="Calibri"/>
          <w:lang w:eastAsia="en-US"/>
        </w:rPr>
        <w:t>PLIMED d.o.o., Zagreb, Radnička cesta 44, OIB: 91361596711</w:t>
      </w:r>
      <w:r w:rsidR="00C241E6">
        <w:rPr>
          <w:rFonts w:eastAsia="Calibri"/>
          <w:lang w:eastAsia="en-US"/>
        </w:rPr>
        <w:t xml:space="preserve">, sa danom </w:t>
      </w:r>
      <w:r w:rsidR="001657FD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91EFB">
        <w:rPr>
          <w:rFonts w:eastAsia="Calibri"/>
          <w:lang w:eastAsia="en-US"/>
        </w:rPr>
        <w:t>PLIMED d.o.o., Zagreb, Radnička cesta 44, OIB: 91361596711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491EFB">
        <w:rPr>
          <w:rFonts w:eastAsia="Calibri"/>
          <w:lang w:eastAsia="en-US"/>
        </w:rPr>
        <w:t>PLIMED d.o.o., Zagreb, Radnička cesta 44, OIB: 91361596711</w:t>
      </w:r>
      <w:r w:rsidR="00631A90">
        <w:t xml:space="preserve">, dana </w:t>
      </w:r>
      <w:r w:rsidR="00EC592C">
        <w:t>23</w:t>
      </w:r>
      <w:r w:rsidR="001657FD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491EFB">
        <w:t>5083</w:t>
      </w:r>
      <w:r w:rsidR="00B0604A">
        <w:t>/16</w:t>
      </w:r>
      <w:r>
        <w:t xml:space="preserve"> od </w:t>
      </w:r>
      <w:r w:rsidR="000750F3">
        <w:t>1</w:t>
      </w:r>
      <w:r w:rsidR="001657FD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1657FD">
        <w:t>24. listopada 2017</w:t>
      </w:r>
      <w:r>
        <w:t>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491EFB">
        <w:t>593</w:t>
      </w:r>
      <w:r>
        <w:t xml:space="preserve"> dana u ukupnom iznosu od </w:t>
      </w:r>
      <w:r w:rsidR="00491EFB">
        <w:t>640.913,57</w:t>
      </w:r>
      <w:r>
        <w:t xml:space="preserve"> kn (list </w:t>
      </w:r>
      <w:r w:rsidR="000750F3">
        <w:t>1</w:t>
      </w:r>
      <w:r w:rsidR="00491EFB">
        <w:t>2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</w:t>
      </w:r>
      <w:r w:rsidR="001657FD">
        <w:t>4. svibnja</w:t>
      </w:r>
      <w:r>
        <w:t xml:space="preserve"> 2018. po svim neizvršenim osnovama za plaćanje na računu dužnika </w:t>
      </w:r>
      <w:r w:rsidR="00491EFB">
        <w:t>730.080,83</w:t>
      </w:r>
      <w:r>
        <w:t xml:space="preserve"> kn, a početak blokade računa traje od </w:t>
      </w:r>
      <w:r w:rsidR="00491EFB">
        <w:t>16. siječnja 2014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491EFB">
        <w:t>16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EC592C">
        <w:t>8. prosinca</w:t>
      </w:r>
      <w:r w:rsidR="001657FD">
        <w:t xml:space="preserve"> 2017</w:t>
      </w:r>
      <w:r>
        <w:t>. proizlazi da</w:t>
      </w:r>
      <w:r w:rsidR="001657FD">
        <w:t xml:space="preserve"> </w:t>
      </w:r>
      <w:r>
        <w:t xml:space="preserve">dužnik </w:t>
      </w:r>
      <w:r w:rsidR="00EC592C">
        <w:t xml:space="preserve">nije </w:t>
      </w:r>
      <w:r>
        <w:t xml:space="preserve">evidentiran kao vlasnik vozila (list </w:t>
      </w:r>
      <w:r w:rsidR="00491EFB">
        <w:t>17</w:t>
      </w:r>
      <w:r>
        <w:t xml:space="preserve"> spisa).</w:t>
      </w:r>
    </w:p>
    <w:p w:rsidRDefault="001657FD" w:rsidP="000750F3" w:rsidR="001657FD">
      <w:pPr>
        <w:ind w:firstLine="708"/>
        <w:jc w:val="both"/>
      </w:pPr>
    </w:p>
    <w:p w:rsidRDefault="00EC592C" w:rsidP="000750F3" w:rsidR="00EC592C">
      <w:pPr>
        <w:ind w:firstLine="708"/>
        <w:jc w:val="both"/>
      </w:pPr>
      <w:r>
        <w:t xml:space="preserve">Iz podneska Porezne uprave, Područni ured Zagreb </w:t>
      </w:r>
      <w:r w:rsidR="00491EFB">
        <w:t xml:space="preserve">od 22. prosinca 2017. </w:t>
      </w:r>
      <w:r>
        <w:t xml:space="preserve">proizlazi da </w:t>
      </w:r>
      <w:r w:rsidR="00491EFB">
        <w:t>nema podataka o imovini bitnoj za oporezivanje dužnika</w:t>
      </w:r>
      <w:r>
        <w:t xml:space="preserve"> (list </w:t>
      </w:r>
      <w:r w:rsidR="00491EFB">
        <w:t>18</w:t>
      </w:r>
      <w:r>
        <w:t xml:space="preserve"> spisa).</w:t>
      </w:r>
    </w:p>
    <w:p w:rsidRDefault="00EC592C" w:rsidP="000750F3" w:rsidR="00EC592C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491EFB">
        <w:rPr>
          <w:rFonts w:eastAsia="Calibri"/>
          <w:lang w:eastAsia="en-US"/>
        </w:rPr>
        <w:t>PLIMED d.o.o., Zagreb, Radnička cesta 44, OIB: 91361596711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C592C">
        <w:t>50</w:t>
      </w:r>
      <w:r w:rsidR="00491EFB">
        <w:t>83</w:t>
      </w:r>
      <w:r w:rsidR="00B0604A">
        <w:t>/16</w:t>
      </w:r>
      <w:r>
        <w:t xml:space="preserve"> od </w:t>
      </w:r>
      <w:r w:rsidR="00EC592C">
        <w:t>2</w:t>
      </w:r>
      <w:r w:rsidR="00491EFB">
        <w:t>3</w:t>
      </w:r>
      <w:r w:rsidR="00EC592C">
        <w:t xml:space="preserve">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91EFB">
        <w:t>2</w:t>
      </w:r>
      <w:r w:rsidR="00EC592C">
        <w:t>3. siječnja</w:t>
      </w:r>
      <w:r w:rsidR="00801CCA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1657FD">
        <w:t>4.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C51" w:rsidR="001C5C51">
      <w:r>
        <w:separator/>
      </w:r>
    </w:p>
  </w:endnote>
  <w:endnote w:id="0" w:type="continuationSeparator">
    <w:p w:rsidRDefault="001C5C51" w:rsidR="001C5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C51" w:rsidR="001C5C51">
      <w:r>
        <w:separator/>
      </w:r>
    </w:p>
  </w:footnote>
  <w:footnote w:id="0" w:type="continuationSeparator">
    <w:p w:rsidRDefault="001C5C51" w:rsidR="001C5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E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91EFB">
      <w:t>5083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657FD"/>
    <w:rsid w:val="00174993"/>
    <w:rsid w:val="00191009"/>
    <w:rsid w:val="001A044D"/>
    <w:rsid w:val="001C02F6"/>
    <w:rsid w:val="001C5C51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91EFB"/>
    <w:rsid w:val="004A1BE7"/>
    <w:rsid w:val="004F47B9"/>
    <w:rsid w:val="00502549"/>
    <w:rsid w:val="00505C81"/>
    <w:rsid w:val="00523E58"/>
    <w:rsid w:val="00552BFE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B205C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05E22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C592C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St-5083/2016</izvorni_sadrzaj>
    <derivirana_varijabla naziv="DomainObject.Predmet.OznakaBroj_1">St-5083/2016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PLIMED d.o.o. zastupanog po punomoćniku Alen Arapović</izvorni_sadrzaj>
    <derivirana_varijabla naziv="DomainObject.Predmet.ProtustrankaFormated_1">  PLIMED d.o.o. zastupanog po punomoćniku Alen Arapović</derivirana_varijabla>
  </DomainObject.Predmet.ProtustrankaFormated>
  <DomainObject.Predmet.ProtustrankaFormatedOIB>
    <izvorni_sadrzaj>  PLIMED d.o.o., OIB 91361596711 zastupanog po punomoćniku Alen Arapović</izvorni_sadrzaj>
    <derivirana_varijabla naziv="DomainObject.Predmet.ProtustrankaFormatedOIB_1">  PLIMED d.o.o., OIB 91361596711 zastupanog po punomoćniku Alen Arapović</derivirana_varijabla>
  </DomainObject.Predmet.ProtustrankaFormatedOIB>
  <DomainObject.Predmet.ProtustrankaFormatedWithAdress>
    <izvorni_sadrzaj> PLIMED d.o.o., Radnička cesta 44, 10000 Zagreb zastupanog po punomoćniku Alen Arapović</izvorni_sadrzaj>
    <derivirana_varijabla naziv="DomainObject.Predmet.ProtustrankaFormatedWithAdress_1"> PLIMED d.o.o., Radnička cesta 44, 10000 Zagreb zastupanog po punomoćniku Alen Arapović</derivirana_varijabla>
  </DomainObject.Predmet.ProtustrankaFormatedWithAdress>
  <DomainObject.Predmet.ProtustrankaFormatedWithAdressOIB>
    <izvorni_sadrzaj> PLIMED d.o.o., OIB 91361596711, Radnička cesta 44, 10000 Zagreb zastupanog po punomoćniku Alen Arapović</izvorni_sadrzaj>
    <derivirana_varijabla naziv="DomainObject.Predmet.ProtustrankaFormatedWithAdressOIB_1"> PLIMED d.o.o., OIB 91361596711, Radnička cesta 44, 10000 Zagreb zastupanog po punomoćniku Alen Arapović</derivirana_varijabla>
  </DomainObject.Predmet.ProtustrankaFormatedWithAdressOIB>
  <DomainObject.Predmet.ProtustrankaWithAdress>
    <izvorni_sadrzaj>PLIMED d.o.o. Radnička cesta 44, 10000 Zagreb</izvorni_sadrzaj>
    <derivirana_varijabla naziv="DomainObject.Predmet.ProtustrankaWithAdress_1">PLIMED d.o.o. Radnička cesta 44, 10000 Zagreb</derivirana_varijabla>
  </DomainObject.Predmet.ProtustrankaWithAdress>
  <DomainObject.Predmet.ProtustrankaWithAdressOIB>
    <izvorni_sadrzaj>PLIMED d.o.o., OIB 91361596711, Radnička cesta 44, 10000 Zagreb</izvorni_sadrzaj>
    <derivirana_varijabla naziv="DomainObject.Predmet.ProtustrankaWithAdressOIB_1">PLIMED d.o.o., OIB 91361596711, Radnička cesta 44, 10000 Zagreb</derivirana_varijabla>
  </DomainObject.Predmet.ProtustrankaWithAdressOIB>
  <DomainObject.Predmet.ProtustrankaNazivFormated>
    <izvorni_sadrzaj>PLIMED d.o.o.</izvorni_sadrzaj>
    <derivirana_varijabla naziv="DomainObject.Predmet.ProtustrankaNazivFormated_1">PLIMED d.o.o.</derivirana_varijabla>
  </DomainObject.Predmet.ProtustrankaNazivFormated>
  <DomainObject.Predmet.ProtustrankaNazivFormatedOIB>
    <izvorni_sadrzaj>PLIMED d.o.o., OIB 91361596711</izvorni_sadrzaj>
    <derivirana_varijabla naziv="DomainObject.Predmet.ProtustrankaNazivFormatedOIB_1">PLIMED d.o.o., OIB 91361596711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PLIMED d.o.o. zastupanog po punomoćniku Alen Arapović</item>
    </izvorni_sadrzaj>
    <derivirana_varijabla naziv="DomainObject.Predmet.ProtuStrankaListFormated_1">
      <item>PLIMED d.o.o. zastupanog po punomoćniku Alen Arapović</item>
    </derivirana_varijabla>
  </DomainObject.Predmet.ProtuStrankaListFormated>
  <DomainObject.Predmet.ProtuStrankaListFormatedOIB>
    <izvorni_sadrzaj>
      <item>PLIMED d.o.o., OIB 91361596711 zastupanog po punomoćniku Alen Arapović</item>
    </izvorni_sadrzaj>
    <derivirana_varijabla naziv="DomainObject.Predmet.ProtuStrankaListFormatedOIB_1">
      <item>PLIMED d.o.o., OIB 91361596711 zastupanog po punomoćniku Alen Arapović</item>
    </derivirana_varijabla>
  </DomainObject.Predmet.ProtuStrankaListFormatedOIB>
  <DomainObject.Predmet.ProtuStrankaListFormatedWithAdress>
    <izvorni_sadrzaj>
      <item>PLIMED d.o.o., Radnička cesta 44, 10000 Zagreb zastupanog po punomoćniku Alen Arapović</item>
    </izvorni_sadrzaj>
    <derivirana_varijabla naziv="DomainObject.Predmet.ProtuStrankaListFormatedWithAdress_1">
      <item>PLIMED d.o.o., Radnička cesta 44, 10000 Zagreb zastupanog po punomoćniku Alen Arapović</item>
    </derivirana_varijabla>
  </DomainObject.Predmet.ProtuStrankaListFormatedWithAdress>
  <DomainObject.Predmet.ProtuStrankaListFormatedWithAdressOIB>
    <izvorni_sadrzaj>
      <item>PLIMED d.o.o., OIB 91361596711, Radnička cesta 44, 10000 Zagreb zastupanog po punomoćniku Alen Arapović</item>
    </izvorni_sadrzaj>
    <derivirana_varijabla naziv="DomainObject.Predmet.ProtuStrankaListFormatedWithAdressOIB_1">
      <item>PLIMED d.o.o., OIB 91361596711, Radnička cesta 44, 10000 Zagreb zastupanog po punomoćniku Alen Arapović</item>
    </derivirana_varijabla>
  </DomainObject.Predmet.ProtuStrankaListFormatedWithAdressOIB>
  <DomainObject.Predmet.ProtuStrankaListNazivFormated>
    <izvorni_sadrzaj>
      <item>PLIMED d.o.o.</item>
    </izvorni_sadrzaj>
    <derivirana_varijabla naziv="DomainObject.Predmet.ProtuStrankaListNazivFormated_1">
      <item>PLIMED d.o.o.</item>
    </derivirana_varijabla>
  </DomainObject.Predmet.ProtuStrankaListNazivFormated>
  <DomainObject.Predmet.ProtuStrankaListNazivFormatedOIB>
    <izvorni_sadrzaj>
      <item>PLIMED d.o.o., OIB 91361596711</item>
    </izvorni_sadrzaj>
    <derivirana_varijabla naziv="DomainObject.Predmet.ProtuStrankaListNazivFormatedOIB_1">
      <item>PLIMED d.o.o., OIB 91361596711</item>
    </derivirana_varijabla>
  </DomainObject.Predmet.ProtuStrankaListNazivFormatedOIB>
  <DomainObject.Predmet.OstaliListFormated>
    <izvorni_sadrzaj>
      <item>Alen Arapović punomoćnik sudionika u postupku PLIMED d.o.o.</item>
    </izvorni_sadrzaj>
    <derivirana_varijabla naziv="DomainObject.Predmet.OstaliListFormated_1">
      <item>Alen Arapović punomoćnik sudionika u postupku PLIMED d.o.o.</item>
    </derivirana_varijabla>
  </DomainObject.Predmet.OstaliListFormated>
  <DomainObject.Predmet.OstaliListFormatedOIB>
    <izvorni_sadrzaj>
      <item>Alen Arapović, OIB 25782300687 punomoćnik sudionika u postupku PLIMED d.o.o.</item>
    </izvorni_sadrzaj>
    <derivirana_varijabla naziv="DomainObject.Predmet.OstaliListFormatedOIB_1">
      <item>Alen Arapović, OIB 25782300687 punomoćnik sudionika u postupku PLIMED d.o.o.</item>
    </derivirana_varijabla>
  </DomainObject.Predmet.OstaliListFormatedOIB>
  <DomainObject.Predmet.OstaliListFormatedWithAdress>
    <izvorni_sadrzaj>
      <item>Alen Arapović, Capraške Poljane 45a, 44000 Sisak punomoćnik sudionika u postupku PLIMED d.o.o.</item>
    </izvorni_sadrzaj>
    <derivirana_varijabla naziv="DomainObject.Predmet.OstaliListFormatedWithAdress_1">
      <item>Alen Arapović, Capraške Poljane 45a, 44000 Sisak punomoćnik sudionika u postupku PLIMED d.o.o.</item>
    </derivirana_varijabla>
  </DomainObject.Predmet.OstaliListFormatedWithAdress>
  <DomainObject.Predmet.OstaliListFormatedWithAdressOIB>
    <izvorni_sadrzaj>
      <item>Alen Arapović, OIB 25782300687, Capraške Poljane 45a, 44000 Sisak punomoćnik sudionika u postupku PLIMED d.o.o.</item>
    </izvorni_sadrzaj>
    <derivirana_varijabla naziv="DomainObject.Predmet.OstaliListFormatedWithAdressOIB_1">
      <item>Alen Arapović, OIB 25782300687, Capraške Poljane 45a, 44000 Sisak punomoćnik sudionika u postupku PLIMED d.o.o.</item>
    </derivirana_varijabla>
  </DomainObject.Predmet.OstaliListFormatedWithAdressOIB>
  <DomainObject.Predmet.OstaliListNazivFormated>
    <izvorni_sadrzaj>
      <item>Alen Arapović</item>
    </izvorni_sadrzaj>
    <derivirana_varijabla naziv="DomainObject.Predmet.OstaliListNazivFormated_1">
      <item>Alen Arapović</item>
    </derivirana_varijabla>
  </DomainObject.Predmet.OstaliListNazivFormated>
  <DomainObject.Predmet.OstaliListNazivFormatedOIB>
    <izvorni_sadrzaj>
      <item>Alen Arapović, OIB 25782300687</item>
    </izvorni_sadrzaj>
    <derivirana_varijabla naziv="DomainObject.Predmet.OstaliListNazivFormatedOIB_1">
      <item>Alen Arapović, OIB 25782300687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PLIMED d.o.o.</izvorni_sadrzaj>
    <derivirana_varijabla naziv="DomainObject.Predmet.ProtustrankaIDrugi_1">PLIMED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PLIMED d.o.o., OIB 91361596711, Radnička cesta 44, 10000 Zagreb</izvorni_sadrzaj>
    <derivirana_varijabla naziv="DomainObject.Predmet.ProtustrankaIDrugiAdressOIB_1">PLIMED d.o.o., OIB 91361596711, Radnička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PLIMED d.o.o.</item>
      <item>Alen Arapović</item>
    </izvorni_sadrzaj>
    <derivirana_varijabla naziv="DomainObject.Predmet.SudioniciListNaziv_1">
      <item>FINA Regionalni centar Zagreb</item>
      <item>PLIMED d.o.o.</item>
      <item>Alen 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izvorni_sadrzaj>
    <derivirana_varijabla naziv="DomainObject.Predmet.SudioniciListAdressOIB_1"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91361596711</item>
      <item>, OIB 25782300687</item>
    </izvorni_sadrzaj>
    <derivirana_varijabla naziv="DomainObject.Predmet.SudioniciListNazivOIB_1">
      <item>, OIB 85821130368</item>
      <item>, OIB 91361596711</item>
      <item>, OIB 25782300687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641</properties:Words>
  <properties:Characters>3359</properties:Characters>
  <properties:Lines>102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2018-05-04T12:21:00Z</dcterms:created>
  <dc:creator>Korisnik</dc:creator>
  <cp:lastModifiedBy>Draženka Prpić</cp:lastModifiedBy>
  <cp:lastPrinted>2018-05-04T12:22:00Z</cp:lastPrinted>
  <dcterms:modified xmlns:xsi="http://www.w3.org/2001/XMLSchema-instance" xsi:type="dcterms:W3CDTF">2018-05-04T12:22:00Z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-PLIMED-St-5083-16.docx)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