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4a5f" w14:paraId="48d4a5f" w:rsidRDefault="00657296" w:rsidP="00657296" w:rsidR="00657296">
      <w:pPr>
        <w:jc w:val="right"/>
        <w15:collapsed w:val="false"/>
      </w:pPr>
      <w:r>
        <w:t>Broj: 6 St-37</w:t>
      </w:r>
      <w:r w:rsidR="00CE4B7F">
        <w:t>7</w:t>
      </w:r>
      <w:r>
        <w:t>/14-</w:t>
      </w:r>
      <w:r w:rsidR="00CE4B7F">
        <w:t>8</w:t>
      </w:r>
    </w:p>
    <w:p w:rsidRDefault="00657296" w:rsidP="00657296" w:rsidR="0065729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96" w:rsidP="00657296" w:rsidR="00657296" w:rsidRPr="00D21A2C"/>
    <w:p w:rsidRDefault="00657296" w:rsidP="00657296" w:rsidR="0065729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57296" w:rsidP="00657296" w:rsidR="00657296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>
      <w:pPr>
        <w:jc w:val="center"/>
      </w:pPr>
    </w:p>
    <w:p w:rsidRDefault="00657296" w:rsidP="00657296" w:rsidR="00657296" w:rsidRPr="00D14516"/>
    <w:p w:rsidRDefault="00657296" w:rsidP="00657296" w:rsidR="00657296" w:rsidRPr="00D14516">
      <w:pPr>
        <w:ind w:firstLine="708"/>
        <w:jc w:val="both"/>
      </w:pPr>
      <w:r w:rsidRPr="00D14516">
        <w:t xml:space="preserve">Trgovački sud u Osijeku, po </w:t>
      </w:r>
      <w:r>
        <w:t>stečajnoj sutkinji</w:t>
      </w:r>
      <w:r w:rsidRPr="00D14516">
        <w:t xml:space="preserve"> Nad</w:t>
      </w:r>
      <w:r>
        <w:t>i</w:t>
      </w:r>
      <w:r w:rsidRPr="00D14516">
        <w:t xml:space="preserve"> Roso, povodom prijedloga </w:t>
      </w:r>
      <w:r w:rsidRPr="004E286F">
        <w:t xml:space="preserve">predlagatelja </w:t>
      </w:r>
      <w:r w:rsidR="00CE4B7F">
        <w:rPr>
          <w:color w:val="000000"/>
        </w:rPr>
        <w:t xml:space="preserve">FINA Regionalni centar Zagreb, Nagodbeno vijeće ZG17 Zagreb, za pokretanje stečajnog postupka nad dužnikom: </w:t>
      </w:r>
      <w:r w:rsidR="00CE4B7F" w:rsidRPr="00CE4B7F">
        <w:rPr>
          <w:b/>
          <w:color w:val="000000"/>
        </w:rPr>
        <w:t>PAN-PAPIRNA INDUSTRIJA-TRGOPROMET d.d. Đakovo, Pave I. Pavla II br. 10, OIB: 53266342722</w:t>
      </w:r>
      <w:r>
        <w:t xml:space="preserve">, </w:t>
      </w:r>
      <w:r w:rsidR="00CE4B7F" w:rsidRPr="00657296">
        <w:rPr>
          <w:b/>
          <w:color w:val="000000"/>
        </w:rPr>
        <w:t>MBS: 030016649</w:t>
      </w:r>
      <w:r w:rsidR="00CE4B7F">
        <w:rPr>
          <w:b/>
          <w:color w:val="000000"/>
        </w:rPr>
        <w:t xml:space="preserve">, </w:t>
      </w:r>
      <w:r>
        <w:t xml:space="preserve">dana </w:t>
      </w:r>
      <w:r w:rsidR="005F3DBD">
        <w:t>2. listopada</w:t>
      </w:r>
      <w:r>
        <w:t xml:space="preserve"> 2017. g.,</w:t>
      </w:r>
      <w:r w:rsidR="005F3DBD">
        <w:t xml:space="preserve"> 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center"/>
      </w:pPr>
      <w:r w:rsidRPr="00B162A4">
        <w:t>r i j e š i o    j e</w:t>
      </w:r>
      <w:r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</w:p>
    <w:p w:rsidRDefault="00657296" w:rsidP="00657296" w:rsidR="00657296" w:rsidRPr="00657296">
      <w:pPr>
        <w:numPr>
          <w:ilvl w:val="0"/>
          <w:numId w:val="9"/>
        </w:numPr>
        <w:jc w:val="both"/>
      </w:pPr>
      <w:r>
        <w:rPr>
          <w:bCs/>
        </w:rPr>
        <w:t xml:space="preserve">Nastavlja se stečajni postupak nad dužnikom </w:t>
      </w:r>
      <w:r w:rsidR="00CE4B7F" w:rsidRPr="00CE4B7F">
        <w:rPr>
          <w:b/>
          <w:color w:val="000000"/>
        </w:rPr>
        <w:t>PAN-PAPIRNA INDUSTRIJA-TRGOPROMET d.d. Đakovo, Pave I. Pavla II br. 10, OIB: 53266342722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prekinut pravomoćnim Rješenjem Trgovačkog suda u Osijeku od </w:t>
      </w:r>
      <w:r w:rsidR="00CE4B7F">
        <w:rPr>
          <w:color w:val="000000"/>
        </w:rPr>
        <w:t>13. siječnja 2015. g.</w:t>
      </w:r>
    </w:p>
    <w:p w:rsidRDefault="00657296" w:rsidP="00657296" w:rsidR="00657296" w:rsidRPr="004E286F">
      <w:pPr>
        <w:jc w:val="both"/>
      </w:pPr>
      <w:r>
        <w:tab/>
      </w:r>
    </w:p>
    <w:p w:rsidRDefault="00657296" w:rsidP="00657296" w:rsidR="00657296" w:rsidRPr="00B8207C">
      <w:pPr>
        <w:pStyle w:val="Odlomakpopisa"/>
        <w:numPr>
          <w:ilvl w:val="0"/>
          <w:numId w:val="9"/>
        </w:numPr>
        <w:jc w:val="both"/>
      </w:pPr>
      <w:r>
        <w:t xml:space="preserve">ODBACUJE SE prijedlog predlagatelja </w:t>
      </w:r>
      <w:r w:rsidR="00CE4B7F">
        <w:rPr>
          <w:color w:val="000000"/>
        </w:rPr>
        <w:t>FINA Regionalni centar Zagreb, Nagodbeno vijeće ZG17 Zagreb</w:t>
      </w:r>
      <w:r w:rsidR="00CE4B7F" w:rsidRPr="00657296">
        <w:rPr>
          <w:color w:val="000000"/>
        </w:rPr>
        <w:t xml:space="preserve"> </w:t>
      </w:r>
      <w:r w:rsidRPr="00657296">
        <w:rPr>
          <w:color w:val="000000"/>
        </w:rPr>
        <w:t xml:space="preserve">od </w:t>
      </w:r>
      <w:r w:rsidR="00CE4B7F">
        <w:rPr>
          <w:color w:val="000000"/>
        </w:rPr>
        <w:t>9</w:t>
      </w:r>
      <w:r w:rsidRPr="00657296">
        <w:rPr>
          <w:color w:val="000000"/>
        </w:rPr>
        <w:t xml:space="preserve">. prosinca </w:t>
      </w:r>
      <w:r>
        <w:t xml:space="preserve"> 2014. g. za pokretanje stečajnog postupka nad </w:t>
      </w:r>
      <w:r w:rsidRPr="00B62088">
        <w:t>dužnikom</w:t>
      </w:r>
      <w:r w:rsidRPr="00657296">
        <w:rPr>
          <w:b/>
        </w:rPr>
        <w:t xml:space="preserve"> </w:t>
      </w:r>
      <w:r w:rsidRPr="00657296">
        <w:rPr>
          <w:b/>
          <w:color w:val="000000"/>
        </w:rPr>
        <w:t>PAN-PAPIRNA INDUSTRIJA-TRGOPROMET d.d. Đakovo, P. I. Pavla II broj 10, OIB: 53266342722, MBS: 030016649</w:t>
      </w:r>
      <w:r>
        <w:t>, kao nedopušten.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both"/>
      </w:pPr>
      <w:r>
        <w:tab/>
      </w:r>
    </w:p>
    <w:p w:rsidRDefault="00657296" w:rsidP="00657296" w:rsidR="00657296" w:rsidRPr="00B162A4">
      <w:pPr>
        <w:jc w:val="center"/>
      </w:pPr>
      <w:r w:rsidRPr="00B162A4">
        <w:t>Obrazloženje</w:t>
      </w:r>
    </w:p>
    <w:p w:rsidRDefault="00657296" w:rsidP="00657296" w:rsidR="00657296">
      <w:pPr>
        <w:jc w:val="center"/>
        <w:rPr>
          <w:b/>
        </w:rPr>
      </w:pPr>
    </w:p>
    <w:p w:rsidRDefault="00657296" w:rsidP="00657296" w:rsidR="00657296">
      <w:pPr>
        <w:jc w:val="center"/>
        <w:rPr>
          <w:b/>
          <w:bCs/>
          <w:sz w:val="28"/>
        </w:rPr>
      </w:pPr>
      <w:r>
        <w:rPr>
          <w:b/>
        </w:rPr>
        <w:tab/>
      </w:r>
    </w:p>
    <w:p w:rsidRDefault="00657296" w:rsidP="00657296" w:rsidR="00657296" w:rsidRPr="00597110">
      <w:pPr>
        <w:ind w:firstLine="708"/>
        <w:jc w:val="both"/>
        <w:rPr>
          <w:bCs/>
        </w:rPr>
      </w:pPr>
      <w:r>
        <w:rPr>
          <w:bCs/>
        </w:rPr>
        <w:t xml:space="preserve">Predlagatelj </w:t>
      </w:r>
      <w:r w:rsidR="00CE4B7F">
        <w:rPr>
          <w:color w:val="000000"/>
        </w:rPr>
        <w:t>FINA Regionalni centar Zagreb, Nagodbeno vijeće ZG17 Zagreb</w:t>
      </w:r>
      <w:r w:rsidR="00CE4B7F" w:rsidRPr="00657296">
        <w:rPr>
          <w:color w:val="000000"/>
        </w:rPr>
        <w:t xml:space="preserve"> </w:t>
      </w:r>
      <w:r>
        <w:rPr>
          <w:bCs/>
        </w:rPr>
        <w:t xml:space="preserve"> podnio je ovom sudu </w:t>
      </w:r>
      <w:r>
        <w:t xml:space="preserve"> dana </w:t>
      </w:r>
      <w:r w:rsidR="00CE4B7F">
        <w:t>9. prosinca 2014. g.</w:t>
      </w:r>
      <w:r>
        <w:t xml:space="preserve"> prijedlog za otvaranje stečajnog postupka nad dužnikom </w:t>
      </w:r>
      <w:r w:rsidRPr="00B62088">
        <w:rPr>
          <w:b/>
          <w:color w:val="000000"/>
        </w:rPr>
        <w:t>PAN-PAPIRNA INDUSTRIJA-TRGOPROMET d.d. Đakovo, P. I. Pavla II broj 10, OIB: 53266342722, MBS: 030016649</w:t>
      </w:r>
      <w:r w:rsidRPr="00597110">
        <w:t>.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 xml:space="preserve">Pravomoćnim rješenjem Trgovačkog suda u Osijeku </w:t>
      </w:r>
      <w:r w:rsidR="00657296">
        <w:t xml:space="preserve">6 </w:t>
      </w:r>
      <w:r>
        <w:t>St-</w:t>
      </w:r>
      <w:r w:rsidR="00CE4B7F">
        <w:t>377</w:t>
      </w:r>
      <w:r w:rsidR="00657296">
        <w:t>/14</w:t>
      </w:r>
      <w:r w:rsidR="006603F7">
        <w:t xml:space="preserve"> od </w:t>
      </w:r>
      <w:r w:rsidR="00CE4B7F">
        <w:t>13. siječnja</w:t>
      </w:r>
      <w:r w:rsidR="00657296">
        <w:t xml:space="preserve"> 201</w:t>
      </w:r>
      <w:r w:rsidR="00CE4B7F">
        <w:t>5</w:t>
      </w:r>
      <w:r w:rsidR="00657296">
        <w:t>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657296">
        <w:t>14 St-2/15 (14 St-109/14 stari broj)</w:t>
      </w:r>
      <w:r>
        <w:t xml:space="preserve">, sud pravomoćno otvori stečajni postupak nad dužnikom, odbacit će se svi kasnije zaprimljeni prijedlozi za otvaranje stečaja. </w:t>
      </w:r>
    </w:p>
    <w:p w:rsidRDefault="00657296" w:rsidP="00CA2098" w:rsidR="00657296">
      <w:pPr>
        <w:ind w:firstLine="708"/>
        <w:jc w:val="both"/>
      </w:pPr>
    </w:p>
    <w:p w:rsidRDefault="00657296" w:rsidP="00CA2098" w:rsidR="00657296">
      <w:pPr>
        <w:ind w:firstLine="708"/>
        <w:jc w:val="both"/>
      </w:pPr>
    </w:p>
    <w:p w:rsidRDefault="00CE4B7F" w:rsidP="00CE4B7F" w:rsidR="00CE4B7F">
      <w:pPr>
        <w:jc w:val="right"/>
      </w:pPr>
      <w:r>
        <w:lastRenderedPageBreak/>
        <w:t>Broj: 6 St-377/14-8</w:t>
      </w:r>
    </w:p>
    <w:p w:rsidRDefault="00657296" w:rsidP="00657296" w:rsidR="00657296">
      <w:pPr>
        <w:ind w:firstLine="708"/>
        <w:jc w:val="right"/>
      </w:pPr>
    </w:p>
    <w:p w:rsidRDefault="00CA2098" w:rsidP="00CA2098" w:rsidR="00CA2098">
      <w:pPr>
        <w:jc w:val="both"/>
      </w:pPr>
    </w:p>
    <w:p w:rsidRDefault="00CA2098" w:rsidP="00CA2098" w:rsidR="006603F7">
      <w:pPr>
        <w:jc w:val="both"/>
      </w:pPr>
      <w:r>
        <w:tab/>
        <w:t xml:space="preserve">Uvidom u stečajni upisnik Trgovačkog suda u Osijeku utvrđeno je da je kod ovog suda pod poslovnim brojem </w:t>
      </w:r>
      <w:r w:rsidR="00657296">
        <w:t xml:space="preserve">14 St-2/15 (14 St-109/14 – stari broj) </w:t>
      </w:r>
      <w:r>
        <w:t xml:space="preserve"> također pokrenut stečajni postupak nad dužnikom </w:t>
      </w:r>
      <w:r w:rsidR="00657296" w:rsidRPr="00B62088">
        <w:rPr>
          <w:b/>
          <w:color w:val="000000"/>
        </w:rPr>
        <w:t>PAN-PAPIRNA INDUSTRIJA-TRGOPROMET d.d. Đakovo, P. I. Pavla II broj 10, OIB: 53266342722, MBS: 030016649</w:t>
      </w:r>
      <w:r w:rsidR="00657296">
        <w:rPr>
          <w:b/>
          <w:color w:val="000000"/>
        </w:rPr>
        <w:t xml:space="preserve"> </w:t>
      </w:r>
      <w:r>
        <w:t xml:space="preserve">te je </w:t>
      </w:r>
      <w:r w:rsidR="006603F7">
        <w:t xml:space="preserve">pravomoćnim </w:t>
      </w:r>
      <w:r>
        <w:t xml:space="preserve">rješenjem Trgovačkog suda u Osijeku broj </w:t>
      </w:r>
      <w:r w:rsidR="00657296">
        <w:t>14</w:t>
      </w:r>
      <w:r w:rsidR="00B864B1">
        <w:t xml:space="preserve"> </w:t>
      </w:r>
      <w:r w:rsidR="00F60233">
        <w:t xml:space="preserve"> </w:t>
      </w:r>
      <w:r>
        <w:t>St-</w:t>
      </w:r>
      <w:r w:rsidR="00657296">
        <w:t>2/15</w:t>
      </w:r>
      <w:r w:rsidR="006603F7">
        <w:t xml:space="preserve"> od </w:t>
      </w:r>
      <w:r w:rsidR="00657296">
        <w:t xml:space="preserve">28. ožujka 2017. g. </w:t>
      </w:r>
      <w:r w:rsidR="00B864B1">
        <w:t xml:space="preserve">(pravomoćno </w:t>
      </w:r>
      <w:r w:rsidR="00657296">
        <w:t>10.5.2017. g.</w:t>
      </w:r>
      <w:r w:rsidR="00B864B1">
        <w:t xml:space="preserve">) </w:t>
      </w:r>
      <w:r>
        <w:t>otvoren</w:t>
      </w:r>
      <w:r w:rsidR="006603F7">
        <w:t xml:space="preserve"> </w:t>
      </w:r>
      <w:r>
        <w:t>stečajni postupak</w:t>
      </w:r>
      <w:r w:rsidR="00417835">
        <w:t xml:space="preserve"> nad gore navedenim dužnikom</w:t>
      </w:r>
      <w:r w:rsidR="006603F7">
        <w:t>.</w:t>
      </w:r>
    </w:p>
    <w:p w:rsidRDefault="00F60233" w:rsidP="00CA2098" w:rsidR="00F60233">
      <w:pPr>
        <w:jc w:val="both"/>
      </w:pP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657296">
        <w:t>14 St-2/15</w:t>
      </w:r>
      <w:r w:rsidR="006603F7">
        <w:t xml:space="preserve"> od </w:t>
      </w:r>
      <w:r w:rsidR="00657296">
        <w:t>28. ožujka 2017</w:t>
      </w:r>
      <w:r w:rsidR="006603F7">
        <w:t>. g.</w:t>
      </w:r>
      <w:r>
        <w:t xml:space="preserve"> otvoren 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</w:t>
      </w:r>
      <w:proofErr w:type="spellStart"/>
      <w:r>
        <w:t>zaplijenom</w:t>
      </w:r>
      <w:proofErr w:type="spellEnd"/>
      <w:r>
        <w:t xml:space="preserve">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5F3DBD">
        <w:t>2. listopada</w:t>
      </w:r>
      <w:r w:rsidR="006603F7">
        <w:t xml:space="preserve">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CE4B7F" w:rsidP="0041777C" w:rsidR="00CE4B7F" w:rsidRPr="00CE4B7F">
      <w:pPr>
        <w:numPr>
          <w:ilvl w:val="0"/>
          <w:numId w:val="5"/>
        </w:numPr>
        <w:tabs>
          <w:tab w:pos="6240" w:val="left"/>
        </w:tabs>
      </w:pPr>
      <w:r>
        <w:rPr>
          <w:color w:val="000000"/>
        </w:rPr>
        <w:t>FINA Regionalni centar Zagreb, Nagodbeno vijeće ZG17 Zagreb</w:t>
      </w:r>
      <w:r w:rsidR="00023F16">
        <w:rPr>
          <w:color w:val="000000"/>
        </w:rPr>
        <w:t>, Ulica grada Vukovara 70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5F3DBD">
        <w:t>2.11.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A323DF" w:rsidR="00B7625F" w:rsidRPr="00B35E7C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01B" w:rsidR="0094701B">
      <w:r>
        <w:separator/>
      </w:r>
    </w:p>
  </w:endnote>
  <w:endnote w:id="0" w:type="continuationSeparator">
    <w:p w:rsidRDefault="0094701B" w:rsidR="00947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01B" w:rsidR="0094701B">
      <w:r>
        <w:separator/>
      </w:r>
    </w:p>
  </w:footnote>
  <w:footnote w:id="0" w:type="continuationSeparator">
    <w:p w:rsidRDefault="0094701B" w:rsidR="009470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23DF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3F16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237C20"/>
    <w:rsid w:val="00275B80"/>
    <w:rsid w:val="00280570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B3357"/>
    <w:rsid w:val="004F13FF"/>
    <w:rsid w:val="005C6CA6"/>
    <w:rsid w:val="005D4AF0"/>
    <w:rsid w:val="005F3DBD"/>
    <w:rsid w:val="00612D2C"/>
    <w:rsid w:val="00657296"/>
    <w:rsid w:val="006603F7"/>
    <w:rsid w:val="0066718F"/>
    <w:rsid w:val="00667570"/>
    <w:rsid w:val="006862FF"/>
    <w:rsid w:val="006E1BC8"/>
    <w:rsid w:val="007349D2"/>
    <w:rsid w:val="00781A1C"/>
    <w:rsid w:val="00791CE2"/>
    <w:rsid w:val="007A1FD7"/>
    <w:rsid w:val="007A2BE6"/>
    <w:rsid w:val="007C2B07"/>
    <w:rsid w:val="007E5628"/>
    <w:rsid w:val="008E5E6E"/>
    <w:rsid w:val="009037CB"/>
    <w:rsid w:val="00917797"/>
    <w:rsid w:val="0094701B"/>
    <w:rsid w:val="00A323DF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864B1"/>
    <w:rsid w:val="00BF1EBD"/>
    <w:rsid w:val="00BF2834"/>
    <w:rsid w:val="00C625DD"/>
    <w:rsid w:val="00C7022A"/>
    <w:rsid w:val="00C85752"/>
    <w:rsid w:val="00CA2098"/>
    <w:rsid w:val="00CB1194"/>
    <w:rsid w:val="00CC4FE5"/>
    <w:rsid w:val="00CE4B7F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3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2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3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2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St-377/2014</izvorni_sadrzaj>
    <derivirana_varijabla naziv="DomainObject.Predmet.OznakaBroj_1">St-377/2014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- papirna industrija - TRGOPROMET dioničko društvo</item>
    </izvorni_sadrzaj>
    <derivirana_varijabla naziv="DomainObject.Predmet.SudioniciListNaziv_1">
      <item>FINA REGIONALNI CENTAR ZAGREB</item>
      <item>PAN - papirna industrija - TRGOPROMET dioničko društvo</item>
    </derivirana_varijabla>
  </DomainObject.Predmet.SudioniciListNaziv>
  <DomainObject.Predmet.SudioniciListAdressOIB>
    <izvorni_sadrzaj>
      <item>FINA REGIONALNI CENTAR ZAGREB, OIB 85821130368</item>
      <item>PAN - papirna industrija - TRGOPROMET dioničko društvo, OIB 53266342722, Pape Ivana Pavla II br. 10,31400 Đakovo</item>
    </izvorni_sadrzaj>
    <derivirana_varijabla naziv="DomainObject.Predmet.SudioniciListAdressOIB_1">
      <item>FINA REGIONALNI CENTAR ZAGREB, OIB 85821130368</item>
      <item>PAN - papirna industrija - TRGOPROMET dioničko društvo, OIB 53266342722, Pape Ivana Pavla II br. 10,31400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53266342722</item>
    </izvorni_sadrzaj>
    <derivirana_varijabla naziv="DomainObject.Predmet.SudioniciListNazivOIB_1">
      <item>, OIB 85821130368</item>
      <item>, OIB 53266342722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3429F-D270-4804-992F-9BD4035F3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2731</properties:Characters>
  <properties:Lines>108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2017-10-02T09:46:00Z</dcterms:created>
  <dc:creator>..</dc:creator>
  <cp:lastModifiedBy>Danijela Sekulić</cp:lastModifiedBy>
  <cp:lastPrinted>2017-10-02T10:22:00Z</cp:lastPrinted>
  <dcterms:modified xmlns:xsi="http://www.w3.org/2001/XMLSchema-instance" xsi:type="dcterms:W3CDTF">2017-10-02T10:23:00Z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