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ce47" w14:paraId="fe3ce47" w:rsidRDefault="00AE649C" w:rsidP="00FA5B5E" w:rsidR="00AE649C" w:rsidRPr="00B76F3C">
      <w:pPr>
        <w:pStyle w:val="Naslov3"/>
        <w15:collapsed w:val="false"/>
      </w:pPr>
    </w:p>
    <w:p w:rsidRDefault="008B6609" w:rsidP="008B6609" w:rsidR="008B6609" w:rsidRPr="008B660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                  5 St-51/2015-3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8B6609">
        <w:rPr>
          <w:rFonts w:cs="Times New Roman" w:eastAsia="Times New Roman"/>
          <w:szCs w:val="20"/>
          <w:lang w:eastAsia="hr-HR"/>
        </w:rPr>
        <w:t>ANANDA društvo sa ograničenom odgovornošću za građenje, trgovinu i usluge, Virovitica, Petra Berislavića 1, MBS: 010006715, OIB: 05505253957,</w:t>
      </w:r>
      <w:r w:rsidRPr="008B6609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Spaja se spis St-87/2015 na spis St-51/2015, radi provođenja jedinstvenog postupka i donošenja zajedničke odluke.  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18. rujna 2015. zahtjev za provedbu skraćenog stečajnog postupka nad dužnikom </w:t>
      </w:r>
      <w:r w:rsidRPr="008B6609">
        <w:rPr>
          <w:rFonts w:cs="Times New Roman" w:eastAsia="Times New Roman"/>
          <w:szCs w:val="20"/>
          <w:lang w:eastAsia="hr-HR"/>
        </w:rPr>
        <w:t>ANANDA društvo sa ograničenom odgovornošću za građenje, trgovinu i usluge, Virovitica.</w:t>
      </w:r>
      <w:r w:rsidRPr="008B6609">
        <w:rPr>
          <w:rFonts w:cs="Times New Roman" w:eastAsia="Times New Roman"/>
          <w:noProof/>
          <w:szCs w:val="20"/>
          <w:lang w:eastAsia="hr-HR"/>
        </w:rPr>
        <w:t xml:space="preserve"> Po navedenom je zahtjevu u tijeku postupak koji se vodi pod brojem St-51/2015.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6609">
        <w:rPr>
          <w:rFonts w:cs="Times New Roman" w:eastAsia="Times New Roman"/>
          <w:szCs w:val="20"/>
          <w:lang w:eastAsia="hr-HR"/>
        </w:rPr>
        <w:t>POUKA O PRAVNOM LIJEKU</w:t>
      </w:r>
      <w:r w:rsidRPr="008B6609">
        <w:rPr>
          <w:rFonts w:cs="Times New Roman" w:eastAsia="Times New Roman"/>
          <w:b/>
          <w:szCs w:val="20"/>
          <w:lang w:eastAsia="hr-HR"/>
        </w:rPr>
        <w:t>:</w:t>
      </w:r>
      <w:r w:rsidRPr="008B6609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8B6609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8B6609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Rj.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lastRenderedPageBreak/>
        <w:t xml:space="preserve">    e-oglasna ploča suda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8B6609" w:rsidP="008B6609" w:rsidR="008B6609" w:rsidRPr="008B66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B6609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609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678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St-51/2015-3</izvorni_sadrzaj>
    <derivirana_varijabla naziv="DomainObject.Oznaka_1">St-51/2015-3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ANANDA društvo s ograničenom odgovornošću za građenje, trgovinu i usluge, Virovitica zastupanog po punomoćniku Vladimir Ivoš</izvorni_sadrzaj>
    <derivirana_varijabla naziv="DomainObject.Predmet.ProtustrankaFormated_1">  ANANDA društvo s ograničenom odgovornošću za građenje, trgovinu i usluge, Virovitica zastupanog po punomoćniku Vladimir Ivoš</derivirana_varijabla>
  </DomainObject.Predmet.ProtustrankaFormated>
  <DomainObject.Predmet.ProtustrankaFormatedOIB>
    <izvorni_sadrzaj>  ANANDA društvo s ograničenom odgovornošću za građenje, trgovinu i usluge, Virovitica, OIB 05505253957 zastupanog po punomoćniku Vladimir Ivoš</izvorni_sadrzaj>
    <derivirana_varijabla naziv="DomainObject.Predmet.ProtustrankaFormatedOIB_1">  ANANDA društvo s ograničenom odgovornošću za građenje, trgovinu i usluge, Virovitica, OIB 05505253957 zastupanog po punomoćniku Vladimir Ivoš</derivirana_varijabla>
  </DomainObject.Predmet.ProtustrankaFormatedOIB>
  <DomainObject.Predmet.ProtustrankaFormatedWithAdress>
    <izvorni_sadrzaj> ANANDA društvo s ograničenom odgovornošću za građenje, trgovinu i usluge, Virovitica, Petra Berislavića 1, 33000 Virovitica zastupanog po punomoćniku Vladimir Ivoš</izvorni_sadrzaj>
    <derivirana_varijabla naziv="DomainObject.Predmet.ProtustrankaFormatedWithAdress_1"> ANANDA društvo s ograničenom odgovornošću za građenje, trgovinu i usluge, Virovitica, Petra Berislavića 1, 33000 Virovitica zastupanog po punomoćniku Vladimir Ivoš</derivirana_varijabla>
  </DomainObject.Predmet.ProtustrankaFormatedWithAdress>
  <DomainObject.Predmet.ProtustrankaFormatedWithAdressOIB>
    <izvorni_sadrzaj> ANANDA društvo s ograničenom odgovornošću za građenje, trgovinu i usluge, Virovitica, OIB 05505253957, Petra Berislavića 1, 33000 Virovitica zastupanog po punomoćniku Vladimir Ivoš</izvorni_sadrzaj>
    <derivirana_varijabla naziv="DomainObject.Predmet.ProtustrankaFormatedWithAdressOIB_1"> ANANDA društvo s ograničenom odgovornošću za građenje, trgovinu i usluge, Virovitica, OIB 05505253957, Petra Berislavića 1, 33000 Virovitica zastupanog po punomoćniku Vladimir Ivoš</derivirana_varijabla>
  </DomainObject.Predmet.ProtustrankaFormatedWithAdressOIB>
  <DomainObject.Predmet.ProtustrankaWithAdress>
    <izvorni_sadrzaj>ANANDA društvo s ograničenom odgovornošću za građenje, trgovinu i usluge, Virovitica Petra Berislavića 1, 33000 Virovitica</izvorni_sadrzaj>
    <derivirana_varijabla naziv="DomainObject.Predmet.ProtustrankaWithAdress_1">ANANDA društvo s ograničenom odgovornošću za građenje, trgovinu i usluge, Virovitica Petra Berislavića 1, 33000 Virovitica</derivirana_varijabla>
  </DomainObject.Predmet.ProtustrankaWithAdress>
  <DomainObject.Predmet.ProtustrankaWithAdressOIB>
    <izvorni_sadrzaj>ANANDA društvo s ograničenom odgovornošću za građenje, trgovinu i usluge, Virovitica, OIB 05505253957, Petra Berislavića 1, 33000 Virovitica</izvorni_sadrzaj>
    <derivirana_varijabla naziv="DomainObject.Predmet.ProtustrankaWithAdressOIB_1">ANANDA društvo s ograničenom odgovornošću za građenje, trgovinu i usluge, Virovitica, OIB 05505253957, Petra Berislavića 1, 33000 Virovitica</derivirana_varijabla>
  </DomainObject.Predmet.ProtustrankaWithAdressOIB>
  <DomainObject.Predmet.ProtustrankaNazivFormated>
    <izvorni_sadrzaj>ANANDA društvo s ograničenom odgovornošću za građenje, trgovinu i usluge, Virovitica</izvorni_sadrzaj>
    <derivirana_varijabla naziv="DomainObject.Predmet.ProtustrankaNazivFormated_1">ANANDA društvo s ograničenom odgovornošću za građenje, trgovinu i usluge, Virovitica</derivirana_varijabla>
  </DomainObject.Predmet.ProtustrankaNazivFormated>
  <DomainObject.Predmet.ProtustrankaNazivFormatedOIB>
    <izvorni_sadrzaj>ANANDA društvo s ograničenom odgovornošću za građenje, trgovinu i usluge, Virovitica, OIB 05505253957</izvorni_sadrzaj>
    <derivirana_varijabla naziv="DomainObject.Predmet.ProtustrankaNazivFormatedOIB_1">ANANDA društvo s ograničenom odgovornošću za građenje, trgovinu i usluge, Virovitica, OIB 05505253957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ANANDA društvo s ograničenom odgovornošću za građenje, trgovinu i usluge, Virovitica zastupanog po punomoćniku Vladimir Ivoš</item>
    </izvorni_sadrzaj>
    <derivirana_varijabla naziv="DomainObject.Predmet.ProtuStrankaListFormated_1">
      <item>ANANDA društvo s ograničenom odgovornošću za građenje, trgovinu i usluge, Virovitica zastupanog po punomoćniku Vladimir Ivoš</item>
    </derivirana_varijabla>
  </DomainObject.Predmet.ProtuStrankaListFormated>
  <DomainObject.Predmet.ProtuStrankaListFormatedOIB>
    <izvorni_sadrzaj>
      <item>ANANDA društvo s ograničenom odgovornošću za građenje, trgovinu i usluge, Virovitica, OIB 05505253957 zastupanog po punomoćniku Vladimir Ivoš</item>
    </izvorni_sadrzaj>
    <derivirana_varijabla naziv="DomainObject.Predmet.ProtuStrankaListFormatedOIB_1">
      <item>ANANDA društvo s ograničenom odgovornošću za građenje, trgovinu i usluge, Virovitica, OIB 05505253957 zastupanog po punomoćniku Vladimir Ivoš</item>
    </derivirana_varijabla>
  </DomainObject.Predmet.ProtuStrankaListFormatedOIB>
  <DomainObject.Predmet.ProtuStrankaListFormatedWithAdress>
    <izvorni_sadrzaj>
      <item>ANANDA društvo s ograničenom odgovornošću za građenje, trgovinu i usluge, Virovitica, Petra Berislavića 1, 33000 Virovitica zastupanog po punomoćniku Vladimir Ivoš</item>
    </izvorni_sadrzaj>
    <derivirana_varijabla naziv="DomainObject.Predmet.ProtuStrankaListFormatedWithAdress_1">
      <item>ANANDA društvo s ograničenom odgovornošću za građenje, trgovinu i usluge, Virovitica, Petra Berislavića 1, 33000 Virovitica zastupanog po punomoćniku Vladimir Ivoš</item>
    </derivirana_varijabla>
  </DomainObject.Predmet.ProtuStrankaListFormatedWithAdress>
  <DomainObject.Predmet.ProtuStrankaListFormatedWithAdressOIB>
    <izvorni_sadrzaj>
      <item>ANANDA društvo s ograničenom odgovornošću za građenje, trgovinu i usluge, Virovitica, OIB 05505253957, Petra Berislavića 1, 33000 Virovitica zastupanog po punomoćniku Vladimir Ivoš</item>
    </izvorni_sadrzaj>
    <derivirana_varijabla naziv="DomainObject.Predmet.ProtuStrankaListFormatedWithAdressOIB_1">
      <item>ANANDA društvo s ograničenom odgovornošću za građenje, trgovinu i usluge, Virovitica, OIB 05505253957, Petra Berislavića 1, 33000 Virovitica zastupanog po punomoćniku Vladimir Ivoš</item>
    </derivirana_varijabla>
  </DomainObject.Predmet.ProtuStrankaListFormatedWithAdressOIB>
  <DomainObject.Predmet.ProtuStrankaListNazivFormated>
    <izvorni_sadrzaj>
      <item>ANANDA društvo s ograničenom odgovornošću za građenje, trgovinu i usluge, Virovitica</item>
    </izvorni_sadrzaj>
    <derivirana_varijabla naziv="DomainObject.Predmet.ProtuStrankaListNazivFormated_1">
      <item>ANANDA društvo s ograničenom odgovornošću za građenje, trgovinu i usluge, Virovitica</item>
    </derivirana_varijabla>
  </DomainObject.Predmet.ProtuStrankaListNazivFormated>
  <DomainObject.Predmet.ProtuStrankaListNazivFormatedOIB>
    <izvorni_sadrzaj>
      <item>ANANDA društvo s ograničenom odgovornošću za građenje, trgovinu i usluge, Virovitica, OIB 05505253957</item>
    </izvorni_sadrzaj>
    <derivirana_varijabla naziv="DomainObject.Predmet.ProtuStrankaListNazivFormatedOIB_1">
      <item>ANANDA društvo s ograničenom odgovornošću za građenje, trgovinu i usluge, Virovitica, OIB 05505253957</item>
    </derivirana_varijabla>
  </DomainObject.Predmet.ProtuStrankaListNazivFormatedOIB>
  <DomainObject.Predmet.OstaliListFormated>
    <izvorni_sadrzaj>
      <item>Vladimir Ivoš punomoćnik sudionika u postupku ANANDA društvo s ograničenom odgovornošću za građenje, trgovinu i usluge, Virovitica</item>
    </izvorni_sadrzaj>
    <derivirana_varijabla naziv="DomainObject.Predmet.OstaliListFormated_1">
      <item>Vladimir Ivoš punomoćnik sudionika u postupku ANANDA društvo s ograničenom odgovornošću za građenje, trgovinu i usluge, Virovitica</item>
    </derivirana_varijabla>
  </DomainObject.Predmet.OstaliListFormated>
  <DomainObject.Predmet.OstaliListFormatedOIB>
    <izvorni_sadrzaj>
      <item>Vladimir Ivoš, OIB 93677126465 punomoćnik sudionika u postupku ANANDA društvo s ograničenom odgovornošću za građenje, trgovinu i usluge, Virovitica</item>
    </izvorni_sadrzaj>
    <derivirana_varijabla naziv="DomainObject.Predmet.OstaliListFormatedOIB_1">
      <item>Vladimir Ivoš, OIB 93677126465 punomoćnik sudionika u postupku ANANDA društvo s ograničenom odgovornošću za građenje, trgovinu i usluge, Virovitica</item>
    </derivirana_varijabla>
  </DomainObject.Predmet.OstaliListFormatedOIB>
  <DomainObject.Predmet.OstaliListFormatedWithAdress>
    <izvorni_sadrzaj>
      <item>Vladimir Ivoš, Petra Berislavića 1, 33000 Virovitica punomoćnik sudionika u postupku ANANDA društvo s ograničenom odgovornošću za građenje, trgovinu i usluge, Virovitica</item>
    </izvorni_sadrzaj>
    <derivirana_varijabla naziv="DomainObject.Predmet.OstaliListFormatedWithAdress_1">
      <item>Vladimir Ivoš, Petra Berislavića 1, 33000 Virovitica punomoćnik sudionika u postupku ANANDA društvo s ograničenom odgovornošću za građenje, trgovinu i usluge, Virovitica</item>
    </derivirana_varijabla>
  </DomainObject.Predmet.OstaliListFormatedWithAdress>
  <DomainObject.Predmet.OstaliListFormatedWithAdressOIB>
    <izvorni_sadrzaj>
      <item>Vladimir Ivoš, OIB 93677126465, Petra Berislavića 1, 33000 Virovitica punomoćnik sudionika u postupku ANANDA društvo s ograničenom odgovornošću za građenje, trgovinu i usluge, Virovitica</item>
    </izvorni_sadrzaj>
    <derivirana_varijabla naziv="DomainObject.Predmet.OstaliListFormatedWithAdressOIB_1">
      <item>Vladimir Ivoš, OIB 93677126465, Petra Berislavića 1, 33000 Virovitica punomoćnik sudionika u postupku ANANDA društvo s ograničenom odgovornošću za građenje, trgovinu i usluge, Virovitica</item>
    </derivirana_varijabla>
  </DomainObject.Predmet.OstaliListFormatedWithAdressOIB>
  <DomainObject.Predmet.OstaliListNazivFormated>
    <izvorni_sadrzaj>
      <item>Vladimir Ivoš</item>
    </izvorni_sadrzaj>
    <derivirana_varijabla naziv="DomainObject.Predmet.OstaliListNazivFormated_1">
      <item>Vladimir Ivoš</item>
    </derivirana_varijabla>
  </DomainObject.Predmet.OstaliListNazivFormated>
  <DomainObject.Predmet.OstaliListNazivFormatedOIB>
    <izvorni_sadrzaj>
      <item>Vladimir Ivoš, OIB 93677126465</item>
    </izvorni_sadrzaj>
    <derivirana_varijabla naziv="DomainObject.Predmet.OstaliListNazivFormatedOIB_1">
      <item>Vladimir Ivoš, OIB 93677126465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St-51/2015-3</izvorni_sadrzaj>
    <derivirana_varijabla naziv="DomainObject.PoslovniBrojDokumenta_1">St-51/2015-3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ANANDA društvo s ograničenom odgovornošću za građenje, trgovinu i usluge, Virovitica</izvorni_sadrzaj>
    <derivirana_varijabla naziv="DomainObject.Predmet.ProtustrankaIDrugi_1">ANANDA društvo s ograničenom odgovornošću za građenje, trgovinu i usluge, Virovitica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ANANDA društvo s ograničenom odgovornošću za građenje, trgovinu i usluge, Virovitica, OIB 05505253957, Petra Berislavića 1, 33000 Virovitica</izvorni_sadrzaj>
    <derivirana_varijabla naziv="DomainObject.Predmet.ProtustrankaIDrugiAdressOIB_1">ANANDA društvo s ograničenom odgovornošću za građenje, trgovinu i usluge, Virovitica, OIB 05505253957, Petra Berislavića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ANANDA društvo s ograničenom odgovornošću za građenje, trgovinu i usluge, Virovitica</item>
      <item>Vladimir Ivoš</item>
    </izvorni_sadrzaj>
    <derivirana_varijabla naziv="DomainObject.Predmet.SudioniciListNaziv_1">
      <item>FINA, RC ZAGREB, Podružnica Bjelovar</item>
      <item>ANANDA društvo s ograničenom odgovornošću za građenje, trgovinu i usluge, Virovitica</item>
      <item>Vladimir Ivoš</item>
    </derivirana_varijabla>
  </DomainObject.Predmet.SudioniciListNaziv>
  <DomainObject.Predmet.SudioniciListAdressOIB>
    <izvorni_sadrzaj>
      <item>FINA, RC ZAGREB, Podružnica Bjelovar, F. Supila 4,43000 Bjelovar</item>
      <item>ANANDA društvo s ograničenom odgovornošću za građenje, trgovinu i usluge, Virovitica, OIB 05505253957, Petra Berislavića 1,33000 Virovitica</item>
      <item>Vladimir Ivoš, OIB 93677126465, Petra Berislavića 1,33000 Virovitica</item>
    </izvorni_sadrzaj>
    <derivirana_varijabla naziv="DomainObject.Predmet.SudioniciListAdressOIB_1">
      <item>FINA, RC ZAGREB, Podružnica Bjelovar, F. Supila 4,43000 Bjelovar</item>
      <item>ANANDA društvo s ograničenom odgovornošću za građenje, trgovinu i usluge, Virovitica, OIB 05505253957, Petra Berislavića 1,33000 Virovitica</item>
      <item>Vladimir Ivoš, OIB 93677126465, Petra Berislavića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9B3B4-CE8B-4C4B-906D-4C18BD292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1293</properties:Characters>
  <properties:Lines>53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2015-11-13T08:11:00Z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