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17b4" w14:paraId="b5217b4" w:rsidRDefault="0078602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FC3C9A">
        <w:rPr>
          <w:rFonts w:cs="Times New Roman" w:eastAsia="Calibri"/>
        </w:rPr>
        <w:t>LEMIĆ j.d.o.o., Karlovac, Lemić Brdo 15, OIB: 44832996456</w:t>
      </w:r>
      <w:r w:rsidR="00DF1217" w:rsidRPr="00DF1217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E96DAE">
        <w:rPr>
          <w:rFonts w:cs="Times New Roman" w:eastAsia="Times New Roman"/>
          <w:lang w:eastAsia="hr-HR"/>
        </w:rPr>
        <w:t>20.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C3C9A">
        <w:rPr>
          <w:rFonts w:cs="Times New Roman" w:eastAsia="Calibri"/>
        </w:rPr>
        <w:t>LEMIĆ j.d.o.o., Karlovac, Lemić Brdo 15, OIB: 44832996456</w:t>
      </w:r>
      <w:r w:rsidR="009A12BC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C3C9A">
        <w:rPr>
          <w:rFonts w:cs="Times New Roman" w:eastAsia="Times New Roman"/>
          <w:color w:val="000000"/>
          <w:lang w:eastAsia="hr-HR"/>
        </w:rPr>
        <w:t>4286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E96DAE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E96DAE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FC3C9A">
        <w:rPr>
          <w:rFonts w:cs="Times New Roman" w:eastAsia="Calibri"/>
        </w:rPr>
        <w:t>LEMIĆ j.d.o.o., Karlovac, Lemić Brdo 15, OIB: 44832996456</w:t>
      </w:r>
      <w:r w:rsidR="00DF1217" w:rsidRPr="00DF1217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FC3C9A">
        <w:rPr>
          <w:rFonts w:cs="Times New Roman" w:eastAsia="Times New Roman"/>
          <w:lang w:eastAsia="hr-HR"/>
        </w:rPr>
        <w:t>16.903,55</w:t>
      </w:r>
      <w:r w:rsidR="00AB443F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FC3C9A">
        <w:rPr>
          <w:rFonts w:cs="Times New Roman" w:eastAsia="Times New Roman"/>
          <w:lang w:eastAsia="hr-HR"/>
        </w:rPr>
        <w:t>troje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E96DAE">
        <w:rPr>
          <w:rFonts w:cs="Times New Roman" w:eastAsia="Times New Roman"/>
          <w:lang w:eastAsia="hr-HR"/>
        </w:rPr>
        <w:t>ih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FC3C9A">
        <w:rPr>
          <w:rFonts w:cs="Times New Roman" w:eastAsia="Times New Roman"/>
          <w:lang w:eastAsia="hr-HR"/>
        </w:rPr>
        <w:t>4286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DF1217">
        <w:rPr>
          <w:rFonts w:cs="Times New Roman" w:eastAsia="Times New Roman"/>
          <w:lang w:eastAsia="hr-HR"/>
        </w:rPr>
        <w:t>2</w:t>
      </w:r>
      <w:r w:rsidR="00E96DAE">
        <w:rPr>
          <w:rFonts w:cs="Times New Roman" w:eastAsia="Times New Roman"/>
          <w:lang w:eastAsia="hr-HR"/>
        </w:rPr>
        <w:t>5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C3C9A">
        <w:rPr>
          <w:rFonts w:cs="Times New Roman" w:eastAsia="Times New Roman"/>
          <w:lang w:eastAsia="hr-HR"/>
        </w:rPr>
        <w:t>30.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DF1217">
        <w:rPr>
          <w:rFonts w:cs="Times New Roman" w:eastAsia="Times New Roman"/>
          <w:lang w:eastAsia="hr-HR"/>
        </w:rPr>
        <w:t>1. rujna 2015</w:t>
      </w:r>
      <w:r w:rsidR="0084534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FC3C9A">
        <w:rPr>
          <w:rFonts w:cs="Times New Roman" w:eastAsia="Times New Roman"/>
          <w:lang w:eastAsia="hr-HR"/>
        </w:rPr>
        <w:t>268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FC3C9A">
        <w:rPr>
          <w:rFonts w:cs="Times New Roman" w:eastAsia="Times New Roman"/>
          <w:lang w:eastAsia="hr-HR"/>
        </w:rPr>
        <w:t>16.903,55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FC3C9A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DF1217">
        <w:rPr>
          <w:rFonts w:cs="Times New Roman" w:eastAsia="Times New Roman"/>
          <w:lang w:eastAsia="hr-HR"/>
        </w:rPr>
        <w:t>potvrde Porezne uprave, Područni ured Zagreb, proizlazi da nisu utvrdili da bi dužnik posjedovao pokr</w:t>
      </w:r>
      <w:r w:rsidR="00E96DAE">
        <w:rPr>
          <w:rFonts w:cs="Times New Roman" w:eastAsia="Times New Roman"/>
          <w:lang w:eastAsia="hr-HR"/>
        </w:rPr>
        <w:t>etnu odnosno nepokretnu imovinu (list 17 spisa).</w:t>
      </w:r>
    </w:p>
    <w:p w:rsidRDefault="00E96DAE" w:rsidP="00905680" w:rsidR="00E96D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6DAE" w:rsidP="00905680" w:rsidR="00E96D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FC3C9A">
        <w:rPr>
          <w:rFonts w:cs="Times New Roman" w:eastAsia="Times New Roman"/>
          <w:lang w:eastAsia="hr-HR"/>
        </w:rPr>
        <w:t>informacijskog sustava zemljišnih knjiga i katastra proizlazi da dužnik nije vlasnik nekretnina (list 16 spisa).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96DAE">
        <w:rPr>
          <w:rFonts w:cs="Times New Roman" w:eastAsia="Times New Roman"/>
          <w:lang w:eastAsia="hr-HR"/>
        </w:rPr>
        <w:t>20.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C8D" w:rsidP="00537B78" w:rsidR="00A47C8D">
      <w:r>
        <w:separator/>
      </w:r>
    </w:p>
  </w:endnote>
  <w:endnote w:id="0" w:type="continuationSeparator">
    <w:p w:rsidRDefault="00A47C8D" w:rsidP="00537B78" w:rsidR="00A47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C8D" w:rsidP="00537B78" w:rsidR="00A47C8D">
      <w:r>
        <w:separator/>
      </w:r>
    </w:p>
  </w:footnote>
  <w:footnote w:id="0" w:type="continuationSeparator">
    <w:p w:rsidRDefault="00A47C8D" w:rsidP="00537B78" w:rsidR="00A47C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02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C3C9A">
      <w:t>4286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5F6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8D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0F5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024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A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2BC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C8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F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0D5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217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DAE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C9A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4286</izvorni_sadrzaj>
    <derivirana_varijabla naziv="DomainObject.Predmet.Broj_1">4286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St-4286/2016</izvorni_sadrzaj>
    <derivirana_varijabla naziv="DomainObject.Predmet.OznakaBroj_1">St-4286/2016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Lemić j.d.o.o. zastupanog po punomoćniku Ivana Lemić</izvorni_sadrzaj>
    <derivirana_varijabla naziv="DomainObject.Predmet.ProtustrankaFormated_1">  Lemić j.d.o.o. zastupanog po punomoćniku Ivana Lemić</derivirana_varijabla>
  </DomainObject.Predmet.ProtustrankaFormated>
  <DomainObject.Predmet.ProtustrankaFormatedOIB>
    <izvorni_sadrzaj>  Lemić j.d.o.o., OIB 44832996456 zastupanog po punomoćniku Ivana Lemić</izvorni_sadrzaj>
    <derivirana_varijabla naziv="DomainObject.Predmet.ProtustrankaFormatedOIB_1">  Lemić j.d.o.o., OIB 44832996456 zastupanog po punomoćniku Ivana Lemić</derivirana_varijabla>
  </DomainObject.Predmet.ProtustrankaFormatedOIB>
  <DomainObject.Predmet.ProtustrankaFormatedWithAdress>
    <izvorni_sadrzaj> Lemić j.d.o.o., Lemić Brdo 15, 47000 Karlovac zastupanog po punomoćniku Ivana Lemić</izvorni_sadrzaj>
    <derivirana_varijabla naziv="DomainObject.Predmet.ProtustrankaFormatedWithAdress_1"> Lemić j.d.o.o., Lemić Brdo 15, 47000 Karlovac zastupanog po punomoćniku Ivana Lemić</derivirana_varijabla>
  </DomainObject.Predmet.ProtustrankaFormatedWithAdress>
  <DomainObject.Predmet.ProtustrankaFormatedWithAdressOIB>
    <izvorni_sadrzaj> Lemić j.d.o.o., OIB 44832996456, Lemić Brdo 15, 47000 Karlovac zastupanog po punomoćniku Ivana Lemić</izvorni_sadrzaj>
    <derivirana_varijabla naziv="DomainObject.Predmet.ProtustrankaFormatedWithAdressOIB_1"> Lemić j.d.o.o., OIB 44832996456, Lemić Brdo 15, 47000 Karlovac zastupanog po punomoćniku Ivana Lemić</derivirana_varijabla>
  </DomainObject.Predmet.ProtustrankaFormatedWithAdressOIB>
  <DomainObject.Predmet.ProtustrankaWithAdress>
    <izvorni_sadrzaj>Lemić j.d.o.o. Lemić Brdo 15, 47000 Karlovac</izvorni_sadrzaj>
    <derivirana_varijabla naziv="DomainObject.Predmet.ProtustrankaWithAdress_1">Lemić j.d.o.o. Lemić Brdo 15, 47000 Karlovac</derivirana_varijabla>
  </DomainObject.Predmet.ProtustrankaWithAdress>
  <DomainObject.Predmet.ProtustrankaWithAdressOIB>
    <izvorni_sadrzaj>Lemić j.d.o.o., OIB 44832996456, Lemić Brdo 15, 47000 Karlovac</izvorni_sadrzaj>
    <derivirana_varijabla naziv="DomainObject.Predmet.ProtustrankaWithAdressOIB_1">Lemić j.d.o.o., OIB 44832996456, Lemić Brdo 15, 47000 Karlovac</derivirana_varijabla>
  </DomainObject.Predmet.ProtustrankaWithAdressOIB>
  <DomainObject.Predmet.ProtustrankaNazivFormated>
    <izvorni_sadrzaj>Lemić j.d.o.o.</izvorni_sadrzaj>
    <derivirana_varijabla naziv="DomainObject.Predmet.ProtustrankaNazivFormated_1">Lemić j.d.o.o.</derivirana_varijabla>
  </DomainObject.Predmet.ProtustrankaNazivFormated>
  <DomainObject.Predmet.ProtustrankaNazivFormatedOIB>
    <izvorni_sadrzaj>Lemić j.d.o.o., OIB 44832996456</izvorni_sadrzaj>
    <derivirana_varijabla naziv="DomainObject.Predmet.ProtustrankaNazivFormatedOIB_1">Lemić j.d.o.o., OIB 44832996456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Lemić j.d.o.o. zastupanog po punomoćniku Ivana Lemić</item>
    </izvorni_sadrzaj>
    <derivirana_varijabla naziv="DomainObject.Predmet.ProtuStrankaListFormated_1">
      <item>Lemić j.d.o.o. zastupanog po punomoćniku Ivana Lemić</item>
    </derivirana_varijabla>
  </DomainObject.Predmet.ProtuStrankaListFormated>
  <DomainObject.Predmet.ProtuStrankaListFormatedOIB>
    <izvorni_sadrzaj>
      <item>Lemić j.d.o.o., OIB 44832996456 zastupanog po punomoćniku Ivana Lemić</item>
    </izvorni_sadrzaj>
    <derivirana_varijabla naziv="DomainObject.Predmet.ProtuStrankaListFormatedOIB_1">
      <item>Lemić j.d.o.o., OIB 44832996456 zastupanog po punomoćniku Ivana Lemić</item>
    </derivirana_varijabla>
  </DomainObject.Predmet.ProtuStrankaListFormatedOIB>
  <DomainObject.Predmet.ProtuStrankaListFormatedWithAdress>
    <izvorni_sadrzaj>
      <item>Lemić j.d.o.o., Lemić Brdo 15, 47000 Karlovac zastupanog po punomoćniku Ivana Lemić</item>
    </izvorni_sadrzaj>
    <derivirana_varijabla naziv="DomainObject.Predmet.ProtuStrankaListFormatedWithAdress_1">
      <item>Lemić j.d.o.o., Lemić Brdo 15, 47000 Karlovac zastupanog po punomoćniku Ivana Lemić</item>
    </derivirana_varijabla>
  </DomainObject.Predmet.ProtuStrankaListFormatedWithAdress>
  <DomainObject.Predmet.ProtuStrankaListFormatedWithAdressOIB>
    <izvorni_sadrzaj>
      <item>Lemić j.d.o.o., OIB 44832996456, Lemić Brdo 15, 47000 Karlovac zastupanog po punomoćniku Ivana Lemić</item>
    </izvorni_sadrzaj>
    <derivirana_varijabla naziv="DomainObject.Predmet.ProtuStrankaListFormatedWithAdressOIB_1">
      <item>Lemić j.d.o.o., OIB 44832996456, Lemić Brdo 15, 47000 Karlovac zastupanog po punomoćniku Ivana Lemić</item>
    </derivirana_varijabla>
  </DomainObject.Predmet.ProtuStrankaListFormatedWithAdressOIB>
  <DomainObject.Predmet.ProtuStrankaListNazivFormated>
    <izvorni_sadrzaj>
      <item>Lemić j.d.o.o.</item>
    </izvorni_sadrzaj>
    <derivirana_varijabla naziv="DomainObject.Predmet.ProtuStrankaListNazivFormated_1">
      <item>Lemić j.d.o.o.</item>
    </derivirana_varijabla>
  </DomainObject.Predmet.ProtuStrankaListNazivFormated>
  <DomainObject.Predmet.ProtuStrankaListNazivFormatedOIB>
    <izvorni_sadrzaj>
      <item>Lemić j.d.o.o., OIB 44832996456</item>
    </izvorni_sadrzaj>
    <derivirana_varijabla naziv="DomainObject.Predmet.ProtuStrankaListNazivFormatedOIB_1">
      <item>Lemić j.d.o.o., OIB 44832996456</item>
    </derivirana_varijabla>
  </DomainObject.Predmet.ProtuStrankaListNazivFormatedOIB>
  <DomainObject.Predmet.OstaliListFormated>
    <izvorni_sadrzaj>
      <item>Ivana Lemić punomoćnik sudionika u postupku Lemić j.d.o.o.</item>
    </izvorni_sadrzaj>
    <derivirana_varijabla naziv="DomainObject.Predmet.OstaliListFormated_1">
      <item>Ivana Lemić punomoćnik sudionika u postupku Lemić j.d.o.o.</item>
    </derivirana_varijabla>
  </DomainObject.Predmet.OstaliListFormated>
  <DomainObject.Predmet.OstaliListFormatedOIB>
    <izvorni_sadrzaj>
      <item>Ivana Lemić, OIB 07703165820 punomoćnik sudionika u postupku Lemić j.d.o.o.</item>
    </izvorni_sadrzaj>
    <derivirana_varijabla naziv="DomainObject.Predmet.OstaliListFormatedOIB_1">
      <item>Ivana Lemić, OIB 07703165820 punomoćnik sudionika u postupku Lemić j.d.o.o.</item>
    </derivirana_varijabla>
  </DomainObject.Predmet.OstaliListFormatedOIB>
  <DomainObject.Predmet.OstaliListFormatedWithAdress>
    <izvorni_sadrzaj>
      <item>Ivana Lemić, Lemić Brdo 15, 47000 Karlovac punomoćnik sudionika u postupku Lemić j.d.o.o.</item>
    </izvorni_sadrzaj>
    <derivirana_varijabla naziv="DomainObject.Predmet.OstaliListFormatedWithAdress_1">
      <item>Ivana Lemić, Lemić Brdo 15, 47000 Karlovac punomoćnik sudionika u postupku Lemić j.d.o.o.</item>
    </derivirana_varijabla>
  </DomainObject.Predmet.OstaliListFormatedWithAdress>
  <DomainObject.Predmet.OstaliListFormatedWithAdressOIB>
    <izvorni_sadrzaj>
      <item>Ivana Lemić, OIB 07703165820, Lemić Brdo 15, 47000 Karlovac punomoćnik sudionika u postupku Lemić j.d.o.o.</item>
    </izvorni_sadrzaj>
    <derivirana_varijabla naziv="DomainObject.Predmet.OstaliListFormatedWithAdressOIB_1">
      <item>Ivana Lemić, OIB 07703165820, Lemić Brdo 15, 47000 Karlovac punomoćnik sudionika u postupku Lemić j.d.o.o.</item>
    </derivirana_varijabla>
  </DomainObject.Predmet.OstaliListFormatedWithAdressOIB>
  <DomainObject.Predmet.OstaliListNazivFormated>
    <izvorni_sadrzaj>
      <item>Ivana Lemić</item>
    </izvorni_sadrzaj>
    <derivirana_varijabla naziv="DomainObject.Predmet.OstaliListNazivFormated_1">
      <item>Ivana Lemić</item>
    </derivirana_varijabla>
  </DomainObject.Predmet.OstaliListNazivFormated>
  <DomainObject.Predmet.OstaliListNazivFormatedOIB>
    <izvorni_sadrzaj>
      <item>Ivana Lemić, OIB 07703165820</item>
    </izvorni_sadrzaj>
    <derivirana_varijabla naziv="DomainObject.Predmet.OstaliListNazivFormatedOIB_1">
      <item>Ivana Lemić, OIB 07703165820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Lemić j.d.o.o.</izvorni_sadrzaj>
    <derivirana_varijabla naziv="DomainObject.Predmet.ProtustrankaIDrugi_1">Lemić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Lemić j.d.o.o., OIB 44832996456, Lemić Brdo 15, 47000 Karlovac</izvorni_sadrzaj>
    <derivirana_varijabla naziv="DomainObject.Predmet.ProtustrankaIDrugiAdressOIB_1">Lemić j.d.o.o., OIB 44832996456, Lemić Brdo 15,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Lemić j.d.o.o.</item>
      <item>FINA Regionalni centar Zagreb Podružnica Karlovac</item>
      <item>Ivana Lemić</item>
    </izvorni_sadrzaj>
    <derivirana_varijabla naziv="DomainObject.Predmet.SudioniciListNaziv_1">
      <item>Lemić j.d.o.o.</item>
      <item>FINA Regionalni centar Zagreb Podružnica Karlovac</item>
      <item>Ivana Lemić</item>
    </derivirana_varijabla>
  </DomainObject.Predmet.SudioniciListNaziv>
  <DomainObject.Predmet.SudioniciListAdressOIB>
    <izvorni_sadrzaj>
      <item>Lemić j.d.o.o., OIB 44832996456, Lemić Brdo 15,47000 Karlovac</item>
      <item>FINA Regionalni centar Zagreb Podružnica Karlovac, OIB 85821130368, Ul. Pavla Vitezovića 1,47000 Karlovac</item>
      <item>Ivana Lemić, OIB 07703165820, Lemić Brdo 15,47000 Karlovac</item>
    </izvorni_sadrzaj>
    <derivirana_varijabla naziv="DomainObject.Predmet.SudioniciListAdressOIB_1">
      <item>Lemić j.d.o.o., OIB 44832996456, Lemić Brdo 15,47000 Karlovac</item>
      <item>FINA Regionalni centar Zagreb Podružnica Karlovac, OIB 85821130368, Ul. Pavla Vitezovića 1,47000 Karlovac</item>
      <item>Ivana Lemić, OIB 07703165820, Lemić Brdo 15,47000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C5218-2B3A-4FFF-9862-B5A5C8A20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2468</properties:Characters>
  <properties:Lines>78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2017-04-20T12:44:00Z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2017-04-20T12:44:00Z</cp:lastPrinted>
  <dcterms:modified xmlns:xsi="http://www.w3.org/2001/XMLSchema-instance" xsi:type="dcterms:W3CDTF">2017-04-20T12:45:00Z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