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ce56" w14:paraId="7c7ce56" w:rsidRDefault="000D5126" w:rsidP="00586DD5" w:rsidR="00586DD5" w:rsidRPr="00D459F2">
      <w:pPr>
        <w15:collapsed w:val="false"/>
      </w:pPr>
      <w:bookmarkStart w:name="_GoBack" w:id="0"/>
      <w:bookmarkEnd w:id="0"/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A85DEA">
        <w:t>2542/17-20</w:t>
      </w:r>
    </w:p>
    <w:p w:rsidRDefault="000D5126" w:rsidP="00586DD5" w:rsidR="00586DD5" w:rsidRPr="00D459F2">
      <w:r w:rsidRPr="00D459F2">
        <w:t xml:space="preserve">         Zagreb, </w:t>
      </w:r>
      <w:r w:rsidR="00586DD5" w:rsidRPr="00D459F2">
        <w:t>Amruševa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A85DEA">
        <w:rPr>
          <w:lang w:val="pt-BR"/>
        </w:rPr>
        <w:t>INTERUGOS d.o.o., Sveti Ivan Zelina</w:t>
      </w:r>
      <w:r w:rsidR="00A85DEA" w:rsidRPr="002F0C0B">
        <w:rPr>
          <w:lang w:val="pt-BR"/>
        </w:rPr>
        <w:t>,</w:t>
      </w:r>
      <w:r w:rsidR="00A85DEA">
        <w:rPr>
          <w:lang w:val="pt-BR"/>
        </w:rPr>
        <w:t xml:space="preserve"> Pretoki 22 e</w:t>
      </w:r>
      <w:r w:rsidR="00A85DEA" w:rsidRPr="002F0C0B">
        <w:rPr>
          <w:lang w:val="pt-BR"/>
        </w:rPr>
        <w:t xml:space="preserve">, OIB </w:t>
      </w:r>
      <w:r w:rsidR="00A85DEA">
        <w:rPr>
          <w:lang w:val="pt-BR"/>
        </w:rPr>
        <w:t>20391557725, 19</w:t>
      </w:r>
      <w:r>
        <w:t xml:space="preserve">. </w:t>
      </w:r>
      <w:r w:rsidR="00A85DEA">
        <w:t>studenog</w:t>
      </w:r>
      <w:r>
        <w:t xml:space="preserve"> 2018</w:t>
      </w:r>
      <w:r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</w:t>
      </w:r>
      <w:r w:rsidR="00A85DEA">
        <w:t xml:space="preserve">nastavak </w:t>
      </w:r>
      <w:r w:rsidRPr="00D459F2">
        <w:t>ročišt</w:t>
      </w:r>
      <w:r w:rsidR="00A85DEA">
        <w:t>a</w:t>
      </w:r>
      <w:r w:rsidRPr="00D459F2">
        <w:t xml:space="preserve">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A85DEA">
        <w:rPr>
          <w:lang w:val="pt-BR"/>
        </w:rPr>
        <w:t>INTERUGOS d.o.o., Sveti Ivan Zelina</w:t>
      </w:r>
      <w:r w:rsidR="00A85DEA" w:rsidRPr="002F0C0B">
        <w:rPr>
          <w:lang w:val="pt-BR"/>
        </w:rPr>
        <w:t>,</w:t>
      </w:r>
      <w:r w:rsidR="00A85DEA">
        <w:rPr>
          <w:lang w:val="pt-BR"/>
        </w:rPr>
        <w:t xml:space="preserve"> Pretoki 22 e</w:t>
      </w:r>
      <w:r w:rsidR="00A85DEA" w:rsidRPr="002F0C0B">
        <w:rPr>
          <w:lang w:val="pt-BR"/>
        </w:rPr>
        <w:t xml:space="preserve">, OIB </w:t>
      </w:r>
      <w:r w:rsidR="00A85DEA">
        <w:rPr>
          <w:lang w:val="pt-BR"/>
        </w:rPr>
        <w:t>20391557725</w:t>
      </w:r>
      <w:r w:rsidR="007332C3" w:rsidRPr="00D459F2">
        <w:rPr>
          <w:lang w:val="pt-BR"/>
        </w:rPr>
        <w:t xml:space="preserve">, za </w:t>
      </w:r>
      <w:r w:rsidR="00A85DEA">
        <w:rPr>
          <w:lang w:val="pt-BR"/>
        </w:rPr>
        <w:t>1</w:t>
      </w:r>
      <w:r w:rsidR="00C0276A">
        <w:rPr>
          <w:lang w:val="pt-BR"/>
        </w:rPr>
        <w:t>7</w:t>
      </w:r>
      <w:r w:rsidR="003F771B">
        <w:t xml:space="preserve">. </w:t>
      </w:r>
      <w:r w:rsidR="00A85DEA">
        <w:t>siječnja</w:t>
      </w:r>
      <w:r w:rsidR="00D459F2" w:rsidRPr="00D459F2">
        <w:t xml:space="preserve"> 201</w:t>
      </w:r>
      <w:r w:rsidR="00A85DEA">
        <w:t>9</w:t>
      </w:r>
      <w:r w:rsidR="00C0276A">
        <w:t>. u</w:t>
      </w:r>
      <w:r w:rsidR="00FA1119">
        <w:t xml:space="preserve"> </w:t>
      </w:r>
      <w:r w:rsidR="00A85DEA">
        <w:t>9</w:t>
      </w:r>
      <w:r w:rsidR="00F030F3" w:rsidRPr="00D459F2">
        <w:t>:</w:t>
      </w:r>
      <w:r w:rsidR="00C0276A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A85DEA" w:rsidR="00A85DEA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A85DEA" w:rsidP="00A85DEA" w:rsidR="00A85DEA">
      <w:pPr>
        <w:pStyle w:val="Odlomakpopisa"/>
        <w:numPr>
          <w:ilvl w:val="0"/>
          <w:numId w:val="6"/>
        </w:numPr>
      </w:pPr>
      <w:r>
        <w:t xml:space="preserve">pravna osoba ovlaštena za obavljanje poslova platnog prometa za dužnika – </w:t>
      </w:r>
      <w:r w:rsidRPr="00E92194">
        <w:t>Privredna banka d.d., Partner banka d.d., Slatinska banka d.d.,</w:t>
      </w:r>
      <w:r w:rsidRPr="00A85DEA">
        <w:rPr>
          <w:color w:val="FF0000"/>
        </w:rPr>
        <w:t xml:space="preserve"> </w:t>
      </w:r>
    </w:p>
    <w:p w:rsidRDefault="00A85DEA" w:rsidP="00A85DEA" w:rsidR="00A85DEA">
      <w:pPr>
        <w:pStyle w:val="Odlomakpopisa"/>
      </w:pPr>
    </w:p>
    <w:p w:rsidRDefault="00A85DEA" w:rsidP="006B708C" w:rsidR="00A85DEA">
      <w:pPr>
        <w:jc w:val="center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A85DEA">
        <w:t>19</w:t>
      </w:r>
      <w:r w:rsidR="00C0276A">
        <w:t xml:space="preserve">. </w:t>
      </w:r>
      <w:r w:rsidR="00A85DEA">
        <w:t>studenog</w:t>
      </w:r>
      <w:r w:rsidR="00EF7A29" w:rsidRPr="00D459F2">
        <w:t xml:space="preserve"> 201</w:t>
      </w:r>
      <w:r w:rsidR="00C0276A">
        <w:t>8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AF7592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AF7592" w:rsidP="007B64C7" w:rsidR="00AF7592">
      <w:pPr>
        <w:ind w:firstLine="708" w:left="3540"/>
        <w:jc w:val="right"/>
      </w:pPr>
    </w:p>
    <w:p w:rsidRDefault="00AF7592" w:rsidP="007B64C7" w:rsidR="00AF7592">
      <w:pPr>
        <w:ind w:firstLine="708" w:left="3540"/>
        <w:jc w:val="right"/>
      </w:pPr>
      <w:r>
        <w:t>Za točnost otpravka-ovlašteni službenik:</w:t>
      </w:r>
    </w:p>
    <w:p w:rsidRDefault="00AF7592" w:rsidP="007B64C7" w:rsidR="00AF7592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D459F2">
      <w:pPr>
        <w:ind w:left="720"/>
      </w:pPr>
    </w:p>
    <w:sectPr w:rsidSect="00591CB7" w:rsidR="00B639DE" w:rsidRPr="00D459F2"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CB7" w:rsidR="00591CB7">
    <w:pPr>
      <w:pStyle w:val="Zaglavlje"/>
    </w:pPr>
    <w:r>
      <w:t xml:space="preserve">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972EA1"/>
    <w:multiLevelType w:val="hybridMultilevel"/>
    <w:tmpl w:val="2CF037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0043B0"/>
    <w:multiLevelType w:val="hybridMultilevel"/>
    <w:tmpl w:val="D16CA81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5312738"/>
    <w:multiLevelType w:val="hybridMultilevel"/>
    <w:tmpl w:val="DF1262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551EF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91CB7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A85DEA"/>
    <w:rsid w:val="00AF7592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7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7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 
2.	dužnik
3.	zastupnik po zakonu dužnika 
4.	Privredna banka d.d.
5.	Partner banka d.d.
6.	Slatinska banka d.d.
7.	e-oglasna ploča</izvorni_sadrzaj>
    <derivirana_varijabla naziv="DomainObject.Primjedba_1">DNA
1.	predlagatelj 
2.	dužnik
3.	zastupnik po zakonu dužnika 
4.	Privredna banka d.d.
5.	Partner banka d.d.
6.	Slatinska banka d.d.
7.	e-oglasna ploča</derivirana_varijabla>
  </DomainObject.Primjedba>
  <DomainObject.Oznaka>
    <izvorni_sadrzaj>St-2542/2017-20</izvorni_sadrzaj>
    <derivirana_varijabla naziv="DomainObject.Oznaka_1">St-2542/2017-20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St-2542/2017</izvorni_sadrzaj>
    <derivirana_varijabla naziv="DomainObject.Predmet.OznakaBroj_1">St-2542/2017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INTERUGOS d.o.o. zastupanog po punomoćniku Ivica Skopin</izvorni_sadrzaj>
    <derivirana_varijabla naziv="DomainObject.Predmet.ProtustrankaFormated_1">  INTERUGOS d.o.o. zastupanog po punomoćniku Ivica Skopin</derivirana_varijabla>
  </DomainObject.Predmet.ProtustrankaFormated>
  <DomainObject.Predmet.ProtustrankaFormatedOIB>
    <izvorni_sadrzaj>  INTERUGOS d.o.o., OIB 20391557725 zastupanog po punomoćniku Ivica Skopin</izvorni_sadrzaj>
    <derivirana_varijabla naziv="DomainObject.Predmet.ProtustrankaFormatedOIB_1">  INTERUGOS d.o.o., OIB 20391557725 zastupanog po punomoćniku Ivica Skopin</derivirana_varijabla>
  </DomainObject.Predmet.ProtustrankaFormatedOIB>
  <DomainObject.Predmet.ProtustrankaFormatedWithAdress>
    <izvorni_sadrzaj> INTERUGOS d.o.o., Pretoki 22/e, 10380 Sveti Ivan Zelina zastupanog po punomoćniku Ivica Skopin</izvorni_sadrzaj>
    <derivirana_varijabla naziv="DomainObject.Predmet.ProtustrankaFormatedWithAdress_1"> INTERUGOS d.o.o., Pretoki 22/e, 10380 Sveti Ivan Zelina zastupanog po punomoćniku Ivica Skopin</derivirana_varijabla>
  </DomainObject.Predmet.ProtustrankaFormatedWithAdress>
  <DomainObject.Predmet.ProtustrankaFormatedWithAdressOIB>
    <izvorni_sadrzaj> INTERUGOS d.o.o., OIB 20391557725, Pretoki 22/e, 10380 Sveti Ivan Zelina zastupanog po punomoćniku Ivica Skopin</izvorni_sadrzaj>
    <derivirana_varijabla naziv="DomainObject.Predmet.ProtustrankaFormatedWithAdressOIB_1"> INTERUGOS d.o.o., OIB 20391557725, Pretoki 22/e, 10380 Sveti Ivan Zelina zastupanog po punomoćniku Ivica Skopin</derivirana_varijabla>
  </DomainObject.Predmet.ProtustrankaFormatedWithAdressOIB>
  <DomainObject.Predmet.ProtustrankaWithAdress>
    <izvorni_sadrzaj>INTERUGOS d.o.o. Pretoki 22/e, 10380 Sveti Ivan Zelina</izvorni_sadrzaj>
    <derivirana_varijabla naziv="DomainObject.Predmet.ProtustrankaWithAdress_1">INTERUGOS d.o.o. Pretoki 22/e, 10380 Sveti Ivan Zelina</derivirana_varijabla>
  </DomainObject.Predmet.ProtustrankaWithAdress>
  <DomainObject.Predmet.ProtustrankaWithAdressOIB>
    <izvorni_sadrzaj>INTERUGOS d.o.o., OIB 20391557725, Pretoki 22/e, 10380 Sveti Ivan Zelina</izvorni_sadrzaj>
    <derivirana_varijabla naziv="DomainObject.Predmet.ProtustrankaWithAdressOIB_1">INTERUGOS d.o.o., OIB 20391557725, Pretoki 22/e, 10380 Sveti Ivan Zelina</derivirana_varijabla>
  </DomainObject.Predmet.ProtustrankaWithAdressOIB>
  <DomainObject.Predmet.ProtustrankaNazivFormated>
    <izvorni_sadrzaj>INTERUGOS d.o.o.</izvorni_sadrzaj>
    <derivirana_varijabla naziv="DomainObject.Predmet.ProtustrankaNazivFormated_1">INTERUGOS d.o.o.</derivirana_varijabla>
  </DomainObject.Predmet.ProtustrankaNazivFormated>
  <DomainObject.Predmet.ProtustrankaNazivFormatedOIB>
    <izvorni_sadrzaj>INTERUGOS d.o.o., OIB 20391557725</izvorni_sadrzaj>
    <derivirana_varijabla naziv="DomainObject.Predmet.ProtustrankaNazivFormatedOIB_1">INTERUGOS d.o.o., OIB 20391557725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INTERUGOS d.o.o. zastupanog po punomoćniku Ivica Skopin</item>
    </izvorni_sadrzaj>
    <derivirana_varijabla naziv="DomainObject.Predmet.ProtuStrankaListFormated_1">
      <item>INTERUGOS d.o.o. zastupanog po punomoćniku Ivica Skopin</item>
    </derivirana_varijabla>
  </DomainObject.Predmet.ProtuStrankaListFormated>
  <DomainObject.Predmet.ProtuStrankaListFormatedOIB>
    <izvorni_sadrzaj>
      <item>INTERUGOS d.o.o., OIB 20391557725 zastupanog po punomoćniku Ivica Skopin</item>
    </izvorni_sadrzaj>
    <derivirana_varijabla naziv="DomainObject.Predmet.ProtuStrankaListFormatedOIB_1">
      <item>INTERUGOS d.o.o., OIB 20391557725 zastupanog po punomoćniku Ivica Skopin</item>
    </derivirana_varijabla>
  </DomainObject.Predmet.ProtuStrankaListFormatedOIB>
  <DomainObject.Predmet.ProtuStrankaListFormatedWithAdress>
    <izvorni_sadrzaj>
      <item>INTERUGOS d.o.o., Pretoki 22/e, 10380 Sveti Ivan Zelina zastupanog po punomoćniku Ivica Skopin</item>
    </izvorni_sadrzaj>
    <derivirana_varijabla naziv="DomainObject.Predmet.ProtuStrankaListFormatedWithAdress_1">
      <item>INTERUGOS d.o.o., Pretoki 22/e, 10380 Sveti Ivan Zelina zastupanog po punomoćniku Ivica Skopin</item>
    </derivirana_varijabla>
  </DomainObject.Predmet.ProtuStrankaListFormatedWithAdress>
  <DomainObject.Predmet.ProtuStrankaListFormatedWithAdressOIB>
    <izvorni_sadrzaj>
      <item>INTERUGOS d.o.o., OIB 20391557725, Pretoki 22/e, 10380 Sveti Ivan Zelina zastupanog po punomoćniku Ivica Skopin</item>
    </izvorni_sadrzaj>
    <derivirana_varijabla naziv="DomainObject.Predmet.ProtuStrankaListFormatedWithAdressOIB_1">
      <item>INTERUGOS d.o.o., OIB 20391557725, Pretoki 22/e, 10380 Sveti Ivan Zelina zastupanog po punomoćniku Ivica Skopin</item>
    </derivirana_varijabla>
  </DomainObject.Predmet.ProtuStrankaListFormatedWithAdressOIB>
  <DomainObject.Predmet.ProtuStrankaListNazivFormated>
    <izvorni_sadrzaj>
      <item>INTERUGOS d.o.o.</item>
    </izvorni_sadrzaj>
    <derivirana_varijabla naziv="DomainObject.Predmet.ProtuStrankaListNazivFormated_1">
      <item>INTERUGOS d.o.o.</item>
    </derivirana_varijabla>
  </DomainObject.Predmet.ProtuStrankaListNazivFormated>
  <DomainObject.Predmet.ProtuStrankaListNazivFormatedOIB>
    <izvorni_sadrzaj>
      <item>INTERUGOS d.o.o., OIB 20391557725</item>
    </izvorni_sadrzaj>
    <derivirana_varijabla naziv="DomainObject.Predmet.ProtuStrankaListNazivFormatedOIB_1">
      <item>INTERUGOS d.o.o., OIB 20391557725</item>
    </derivirana_varijabla>
  </DomainObject.Predmet.ProtuStrankaListNazivFormatedOIB>
  <DomainObject.Predmet.OstaliListFormated>
    <izvorni_sadrzaj>
      <item>Ivica Skopin punomoćnik sudionika u postupku INTERUGOS d.o.o.</item>
      <item>Ivan Skopin</item>
    </izvorni_sadrzaj>
    <derivirana_varijabla naziv="DomainObject.Predmet.OstaliListFormated_1">
      <item>Ivica Skopin punomoćnik sudionika u postupku INTERUGOS d.o.o.</item>
      <item>Ivan Skopin</item>
    </derivirana_varijabla>
  </DomainObject.Predmet.OstaliListFormated>
  <DomainObject.Predmet.OstaliListFormatedOIB>
    <izvorni_sadrzaj>
      <item>Ivica Skopin, OIB 98398729129 punomoćnik sudionika u postupku INTERUGOS d.o.o.</item>
      <item>Ivan Skopin, OIB 94692738728</item>
    </izvorni_sadrzaj>
    <derivirana_varijabla naziv="DomainObject.Predmet.OstaliListFormatedOIB_1">
      <item>Ivica Skopin, OIB 98398729129 punomoćnik sudionika u postupku INTERUGOS d.o.o.</item>
      <item>Ivan Skopin, OIB 94692738728</item>
    </derivirana_varijabla>
  </DomainObject.Predmet.OstaliListFormatedOIB>
  <DomainObject.Predmet.OstaliListFormatedWithAdress>
    <izvorni_sadrzaj>
      <item>Ivica Skopin, Ulica Kralja Zvonimira 13, 10380 Biškupec Zelinski punomoćnik sudionika u postupku INTERUGOS d.o.o.</item>
      <item>Ivan Skopin, Ulica Kralja Zvonimira 13, 10380 Biškupec Zelinski</item>
    </izvorni_sadrzaj>
    <derivirana_varijabla naziv="DomainObject.Predmet.OstaliListFormatedWithAdress_1">
      <item>Ivica Skopin, Ulica Kralja Zvonimira 13, 10380 Biškupec Zelinski punomoćnik sudionika u postupku INTERUGOS d.o.o.</item>
      <item>Ivan Skopin, Ulica Kralja Zvonimira 13, 10380 Biškupec Zelinski</item>
    </derivirana_varijabla>
  </DomainObject.Predmet.OstaliListFormatedWithAdress>
  <DomainObject.Predmet.OstaliListFormatedWithAdressOIB>
    <izvorni_sadrzaj>
      <item>Ivica Skopin, OIB 98398729129, Ulica Kralja Zvonimira 13, 10380 Biškupec Zelinski punomoćnik sudionika u postupku INTERUGOS d.o.o.</item>
      <item>Ivan Skopin, OIB 94692738728, Ulica Kralja Zvonimira 13, 10380 Biškupec Zelinski</item>
    </izvorni_sadrzaj>
    <derivirana_varijabla naziv="DomainObject.Predmet.OstaliListFormatedWithAdressOIB_1">
      <item>Ivica Skopin, OIB 98398729129, Ulica Kralja Zvonimira 13, 10380 Biškupec Zelinski punomoćnik sudionika u postupku INTERUGOS d.o.o.</item>
      <item>Ivan Skopin, OIB 94692738728, Ulica Kralja Zvonimira 13, 10380 Biškupec Zelinski</item>
    </derivirana_varijabla>
  </DomainObject.Predmet.OstaliListFormatedWithAdressOIB>
  <DomainObject.Predmet.OstaliListNazivFormated>
    <izvorni_sadrzaj>
      <item>Ivica Skopin</item>
      <item>Ivan Skopin</item>
    </izvorni_sadrzaj>
    <derivirana_varijabla naziv="DomainObject.Predmet.OstaliListNazivFormated_1">
      <item>Ivica Skopin</item>
      <item>Ivan Skopin</item>
    </derivirana_varijabla>
  </DomainObject.Predmet.OstaliListNazivFormated>
  <DomainObject.Predmet.OstaliListNazivFormatedOIB>
    <izvorni_sadrzaj>
      <item>Ivica Skopin, OIB 98398729129</item>
      <item>Ivan Skopin, OIB 94692738728</item>
    </izvorni_sadrzaj>
    <derivirana_varijabla naziv="DomainObject.Predmet.OstaliListNazivFormatedOIB_1">
      <item>Ivica Skopin, OIB 98398729129</item>
      <item>Ivan Skopin, OIB 94692738728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St-2542/2017-20</izvorni_sadrzaj>
    <derivirana_varijabla naziv="DomainObject.PoslovniBrojDokumenta_1">St-2542/2017-20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INTERUGOS d.o.o.</izvorni_sadrzaj>
    <derivirana_varijabla naziv="DomainObject.Predmet.ProtustrankaIDrugi_1">INTERUGOS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INTERUGOS d.o.o., OIB 20391557725, Pretoki 22/e, 10380 Sveti Ivan Zelina</izvorni_sadrzaj>
    <derivirana_varijabla naziv="DomainObject.Predmet.ProtustrankaIDrugiAdressOIB_1">INTERUGOS d.o.o., OIB 20391557725, Pretoki 22/e,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INTERUGOS d.o.o.</item>
      <item>FINA Regionalni centar Zagreb</item>
      <item>Ivica Skopin</item>
      <item>Ivan Skopin</item>
    </izvorni_sadrzaj>
    <derivirana_varijabla naziv="DomainObject.Predmet.SudioniciListNaziv_1">
      <item>INTERUGOS d.o.o.</item>
      <item>FINA Regionalni centar Zagreb</item>
      <item>Ivica Skopin</item>
      <item>Ivan Skopin</item>
    </derivirana_varijabla>
  </DomainObject.Predmet.SudioniciListNaziv>
  <DomainObject.Predmet.SudioniciListAdressOIB>
    <izvorni_sadrzaj>
      <item>INTERUGOS d.o.o., OIB 20391557725, Pretoki 22/e,10380 Sveti Ivan Zelina</item>
      <item>FINA Regionalni centar Zagreb, OIB 85821130368, Trg svibanjskih žrtava 1995. 1,10000 Zagreb</item>
      <item>Ivica Skopin, OIB 98398729129, Ulica Kralja Zvonimira 13,10380 Biškupec Zelinski</item>
      <item>Ivan Skopin, OIB 94692738728, Ulica Kralja Zvonimira 13,10380 Biškupec Zelinski</item>
    </izvorni_sadrzaj>
    <derivirana_varijabla naziv="DomainObject.Predmet.SudioniciListAdressOIB_1">
      <item>INTERUGOS d.o.o., OIB 20391557725, Pretoki 22/e,10380 Sveti Ivan Zelina</item>
      <item>FINA Regionalni centar Zagreb, OIB 85821130368, Trg svibanjskih žrtava 1995. 1,10000 Zagreb</item>
      <item>Ivica Skopin, OIB 98398729129, Ulica Kralja Zvonimira 13,10380 Biškupec Zelinski</item>
      <item>Ivan Skopin, OIB 94692738728, Ulica Kralja Zvonimira 13,10380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20391557725</item>
      <item>, OIB 85821130368</item>
      <item>, OIB 98398729129</item>
      <item>, OIB 94692738728</item>
    </izvorni_sadrzaj>
    <derivirana_varijabla naziv="DomainObject.Predmet.SudioniciListNazivOIB_1">
      <item>, OIB 20391557725</item>
      <item>, OIB 85821130368</item>
      <item>, OIB 98398729129</item>
      <item>, OIB 94692738728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St-2542/2017-8</izvorni_sadrzaj>
    <derivirana_varijabla naziv="DomainObject.PredzadnjaOdlukaIzPredmeta.Oznaka_1">St-2542/2017-8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B680F-5575-4A0B-BACE-7A59AD6EF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1006</properties:Characters>
  <properties:Lines>40</properties:Lines>
  <properties:Paragraphs>19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2018-11-20T07:16:00Z</cp:lastPrinted>
  <dcterms:modified xmlns:xsi="http://www.w3.org/2001/XMLSchema-instance" xsi:type="dcterms:W3CDTF">2018-11-20T07:16:00Z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St-2542/2017-20 / Odluka - Zaključak (4._Zaključak_-_poziv_za_ročište_-._zaključak_-_poziv_za_ročište_-)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