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4a1ee" w14:paraId="c44a1ee" w:rsidRDefault="00F82782" w:rsidP="00597F65" w:rsidR="00597F65">
      <w:pPr>
        <w:jc w:val="right"/>
        <w15:collapsed w:val="false"/>
      </w:pPr>
      <w:r>
        <w:t xml:space="preserve">6 </w:t>
      </w:r>
      <w:r w:rsidR="002D77B4">
        <w:t>Broj: St-</w:t>
      </w:r>
      <w:r w:rsidR="00CC0B89">
        <w:t>1141/18-12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C75BB5">
        <w:t xml:space="preserve">RH MF Porezna uprava zastupana po ŽDO Osijek, za otvaranje stečajnog postupka nad dužnikom </w:t>
      </w:r>
      <w:r w:rsidR="00CC0B89" w:rsidRPr="00CC0B89">
        <w:rPr>
          <w:b/>
        </w:rPr>
        <w:t>FOOD &amp; WINE j.d.o.o. za ugostiteljstvo, trgovinu i usluge, MBS: 030179198, OIB: 69630286446, Belišće, Eugena Kvaternika 3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CC0B89">
        <w:t>20. rujna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CC0B89" w:rsidRPr="00CC0B89">
        <w:rPr>
          <w:b/>
        </w:rPr>
        <w:t>FOOD &amp; WINE j.d.o.o. za ugostiteljstvo, trgovinu i usluge, MBS: 030179198, OIB: 69630286446, Belišće, Eugena Kvaternika 3</w:t>
      </w:r>
      <w:r>
        <w:t>.</w:t>
      </w:r>
      <w:r w:rsidR="00C75BB5">
        <w:t xml:space="preserve"> 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CC0B89">
        <w:rPr>
          <w:b/>
        </w:rPr>
        <w:t>24. listopada</w:t>
      </w:r>
      <w:r w:rsidRPr="00914EB4">
        <w:rPr>
          <w:b/>
        </w:rPr>
        <w:t xml:space="preserve"> 2018. u </w:t>
      </w:r>
      <w:r w:rsidR="00B72723">
        <w:rPr>
          <w:b/>
        </w:rPr>
        <w:t>10,</w:t>
      </w:r>
      <w:r w:rsidR="00CC0B89">
        <w:rPr>
          <w:b/>
        </w:rPr>
        <w:t>15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CC0B89" w:rsidR="003768C2" w:rsidRPr="00CC0B89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C12D20">
        <w:t xml:space="preserve"> </w:t>
      </w:r>
      <w:r w:rsidR="00CC0B89" w:rsidRPr="00CC0B89">
        <w:rPr>
          <w:b/>
        </w:rPr>
        <w:t>Zdenko Bešlić, Sl. Brod, P. Krešimira IV. br. 4, OIB: 40568270984</w:t>
      </w:r>
      <w:r w:rsidR="00C12D20" w:rsidRPr="00CC0B89">
        <w:rPr>
          <w:b/>
        </w:rPr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B72723">
      <w:pPr>
        <w:pStyle w:val="Tijeloteksta"/>
      </w:pPr>
      <w:r>
        <w:tab/>
      </w:r>
      <w:r w:rsidR="005173F9">
        <w:t xml:space="preserve">Predlagatelj – </w:t>
      </w:r>
      <w:r w:rsidR="00C75BB5">
        <w:t xml:space="preserve">RH MF Porezna uprava zastupana po ŽDO Osijek je dana </w:t>
      </w:r>
      <w:r w:rsidR="00CC0B89">
        <w:t>16. srpnja 2018. g.</w:t>
      </w:r>
      <w:r w:rsidR="00C75BB5">
        <w:t xml:space="preserve"> podnijela,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CC0B89" w:rsidRPr="00CC0B89">
        <w:rPr>
          <w:b/>
        </w:rPr>
        <w:t>FOOD &amp; WINE j.d.o.o. za ugostiteljstvo, trgovinu i usluge, MBS: 030179198, OIB: 69630286446, Belišće, Eugena Kvaternika 3</w:t>
      </w:r>
      <w:r w:rsidR="005173F9">
        <w:rPr>
          <w:b/>
        </w:rPr>
        <w:t>.</w:t>
      </w:r>
      <w:r w:rsidR="005173F9">
        <w:t xml:space="preserve"> </w:t>
      </w:r>
    </w:p>
    <w:p w:rsidRDefault="00B72723" w:rsidP="005173F9" w:rsidR="00B72723">
      <w:pPr>
        <w:pStyle w:val="Tijeloteksta"/>
      </w:pPr>
    </w:p>
    <w:p w:rsidRDefault="00B72723" w:rsidP="005173F9" w:rsidR="00B72723">
      <w:pPr>
        <w:pStyle w:val="Tijeloteksta"/>
      </w:pPr>
    </w:p>
    <w:p w:rsidRDefault="005173F9" w:rsidP="005173F9" w:rsidR="005173F9">
      <w:pPr>
        <w:pStyle w:val="Tijeloteksta"/>
      </w:pPr>
      <w:r>
        <w:tab/>
      </w:r>
    </w:p>
    <w:p w:rsidRDefault="005173F9" w:rsidP="005173F9" w:rsidR="005173F9">
      <w:pPr>
        <w:pStyle w:val="Tijeloteksta"/>
      </w:pPr>
    </w:p>
    <w:p w:rsidRDefault="00CC0B89" w:rsidP="00CC0B89" w:rsidR="00CC0B89">
      <w:pPr>
        <w:jc w:val="right"/>
      </w:pPr>
      <w:r>
        <w:t>6 Broj: St-1141/18-12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C75BB5" w:rsidP="00C75BB5" w:rsidR="00C75BB5">
      <w:pPr>
        <w:pStyle w:val="Tijeloteksta"/>
        <w:ind w:firstLine="708"/>
      </w:pPr>
      <w:r>
        <w:t xml:space="preserve">U prijedlogu Porezna uprava navodi da prema dužniku na dan </w:t>
      </w:r>
      <w:r w:rsidR="00CC0B89">
        <w:t>13.7.2018.</w:t>
      </w:r>
      <w:r>
        <w:t xml:space="preserve"> g. ima tražbinu u iznosu od </w:t>
      </w:r>
      <w:r w:rsidR="00CC0B89">
        <w:t>61.300,83</w:t>
      </w:r>
      <w:r>
        <w:t xml:space="preserve"> kn te da kod dužnika postoji stečajni razlog – nesposobnost za plaćanje – u Očevidniku o redoslijedu plaćanja FINE </w:t>
      </w:r>
      <w:r w:rsidR="00CC0B89">
        <w:t xml:space="preserve">na dan 13.7.2018. g. </w:t>
      </w:r>
      <w:r>
        <w:t xml:space="preserve">ima </w:t>
      </w:r>
      <w:r w:rsidR="00CC0B89">
        <w:t>nepodmirenih naloga za plaćanje u ukupnom iznosu od 276.852,96 kn a iz Potvrde FINE na dan 13.7.2018. g. dužnik je u neprekidnoj blokadi u trajanju od 143 dana.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CC0B89" w:rsidRPr="00CC0B89">
        <w:rPr>
          <w:b/>
        </w:rPr>
        <w:t>Zdenko Bešlić, Sl. Brod, P. Krešimira IV. br. 4</w:t>
      </w:r>
      <w:r w:rsidR="00CC0B89">
        <w:t xml:space="preserve">  </w:t>
      </w:r>
      <w:r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CC0B89">
        <w:t>20. rujna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3768C2" w:rsidR="00AE7DAB" w:rsidRPr="00CC0B89">
      <w:pPr>
        <w:pStyle w:val="Tijeloteksta"/>
        <w:numPr>
          <w:ilvl w:val="0"/>
          <w:numId w:val="3"/>
        </w:numPr>
        <w:jc w:val="left"/>
      </w:pPr>
      <w:r>
        <w:t xml:space="preserve">priv. st. </w:t>
      </w:r>
      <w:r w:rsidRPr="00B72723">
        <w:t xml:space="preserve">upravitelj </w:t>
      </w:r>
      <w:r w:rsidR="00CC0B89" w:rsidRPr="00CC0B89">
        <w:t>Zdenko Bešlić, Sl. Brod, P. Krešimira IV. br. 4</w:t>
      </w:r>
    </w:p>
    <w:p w:rsidRDefault="00AE7DAB" w:rsidP="003768C2" w:rsidR="00AE7DAB" w:rsidRPr="00B72723">
      <w:pPr>
        <w:pStyle w:val="Tijeloteksta"/>
        <w:numPr>
          <w:ilvl w:val="0"/>
          <w:numId w:val="3"/>
        </w:numPr>
        <w:jc w:val="left"/>
      </w:pPr>
      <w:r w:rsidRPr="00B72723">
        <w:t xml:space="preserve">FINA 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 xml:space="preserve">e-ogl.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CC0B89">
        <w:t>24.10.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2D5985" w:rsidR="002D5985">
      <w:pPr>
        <w:pStyle w:val="Tijeloteksta"/>
        <w:jc w:val="left"/>
      </w:pP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181B" w:rsidR="00DB181B">
      <w:r>
        <w:separator/>
      </w:r>
    </w:p>
  </w:endnote>
  <w:endnote w:id="0" w:type="continuationSeparator">
    <w:p w:rsidRDefault="00DB181B" w:rsidR="00DB18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181B" w:rsidR="00DB181B">
      <w:r>
        <w:separator/>
      </w:r>
    </w:p>
  </w:footnote>
  <w:footnote w:id="0" w:type="continuationSeparator">
    <w:p w:rsidRDefault="00DB181B" w:rsidR="00DB18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99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B5E31"/>
    <w:rsid w:val="001C7099"/>
    <w:rsid w:val="001E75FC"/>
    <w:rsid w:val="002142C7"/>
    <w:rsid w:val="00223C8E"/>
    <w:rsid w:val="00283CDA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A299E"/>
    <w:rsid w:val="007C1241"/>
    <w:rsid w:val="007C7E62"/>
    <w:rsid w:val="0080666F"/>
    <w:rsid w:val="00845777"/>
    <w:rsid w:val="00850A85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83E33"/>
    <w:rsid w:val="00994095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402F9"/>
    <w:rsid w:val="00A70765"/>
    <w:rsid w:val="00A7617B"/>
    <w:rsid w:val="00A87884"/>
    <w:rsid w:val="00AA15BF"/>
    <w:rsid w:val="00AB56F9"/>
    <w:rsid w:val="00AE7DAB"/>
    <w:rsid w:val="00AF0E4E"/>
    <w:rsid w:val="00B00E84"/>
    <w:rsid w:val="00B32D98"/>
    <w:rsid w:val="00B72723"/>
    <w:rsid w:val="00B96D02"/>
    <w:rsid w:val="00BC33DE"/>
    <w:rsid w:val="00BF5580"/>
    <w:rsid w:val="00C008D6"/>
    <w:rsid w:val="00C060B0"/>
    <w:rsid w:val="00C12D20"/>
    <w:rsid w:val="00C13254"/>
    <w:rsid w:val="00C15361"/>
    <w:rsid w:val="00C473BD"/>
    <w:rsid w:val="00C75BB5"/>
    <w:rsid w:val="00C84F12"/>
    <w:rsid w:val="00C9197B"/>
    <w:rsid w:val="00CA5EA9"/>
    <w:rsid w:val="00CB7AB0"/>
    <w:rsid w:val="00CC0B89"/>
    <w:rsid w:val="00CF4431"/>
    <w:rsid w:val="00CF53A8"/>
    <w:rsid w:val="00D178DC"/>
    <w:rsid w:val="00D47883"/>
    <w:rsid w:val="00D64559"/>
    <w:rsid w:val="00D73015"/>
    <w:rsid w:val="00D85A5F"/>
    <w:rsid w:val="00D86163"/>
    <w:rsid w:val="00DB181B"/>
    <w:rsid w:val="00DC7BF5"/>
    <w:rsid w:val="00DD68C2"/>
    <w:rsid w:val="00DD6DE4"/>
    <w:rsid w:val="00DE5661"/>
    <w:rsid w:val="00DE58F9"/>
    <w:rsid w:val="00E1321F"/>
    <w:rsid w:val="00E171AF"/>
    <w:rsid w:val="00E237D5"/>
    <w:rsid w:val="00E42811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A299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A29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9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9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9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A299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A29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9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9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9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0991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1141</izvorni_sadrzaj>
    <derivirana_varijabla naziv="DomainObject.Predmet.Broj_1">1141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2018.</izvorni_sadrzaj>
    <derivirana_varijabla naziv="DomainObject.Predmet.DatumOsnivanja_1">14.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St-1141/2018</izvorni_sadrzaj>
    <derivirana_varijabla naziv="DomainObject.Predmet.OznakaBroj_1">St-1141/2018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FOOD &amp; WINE j.d.o.o. za ugostiteljstvo , trgovinu i usluge</izvorni_sadrzaj>
    <derivirana_varijabla naziv="DomainObject.Predmet.ProtustrankaFormated_1">  FOOD &amp; WINE j.d.o.o. za ugostiteljstvo , trgovinu i usluge</derivirana_varijabla>
  </DomainObject.Predmet.ProtustrankaFormated>
  <DomainObject.Predmet.ProtustrankaFormatedOIB>
    <izvorni_sadrzaj>  FOOD &amp; WINE j.d.o.o. za ugostiteljstvo , trgovinu i usluge, OIB 69630286446</izvorni_sadrzaj>
    <derivirana_varijabla naziv="DomainObject.Predmet.ProtustrankaFormatedOIB_1">  FOOD &amp; WINE j.d.o.o. za ugostiteljstvo , trgovinu i usluge, OIB 69630286446</derivirana_varijabla>
  </DomainObject.Predmet.ProtustrankaFormatedOIB>
  <DomainObject.Predmet.ProtustrankaFormatedWithAdress>
    <izvorni_sadrzaj> FOOD &amp; WINE j.d.o.o. za ugostiteljstvo , trgovinu i usluge, Eugena Kvaternika 3, 31551 Belišće</izvorni_sadrzaj>
    <derivirana_varijabla naziv="DomainObject.Predmet.ProtustrankaFormatedWithAdress_1"> FOOD &amp; WINE j.d.o.o. za ugostiteljstvo , trgovinu i usluge, Eugena Kvaternika 3, 31551 Belišće</derivirana_varijabla>
  </DomainObject.Predmet.ProtustrankaFormatedWithAdress>
  <DomainObject.Predmet.ProtustrankaFormatedWithAdressOIB>
    <izvorni_sadrzaj> FOOD &amp; WINE j.d.o.o. za ugostiteljstvo , trgovinu i usluge, OIB 69630286446, Eugena Kvaternika 3, 31551 Belišće</izvorni_sadrzaj>
    <derivirana_varijabla naziv="DomainObject.Predmet.ProtustrankaFormatedWithAdressOIB_1"> FOOD &amp; WINE j.d.o.o. za ugostiteljstvo , trgovinu i usluge, OIB 69630286446, Eugena Kvaternika 3, 31551 Belišće</derivirana_varijabla>
  </DomainObject.Predmet.ProtustrankaFormatedWithAdressOIB>
  <DomainObject.Predmet.ProtustrankaWithAdress>
    <izvorni_sadrzaj>FOOD &amp; WINE j.d.o.o. za ugostiteljstvo , trgovinu i usluge Eugena Kvaternika 3, 31551 Belišće</izvorni_sadrzaj>
    <derivirana_varijabla naziv="DomainObject.Predmet.ProtustrankaWithAdress_1">FOOD &amp; WINE j.d.o.o. za ugostiteljstvo , trgovinu i usluge Eugena Kvaternika 3, 31551 Belišće</derivirana_varijabla>
  </DomainObject.Predmet.ProtustrankaWithAdress>
  <DomainObject.Predmet.ProtustrankaWithAdressOIB>
    <izvorni_sadrzaj>FOOD &amp; WINE j.d.o.o. za ugostiteljstvo , trgovinu i usluge, OIB 69630286446, Eugena Kvaternika 3, 31551 Belišće</izvorni_sadrzaj>
    <derivirana_varijabla naziv="DomainObject.Predmet.ProtustrankaWithAdressOIB_1">FOOD &amp; WINE j.d.o.o. za ugostiteljstvo , trgovinu i usluge, OIB 69630286446, Eugena Kvaternika 3, 31551 Belišće</derivirana_varijabla>
  </DomainObject.Predmet.ProtustrankaWithAdressOIB>
  <DomainObject.Predmet.ProtustrankaNazivFormated>
    <izvorni_sadrzaj>FOOD &amp; WINE j.d.o.o. za ugostiteljstvo , trgovinu i usluge</izvorni_sadrzaj>
    <derivirana_varijabla naziv="DomainObject.Predmet.ProtustrankaNazivFormated_1">FOOD &amp; WINE j.d.o.o. za ugostiteljstvo , trgovinu i usluge</derivirana_varijabla>
  </DomainObject.Predmet.ProtustrankaNazivFormated>
  <DomainObject.Predmet.ProtustrankaNazivFormatedOIB>
    <izvorni_sadrzaj>FOOD &amp; WINE j.d.o.o. za ugostiteljstvo , trgovinu i usluge, OIB 69630286446</izvorni_sadrzaj>
    <derivirana_varijabla naziv="DomainObject.Predmet.ProtustrankaNazivFormatedOIB_1">FOOD &amp; WINE j.d.o.o. za ugostiteljstvo , trgovinu i usluge, OIB 69630286446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Ured Osijek</izvorni_sadrzaj>
    <derivirana_varijabla naziv="DomainObject.Predmet.StrankaFormated_1">  RH MF Porezna uprava Ured Osijek</derivirana_varijabla>
  </DomainObject.Predmet.StrankaFormated>
  <DomainObject.Predmet.StrankaFormatedOIB>
    <izvorni_sadrzaj>  RH MF Porezna uprava Ured Osijek, OIB 18683136487</izvorni_sadrzaj>
    <derivirana_varijabla naziv="DomainObject.Predmet.StrankaFormatedOIB_1">  RH MF Porezna uprava Ured Osijek, OIB 18683136487</derivirana_varijabla>
  </DomainObject.Predmet.StrankaFormatedOIB>
  <DomainObject.Predmet.StrankaFormatedWithAdress>
    <izvorni_sadrzaj> RH MF Porezna uprava Ured Osijek</izvorni_sadrzaj>
    <derivirana_varijabla naziv="DomainObject.Predmet.StrankaFormatedWithAdress_1"> RH MF Porezna uprava Ured Osijek</derivirana_varijabla>
  </DomainObject.Predmet.StrankaFormatedWithAdress>
  <DomainObject.Predmet.StrankaFormatedWithAdressOIB>
    <izvorni_sadrzaj> RH MF Porezna uprava Ured Osijek, OIB 18683136487</izvorni_sadrzaj>
    <derivirana_varijabla naziv="DomainObject.Predmet.StrankaFormatedWithAdressOIB_1"> RH MF Porezna uprava Ured Osijek, OIB 18683136487</derivirana_varijabla>
  </DomainObject.Predmet.StrankaFormatedWithAdressOIB>
  <DomainObject.Predmet.StrankaWithAdress>
    <izvorni_sadrzaj>RH MF Porezna uprava Ured Osijek </izvorni_sadrzaj>
    <derivirana_varijabla naziv="DomainObject.Predmet.StrankaWithAdress_1">RH MF Porezna uprava Ured Osijek </derivirana_varijabla>
  </DomainObject.Predmet.StrankaWithAdress>
  <DomainObject.Predmet.StrankaWithAdressOIB>
    <izvorni_sadrzaj>RH MF Porezna uprava Ured Osijek, OIB 18683136487</izvorni_sadrzaj>
    <derivirana_varijabla naziv="DomainObject.Predmet.StrankaWithAdressOIB_1">RH MF Porezna uprava Ured Osijek, OIB 18683136487</derivirana_varijabla>
  </DomainObject.Predmet.StrankaWithAdressOIB>
  <DomainObject.Predmet.StrankaNazivFormated>
    <izvorni_sadrzaj>RH MF Porezna uprava Ured Osijek</izvorni_sadrzaj>
    <derivirana_varijabla naziv="DomainObject.Predmet.StrankaNazivFormated_1">RH MF Porezna uprava Ured Osijek</derivirana_varijabla>
  </DomainObject.Predmet.StrankaNazivFormated>
  <DomainObject.Predmet.StrankaNazivFormatedOIB>
    <izvorni_sadrzaj>RH MF Porezna uprava Ured Osijek, OIB 18683136487</izvorni_sadrzaj>
    <derivirana_varijabla naziv="DomainObject.Predmet.StrankaNazivFormatedOIB_1">RH MF Porezna uprava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Ured Osijek</item>
    </izvorni_sadrzaj>
    <derivirana_varijabla naziv="DomainObject.Predmet.StrankaListFormated_1">
      <item>RH MF Porezna uprava Ured Osijek</item>
    </derivirana_varijabla>
  </DomainObject.Predmet.StrankaListFormated>
  <DomainObject.Predmet.StrankaListFormatedOIB>
    <izvorni_sadrzaj>
      <item>RH MF Porezna uprava Ured Osijek, OIB 18683136487</item>
    </izvorni_sadrzaj>
    <derivirana_varijabla naziv="DomainObject.Predmet.StrankaListFormatedOIB_1">
      <item>RH MF Porezna uprava Ured Osijek, OIB 18683136487</item>
    </derivirana_varijabla>
  </DomainObject.Predmet.StrankaListFormatedOIB>
  <DomainObject.Predmet.StrankaListFormatedWithAdress>
    <izvorni_sadrzaj>
      <item>RH MF Porezna uprava Ured Osijek</item>
    </izvorni_sadrzaj>
    <derivirana_varijabla naziv="DomainObject.Predmet.StrankaListFormatedWithAdress_1">
      <item>RH MF Porezna uprava Ured Osijek</item>
    </derivirana_varijabla>
  </DomainObject.Predmet.StrankaListFormatedWithAdress>
  <DomainObject.Predmet.StrankaListFormatedWithAdressOIB>
    <izvorni_sadrzaj>
      <item>RH MF Porezna uprava Ured Osijek, OIB 18683136487</item>
    </izvorni_sadrzaj>
    <derivirana_varijabla naziv="DomainObject.Predmet.StrankaListFormatedWithAdressOIB_1">
      <item>RH MF Porezna uprava Ured Osijek, OIB 18683136487</item>
    </derivirana_varijabla>
  </DomainObject.Predmet.StrankaListFormatedWithAdressOIB>
  <DomainObject.Predmet.StrankaListNazivFormated>
    <izvorni_sadrzaj>
      <item>RH MF Porezna uprava Ured Osijek</item>
    </izvorni_sadrzaj>
    <derivirana_varijabla naziv="DomainObject.Predmet.StrankaListNazivFormated_1">
      <item>RH MF Porezna uprava Ured Osijek</item>
    </derivirana_varijabla>
  </DomainObject.Predmet.StrankaListNazivFormated>
  <DomainObject.Predmet.StrankaListNazivFormatedOIB>
    <izvorni_sadrzaj>
      <item>RH MF Porezna uprava Ured Osijek, OIB 18683136487</item>
    </izvorni_sadrzaj>
    <derivirana_varijabla naziv="DomainObject.Predmet.StrankaListNazivFormatedOIB_1">
      <item>RH MF Porezna uprava Ured Osijek, OIB 18683136487</item>
    </derivirana_varijabla>
  </DomainObject.Predmet.StrankaListNazivFormatedOIB>
  <DomainObject.Predmet.ProtuStrankaListFormated>
    <izvorni_sadrzaj>
      <item>FOOD &amp; WINE j.d.o.o. za ugostiteljstvo , trgovinu i usluge</item>
    </izvorni_sadrzaj>
    <derivirana_varijabla naziv="DomainObject.Predmet.ProtuStrankaListFormated_1">
      <item>FOOD &amp; WINE j.d.o.o. za ugostiteljstvo , trgovinu i usluge</item>
    </derivirana_varijabla>
  </DomainObject.Predmet.ProtuStrankaListFormated>
  <DomainObject.Predmet.ProtuStrankaListFormatedOIB>
    <izvorni_sadrzaj>
      <item>FOOD &amp; WINE j.d.o.o. za ugostiteljstvo , trgovinu i usluge, OIB 69630286446</item>
    </izvorni_sadrzaj>
    <derivirana_varijabla naziv="DomainObject.Predmet.ProtuStrankaListFormatedOIB_1">
      <item>FOOD &amp; WINE j.d.o.o. za ugostiteljstvo , trgovinu i usluge, OIB 69630286446</item>
    </derivirana_varijabla>
  </DomainObject.Predmet.ProtuStrankaListFormatedOIB>
  <DomainObject.Predmet.ProtuStrankaListFormatedWithAdress>
    <izvorni_sadrzaj>
      <item>FOOD &amp; WINE j.d.o.o. za ugostiteljstvo , trgovinu i usluge, Eugena Kvaternika 3, 31551 Belišće</item>
    </izvorni_sadrzaj>
    <derivirana_varijabla naziv="DomainObject.Predmet.ProtuStrankaListFormatedWithAdress_1">
      <item>FOOD &amp; WINE j.d.o.o. za ugostiteljstvo , trgovinu i usluge, Eugena Kvaternika 3, 31551 Belišće</item>
    </derivirana_varijabla>
  </DomainObject.Predmet.ProtuStrankaListFormatedWithAdress>
  <DomainObject.Predmet.ProtuStrankaListFormatedWithAdressOIB>
    <izvorni_sadrzaj>
      <item>FOOD &amp; WINE j.d.o.o. za ugostiteljstvo , trgovinu i usluge, OIB 69630286446, Eugena Kvaternika 3, 31551 Belišće</item>
    </izvorni_sadrzaj>
    <derivirana_varijabla naziv="DomainObject.Predmet.ProtuStrankaListFormatedWithAdressOIB_1">
      <item>FOOD &amp; WINE j.d.o.o. za ugostiteljstvo , trgovinu i usluge, OIB 69630286446, Eugena Kvaternika 3, 31551 Belišće</item>
    </derivirana_varijabla>
  </DomainObject.Predmet.ProtuStrankaListFormatedWithAdressOIB>
  <DomainObject.Predmet.ProtuStrankaListNazivFormated>
    <izvorni_sadrzaj>
      <item>FOOD &amp; WINE j.d.o.o. za ugostiteljstvo , trgovinu i usluge</item>
    </izvorni_sadrzaj>
    <derivirana_varijabla naziv="DomainObject.Predmet.ProtuStrankaListNazivFormated_1">
      <item>FOOD &amp; WINE j.d.o.o. za ugostiteljstvo , trgovinu i usluge</item>
    </derivirana_varijabla>
  </DomainObject.Predmet.ProtuStrankaListNazivFormated>
  <DomainObject.Predmet.ProtuStrankaListNazivFormatedOIB>
    <izvorni_sadrzaj>
      <item>FOOD &amp; WINE j.d.o.o. za ugostiteljstvo , trgovinu i usluge, OIB 69630286446</item>
    </izvorni_sadrzaj>
    <derivirana_varijabla naziv="DomainObject.Predmet.ProtuStrankaListNazivFormatedOIB_1">
      <item>FOOD &amp; WINE j.d.o.o. za ugostiteljstvo , trgovinu i usluge, OIB 69630286446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Ured Osijek</izvorni_sadrzaj>
    <derivirana_varijabla naziv="DomainObject.Predmet.StrankaIDrugi_1">RH MF Porezna uprava Ured Osijek</derivirana_varijabla>
  </DomainObject.Predmet.StrankaIDrugi>
  <DomainObject.Predmet.ProtustrankaIDrugi>
    <izvorni_sadrzaj>FOOD &amp; WINE j.d.o.o. za ugostiteljstvo , trgovinu i usluge</izvorni_sadrzaj>
    <derivirana_varijabla naziv="DomainObject.Predmet.ProtustrankaIDrugi_1">FOOD &amp; WINE j.d.o.o. za ugostiteljstvo , trgovinu i usluge</derivirana_varijabla>
  </DomainObject.Predmet.ProtustrankaIDrugi>
  <DomainObject.Predmet.StrankaIDrugiAdressOIB>
    <izvorni_sadrzaj>RH MF Porezna uprava Ured Osijek, OIB 18683136487</izvorni_sadrzaj>
    <derivirana_varijabla naziv="DomainObject.Predmet.StrankaIDrugiAdressOIB_1">RH MF Porezna uprava Ured Osijek, OIB 18683136487</derivirana_varijabla>
  </DomainObject.Predmet.StrankaIDrugiAdressOIB>
  <DomainObject.Predmet.ProtustrankaIDrugiAdressOIB>
    <izvorni_sadrzaj>FOOD &amp; WINE j.d.o.o. za ugostiteljstvo , trgovinu i usluge, OIB 69630286446, Eugena Kvaternika 3, 31551 Belišće</izvorni_sadrzaj>
    <derivirana_varijabla naziv="DomainObject.Predmet.ProtustrankaIDrugiAdressOIB_1">FOOD &amp; WINE j.d.o.o. za ugostiteljstvo , trgovinu i usluge, OIB 69630286446, Eugena Kvaternika 3, 31551 Belišće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FOOD &amp; WINE j.d.o.o. za ugostiteljstvo , trgovinu i usluge</item>
      <item>RH MF Porezna uprava Ured Osijek</item>
    </izvorni_sadrzaj>
    <derivirana_varijabla naziv="DomainObject.Predmet.SudioniciListNaziv_1">
      <item>FOOD &amp; WINE j.d.o.o. za ugostiteljstvo , trgovinu i usluge</item>
      <item>RH MF Porezna uprava Ured Osijek</item>
    </derivirana_varijabla>
  </DomainObject.Predmet.SudioniciListNaziv>
  <DomainObject.Predmet.SudioniciListAdressOIB>
    <izvorni_sadrzaj>
      <item>FOOD &amp; WINE j.d.o.o. za ugostiteljstvo , trgovinu i usluge, OIB 69630286446, Eugena Kvaternika 3,31551 Belišće</item>
      <item>RH MF Porezna uprava Ured Osijek, OIB 18683136487</item>
    </izvorni_sadrzaj>
    <derivirana_varijabla naziv="DomainObject.Predmet.SudioniciListAdressOIB_1">
      <item>FOOD &amp; WINE j.d.o.o. za ugostiteljstvo , trgovinu i usluge, OIB 69630286446, Eugena Kvaternika 3,31551 Belišće</item>
      <item>RH MF Porezna uprava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69630286446</item>
      <item>, OIB 18683136487</item>
    </izvorni_sadrzaj>
    <derivirana_varijabla naziv="DomainObject.Predmet.SudioniciListNazivOIB_1">
      <item>, OIB 69630286446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25721F-0059-4838-90BC-4CA8F6A011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505</properties:Words>
  <properties:Characters>2721</properties:Characters>
  <properties:Lines>107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2018-09-20T07:11:00Z</dcterms:created>
  <dc:creator>hermanj</dc:creator>
  <cp:lastModifiedBy>Danijela Sekulić</cp:lastModifiedBy>
  <cp:lastPrinted>2018-09-20T07:11:00Z</cp:lastPrinted>
  <dcterms:modified xmlns:xsi="http://www.w3.org/2001/XMLSchema-instance" xsi:type="dcterms:W3CDTF">2018-09-20T07:12:00Z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(BEŠLIĆ - PU.docx)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