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cd25" w14:paraId="f4dcd25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A27D3A">
        <w:rPr>
          <w:b/>
        </w:rPr>
        <w:t>944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A27D3A">
        <w:rPr>
          <w:b/>
        </w:rPr>
        <w:t>28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A27D3A" w:rsidRPr="00A27D3A">
        <w:t xml:space="preserve">STAR j.d.o.o. za usluge, skraćena tvrtka: STAR j.d.o.o., Slavonski Brod, Osječka </w:t>
      </w:r>
      <w:r w:rsidR="00A27D3A" w:rsidRPr="00A27D3A">
        <w:rPr>
          <w:lang w:val="en-US"/>
        </w:rPr>
        <w:t>191, OIB: 24548494709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A27D3A">
        <w:t>16</w:t>
      </w:r>
      <w:r w:rsidR="00B061EF">
        <w:t xml:space="preserve">. </w:t>
      </w:r>
      <w:r w:rsidR="00A27D3A">
        <w:t xml:space="preserve">kolovoza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</w:p>
    <w:p w:rsidRDefault="00FE1730" w:rsidP="00FE1730" w:rsidR="00FE1730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 w:rsidRPr="002E5F1B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 xml:space="preserve">Privremenom stečajnom upravitelju </w:t>
      </w:r>
      <w:r w:rsidR="00A27D3A">
        <w:t>Vinku Pečanić iz Lipika, Frankopanska 17, OIB 03918439681</w:t>
      </w:r>
      <w:r w:rsidR="00612606"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5B6D5D" w:rsidP="005B6D5D" w:rsidR="00612606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 xml:space="preserve"> stečajnog postupka, na poslovni račun privremenog stečajnog upravitelja broj HR2923600003116614601 kod Zagrebačke banke d.d. Zagreb</w:t>
      </w:r>
    </w:p>
    <w:p w:rsidRDefault="00612606" w:rsidP="005B6D5D" w:rsidR="005B6D5D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A27D3A">
        <w:t>944</w:t>
      </w:r>
      <w:r w:rsidR="00612606">
        <w:t>/201</w:t>
      </w:r>
      <w:r w:rsidR="00A27D3A">
        <w:t>6</w:t>
      </w:r>
      <w:r w:rsidR="008E5A58">
        <w:t>-15</w:t>
      </w:r>
      <w:r w:rsidR="00984281">
        <w:t xml:space="preserve"> </w:t>
      </w:r>
      <w:r w:rsidR="00B061EF">
        <w:t>od</w:t>
      </w:r>
      <w:r w:rsidR="008E5A58">
        <w:t xml:space="preserve"> 15. studenog 2016.godine </w:t>
      </w:r>
      <w:r w:rsidR="0059341E">
        <w:t xml:space="preserve">sukladno odredbi čl. 118 Stečajnog zakona ( NN 71/15 dalje SZ ) </w:t>
      </w:r>
      <w:r w:rsidR="008E5A58">
        <w:t xml:space="preserve">imenovan je privremeni stečajni upravitelj Vinko Pečanić iz Lipika </w:t>
      </w:r>
      <w:r w:rsidR="00870B22" w:rsidRPr="002E5F1B">
        <w:t>kojem</w:t>
      </w:r>
      <w:r w:rsidR="00984281">
        <w:t>u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koji je nakon izvršnih poslova postavio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rivremeni stečajni upravitelj</w:t>
      </w:r>
      <w:r>
        <w:t xml:space="preserve"> nastavno tome </w:t>
      </w:r>
      <w:r w:rsidR="00870B22" w:rsidRPr="002E5F1B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 te je podnio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12606">
        <w:t xml:space="preserve">nog </w:t>
      </w:r>
      <w:r>
        <w:t>stečajnog upravitelja.</w:t>
      </w:r>
    </w:p>
    <w:p w:rsidRDefault="008E5A58" w:rsidP="00B061EF" w:rsidR="008E5A58">
      <w:pPr>
        <w:ind w:firstLine="720"/>
        <w:jc w:val="both"/>
      </w:pPr>
    </w:p>
    <w:p w:rsidRDefault="008E5A58" w:rsidP="00B061EF" w:rsidR="008E5A58">
      <w:pPr>
        <w:ind w:firstLine="720"/>
        <w:jc w:val="both"/>
      </w:pP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1C6B45" w:rsidP="001C6B45" w:rsidR="001C6B45" w:rsidRPr="001C6B45">
      <w:pPr>
        <w:ind w:firstLine="720"/>
        <w:jc w:val="right"/>
        <w:rPr>
          <w:b/>
        </w:rPr>
      </w:pPr>
      <w:r w:rsidRPr="001C6B45">
        <w:rPr>
          <w:b/>
        </w:rPr>
        <w:t>Broj: 7/St-944/2016-28</w:t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8E5A58">
        <w:t>Nadalje je utvrđeno da 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kojima je osobama za zastupanje dužnika po zakonu naloženo plaćanje predujma za namirenje troškova stečajnog postupka.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st. 1, st. 2, st. 4, st. 5 i st. 6 </w:t>
      </w:r>
      <w:r w:rsidR="00F73CCD">
        <w:t>i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5A58">
        <w:t>16</w:t>
      </w:r>
      <w:r w:rsidR="00B061EF">
        <w:t xml:space="preserve">. </w:t>
      </w:r>
      <w:r w:rsidR="008E5A58">
        <w:t>kolovoza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5B6D5D" w:rsidR="005B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    </w:t>
      </w:r>
      <w:r w:rsidR="005000CB">
        <w:t xml:space="preserve"> </w:t>
      </w:r>
      <w:r w:rsidR="005B6D5D" w:rsidRPr="002E5F1B">
        <w:t>Mirna Vujčić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 xml:space="preserve">čajnom upravitelju </w:t>
      </w:r>
      <w:r w:rsidR="008E5A58">
        <w:t>Vinku Pečanić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B35" w:rsidR="003F6B35">
      <w:r>
        <w:separator/>
      </w:r>
    </w:p>
  </w:endnote>
  <w:endnote w:id="0" w:type="continuationSeparator">
    <w:p w:rsidRDefault="003F6B35" w:rsidR="003F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B35" w:rsidR="003F6B35">
      <w:r>
        <w:separator/>
      </w:r>
    </w:p>
  </w:footnote>
  <w:footnote w:id="0" w:type="continuationSeparator">
    <w:p w:rsidRDefault="003F6B35" w:rsidR="003F6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A7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76139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53263"/>
    <w:rsid w:val="00270493"/>
    <w:rsid w:val="002C641B"/>
    <w:rsid w:val="002C6FF1"/>
    <w:rsid w:val="002D0A77"/>
    <w:rsid w:val="002E5F1B"/>
    <w:rsid w:val="002F4374"/>
    <w:rsid w:val="003238A3"/>
    <w:rsid w:val="003421D5"/>
    <w:rsid w:val="00345FDD"/>
    <w:rsid w:val="003610D7"/>
    <w:rsid w:val="00363281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844EE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447FD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12098"/>
    <w:rsid w:val="00920C6D"/>
    <w:rsid w:val="00970785"/>
    <w:rsid w:val="009709ED"/>
    <w:rsid w:val="009730F5"/>
    <w:rsid w:val="00984281"/>
    <w:rsid w:val="009C7BDC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D61"/>
    <w:rsid w:val="00B5447B"/>
    <w:rsid w:val="00B569CF"/>
    <w:rsid w:val="00BA0D53"/>
    <w:rsid w:val="00BA23BB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C3ECD"/>
    <w:rsid w:val="00DE0566"/>
    <w:rsid w:val="00E15B73"/>
    <w:rsid w:val="00E17B57"/>
    <w:rsid w:val="00E25595"/>
    <w:rsid w:val="00E26757"/>
    <w:rsid w:val="00E501C5"/>
    <w:rsid w:val="00E56B2A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652BE"/>
    <w:rsid w:val="00F7155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2D0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A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A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A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A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2D0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A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A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A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A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STAR j.d.o.o. za usluge zastupanog po punomoćniku Mario Golić; Vinko Pečanić</izvorni_sadrzaj>
    <derivirana_varijabla naziv="DomainObject.Predmet.ProtustrankaFormated_1">  STAR j.d.o.o. za usluge zastupanog po punomoćniku Mario Golić; Vinko Pečanić</derivirana_varijabla>
  </DomainObject.Predmet.ProtustrankaFormated>
  <DomainObject.Predmet.ProtustrankaFormatedOIB>
    <izvorni_sadrzaj>  STAR j.d.o.o. za usluge, OIB 24548494709 zastupanog po punomoćniku Mario Golić; Vinko Pečanić</izvorni_sadrzaj>
    <derivirana_varijabla naziv="DomainObject.Predmet.ProtustrankaFormatedOIB_1">  STAR j.d.o.o. za usluge, OIB 24548494709 zastupanog po punomoćniku Mario Golić; Vinko Pečanić</derivirana_varijabla>
  </DomainObject.Predmet.ProtustrankaFormatedOIB>
  <DomainObject.Predmet.ProtustrankaFormatedWithAdress>
    <izvorni_sadrzaj> STAR j.d.o.o. za usluge, Osječka 191, 35000 Slavonski Brod zastupanog po punomoćniku Mario Golić; Vinko Pečanić</izvorni_sadrzaj>
    <derivirana_varijabla naziv="DomainObject.Predmet.ProtustrankaFormatedWithAdress_1"> STAR j.d.o.o. za usluge, Osječka 191, 35000 Slavonski Brod zastupanog po punomoćniku Mario Golić; Vinko Pečanić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Golić; Vinko Pečanić</izvorni_sadrzaj>
    <derivirana_varijabla naziv="DomainObject.Predmet.ProtustrankaFormatedWithAdressOIB_1"> STAR j.d.o.o. za usluge, OIB 24548494709, Osječka 191, 35000 Slavonski Brod zastupanog po punomoćniku Mario Golić; Vinko Pečanić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Golić; Vinko Pečanić</item>
    </izvorni_sadrzaj>
    <derivirana_varijabla naziv="DomainObject.Predmet.ProtuStrankaListFormated_1">
      <item>STAR j.d.o.o. za usluge zastupanog po punomoćniku Mario Golić; Vinko Pečanić</item>
    </derivirana_varijabla>
  </DomainObject.Predmet.ProtuStrankaListFormated>
  <DomainObject.Predmet.ProtuStrankaListFormatedOIB>
    <izvorni_sadrzaj>
      <item>STAR j.d.o.o. za usluge, OIB 24548494709 zastupanog po punomoćniku Mario Golić; Vinko Pečanić</item>
    </izvorni_sadrzaj>
    <derivirana_varijabla naziv="DomainObject.Predmet.ProtuStrankaListFormatedOIB_1">
      <item>STAR j.d.o.o. za usluge, OIB 24548494709 zastupanog po punomoćniku Mario Golić; Vinko Pečanić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Golić; Vinko Pečanić</item>
    </izvorni_sadrzaj>
    <derivirana_varijabla naziv="DomainObject.Predmet.ProtuStrankaListFormatedWithAdress_1">
      <item>STAR j.d.o.o. za usluge, Osječka 191, 35000 Slavonski Brod zastupanog po punomoćniku Mario Golić; Vinko Pečanić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Golić; Vinko Pečanić</item>
    </izvorni_sadrzaj>
    <derivirana_varijabla naziv="DomainObject.Predmet.ProtuStrankaListFormatedWithAdressOIB_1">
      <item>STAR j.d.o.o. za usluge, OIB 24548494709, Osječka 191, 35000 Slavonski Brod zastupanog po punomoćniku Mario Golić; Vinko Pečanić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  <item>Vinko Pečanić punomoćnik sudionika u postupku STAR j.d.o.o. za usluge</item>
    </izvorni_sadrzaj>
    <derivirana_varijabla naziv="DomainObject.Predmet.OstaliListFormated_1">
      <item>Mario Golić punomoćnik sudionika u postupku STAR j.d.o.o. za usluge</item>
      <item>Vinko Pečanić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  <item>Vinko Pečanić punomoćnik sudionika u postupku STAR j.d.o.o. za usluge</item>
    </izvorni_sadrzaj>
    <derivirana_varijabla naziv="DomainObject.Predmet.OstaliListFormatedOIB_1">
      <item>Mario Golić, OIB 10765678923 punomoćnik sudionika u postupku STAR j.d.o.o. za usluge</item>
      <item>Vinko Pečanić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  <item>Vinko Pečanić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  <item>Vinko Pečanić punomoćnik sudionika u postupku STAR j.d.o.o. za usluge</item>
    </derivirana_varijabla>
  </DomainObject.Predmet.OstaliListFormatedWithAdressOIB>
  <DomainObject.Predmet.OstaliListNazivFormated>
    <izvorni_sadrzaj>
      <item>Mario Golić</item>
      <item>Vinko Pečanić</item>
    </izvorni_sadrzaj>
    <derivirana_varijabla naziv="DomainObject.Predmet.OstaliListNazivFormated_1">
      <item>Mario Golić</item>
      <item>Vinko Pečanić</item>
    </derivirana_varijabla>
  </DomainObject.Predmet.OstaliListNazivFormated>
  <DomainObject.Predmet.OstaliListNazivFormatedOIB>
    <izvorni_sadrzaj>
      <item>Mario Golić, OIB 10765678923</item>
      <item>Vinko Pečanić</item>
    </izvorni_sadrzaj>
    <derivirana_varijabla naziv="DomainObject.Predmet.OstaliListNazivFormatedOIB_1">
      <item>Mario Golić, OIB 10765678923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St-944/2016-24</izvorni_sadrzaj>
    <derivirana_varijabla naziv="DomainObject.Predmet.OdlukaRjesenje.Oznaka_1">St-944/2016-24</derivirana_varijabla>
  </DomainObject.Predmet.OdlukaRjesenje.Oznaka>
  <DomainObject.Predmet.SudioniciListNaziv>
    <izvorni_sadrzaj>
      <item>FINANCIJSKA AGENCIJA RC OSIJEK</item>
      <item>STAR j.d.o.o. za usluge</item>
      <item>Mario Golić</item>
      <item>Vinko Pečanić</item>
    </izvorni_sadrzaj>
    <derivirana_varijabla naziv="DomainObject.Predmet.SudioniciListNaziv_1">
      <item>FINANCIJSKA AGENCIJA RC OSIJEK</item>
      <item>STAR j.d.o.o. za usluge</item>
      <item>Mario Golić</item>
      <item>Vinko Pečanić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  <item>, OIB null</item>
    </izvorni_sadrzaj>
    <derivirana_varijabla naziv="DomainObject.Predmet.SudioniciListNazivOIB_1">
      <item>, OIB 85821130368</item>
      <item>, OIB 24548494709</item>
      <item>, OIB 10765678923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C98E0-D4F2-4554-BF15-F487C4C2F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449</properties:Words>
  <properties:Characters>2450</properties:Characters>
  <properties:Lines>85</properties:Lines>
  <properties:Paragraphs>32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2017-08-16T10:05:00Z</dcterms:created>
  <dc:creator>zbiondic</dc:creator>
  <cp:lastModifiedBy>wsadmin</cp:lastModifiedBy>
  <cp:lastPrinted>2017-08-16T11:58:00Z</cp:lastPrinted>
  <dcterms:modified xmlns:xsi="http://www.w3.org/2001/XMLSchema-instance" xsi:type="dcterms:W3CDTF">2017-08-16T12:01:00Z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