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1ae8" w14:paraId="9061ae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00FC0">
        <w:t>ARMANO VM j.d.o.o., Privlaka, Put Kandelica 141, OIB: 81959558882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200FC0">
        <w:t>25. travnja 2017</w:t>
      </w:r>
      <w:r w:rsidRPr="00FC1537">
        <w:t>.</w:t>
      </w:r>
      <w:r>
        <w:t xml:space="preserve">, </w:t>
      </w:r>
      <w:r w:rsidR="005F23DD">
        <w:t>21</w:t>
      </w:r>
      <w:r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00FC0">
        <w:t>ARMANO VM j.d.o.o., Privlaka, Put Kandelica 141, OIB: 81959558882</w:t>
      </w:r>
      <w:r w:rsidR="00990573">
        <w:t xml:space="preserve">, </w:t>
      </w:r>
      <w:r>
        <w:t xml:space="preserve">na temelju neizvršenih osnova za plaćanje iznosi </w:t>
      </w:r>
      <w:r w:rsidR="00200FC0">
        <w:t>26.206,89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00FC0">
        <w:t>Vanes Jazvin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F23DD">
        <w:t>21</w:t>
      </w:r>
      <w:r w:rsidR="00814E35"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7435D3" w:rsidP="007435D3" w:rsidR="007435D3">
      <w:r>
        <w:t>Za točnost otpravka – ovlaštena službenica                                                     Sudska savjetnica</w:t>
      </w:r>
    </w:p>
    <w:p w:rsidRDefault="007435D3" w:rsidP="007435D3" w:rsidR="007435D3">
      <w:r>
        <w:t>Martina Kalmeta                                                                                               Jelena Radoš, v.r.</w:t>
      </w:r>
    </w:p>
    <w:p w:rsidRDefault="00F508E3" w:rsidP="000528AA" w:rsidR="009E2467" w:rsidRPr="00F41C5D">
      <w:pPr>
        <w:ind w:firstLine="708" w:left="4956"/>
      </w:pP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207C88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435D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00FC0">
      <w:t xml:space="preserve"> 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200FC0">
      <w:t>184</w:t>
    </w:r>
    <w:r w:rsidR="000377CF">
      <w:t>/</w:t>
    </w:r>
    <w:r w:rsidR="00200FC0">
      <w:t>20</w:t>
    </w:r>
    <w:r w:rsidR="000377CF">
      <w:t>17-</w:t>
    </w:r>
    <w:r w:rsidR="00200FC0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200FC0">
      <w:t>184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200FC0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07C88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6CC9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23DD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435D3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69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32251 Privlaka</izvorni_sadrzaj>
    <derivirana_varijabla naziv="DomainObject.Predmet.ProtustrankaFormatedWithAdress_1"> ARMANO VM jednostavno društvo s ograničenom odgovornošću za građenje i poslovne usluge, Put Kandelica 141, 32251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32251 Privlaka</izvorni_sadrzaj>
    <derivirana_varijabla naziv="DomainObject.Predmet.ProtustrankaFormatedWithAdressOIB_1"> ARMANO VM jednostavno društvo s ograničenom odgovornošću za građenje i poslovne usluge, OIB 81959558882, Put Kandelica 141, 32251 Privlaka</derivirana_varijabla>
  </DomainObject.Predmet.ProtustrankaFormatedWithAdressOIB>
  <DomainObject.Predmet.ProtustrankaWithAdress>
    <izvorni_sadrzaj>ARMANO VM jednostavno društvo s ograničenom odgovornošću za građenje i poslovne usluge Put Kandelica 141, 32251 Privlaka</izvorni_sadrzaj>
    <derivirana_varijabla naziv="DomainObject.Predmet.ProtustrankaWithAdress_1">ARMANO VM jednostavno društvo s ograničenom odgovornošću za građenje i poslovne usluge Put Kandelica 141, 32251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32251 Privlaka</izvorni_sadrzaj>
    <derivirana_varijabla naziv="DomainObject.Predmet.ProtustrankaWithAdressOIB_1">ARMANO VM jednostavno društvo s ograničenom odgovornošću za građenje i poslovne usluge, OIB 81959558882, Put Kandelica 141, 32251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32251 Privlaka</item>
    </izvorni_sadrzaj>
    <derivirana_varijabla naziv="DomainObject.Predmet.ProtuStrankaListFormatedWithAdress_1">
      <item>ARMANO VM jednostavno društvo s ograničenom odgovornošću za građenje i poslovne usluge, Put Kandelica 141, 32251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32251 Privlaka</item>
    </izvorni_sadrzaj>
    <derivirana_varijabla naziv="DomainObject.Predmet.ProtuStrankaListFormatedWithAdressOIB_1">
      <item>ARMANO VM jednostavno društvo s ograničenom odgovornošću za građenje i poslovne usluge, OIB 81959558882, Put Kandelica 141, 32251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32251 Privlaka</izvorni_sadrzaj>
    <derivirana_varijabla naziv="DomainObject.Predmet.ProtustrankaIDrugiAdressOIB_1">ARMANO VM jednostavno društvo s ograničenom odgovornošću za građenje i poslovne usluge, OIB 81959558882, Put Kandelica 141,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ARMANO VM jednostavno društvo s ograničenom odgovornošću za građenje i poslovne usluge</item>
    </izvorni_sadrzaj>
    <derivirana_varijabla naziv="DomainObject.Predmet.SudioniciListNaziv_1">
      <item>FINA</item>
      <item>ARMANO VM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ARMANO VM jednostavno društvo s ograničenom odgovornošću za građenje i poslovne usluge, OIB 81959558882, Put Kandelica 141,32251 Privlaka</item>
    </izvorni_sadrzaj>
    <derivirana_varijabla naziv="DomainObject.Predmet.SudioniciListAdressOIB_1">
      <item>FINA, OIB 85821130368</item>
      <item>ARMANO VM jednostavno društvo s ograničenom odgovornošću za građenje i poslovne usluge, OIB 81959558882, Put Kandelica 141,32251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81959558882</item>
    </izvorni_sadrzaj>
    <derivirana_varijabla naziv="DomainObject.Predmet.SudioniciListNazivOIB_1">
      <item>, OIB 85821130368</item>
      <item>, OIB 81959558882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66186-71F6-455A-BD5C-D60AAC117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2013</properties:Characters>
  <properties:Lines>65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2017-11-20T10:19:00Z</dcterms:created>
  <dc:creator>Tina Grgas</dc:creator>
  <cp:lastModifiedBy>Martina Kalmeta</cp:lastModifiedBy>
  <cp:lastPrinted>2017-11-21T08:23:00Z</cp:lastPrinted>
  <dcterms:modified xmlns:xsi="http://www.w3.org/2001/XMLSchema-instance" xsi:type="dcterms:W3CDTF">2017-11-21T08:31:00Z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