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cb2f" w14:paraId="71dcb2f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CE2A85">
        <w:t>435</w:t>
      </w:r>
      <w:r>
        <w:t>/2018-</w:t>
      </w:r>
      <w:r w:rsidR="00EC15C7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A511F5">
        <w:t>NOVI VITRI d.o.o., OIB: 43194159574, Split, Ulica Slobode 32</w:t>
      </w:r>
      <w:r w:rsidR="00087071"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A511F5">
        <w:t>Sandra Rautalin iz Splita, Ulica Slobode 32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26428"/>
    <w:rsid w:val="00087071"/>
    <w:rsid w:val="000933F1"/>
    <w:rsid w:val="000A1228"/>
    <w:rsid w:val="000A7750"/>
    <w:rsid w:val="000D14C8"/>
    <w:rsid w:val="000F16DC"/>
    <w:rsid w:val="0010074F"/>
    <w:rsid w:val="00103F47"/>
    <w:rsid w:val="00110BE4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A3E2E"/>
    <w:rsid w:val="003A4819"/>
    <w:rsid w:val="003A7A5B"/>
    <w:rsid w:val="003B2723"/>
    <w:rsid w:val="00407DC1"/>
    <w:rsid w:val="00435F9B"/>
    <w:rsid w:val="00440A7C"/>
    <w:rsid w:val="00442272"/>
    <w:rsid w:val="00454D6B"/>
    <w:rsid w:val="00467C1D"/>
    <w:rsid w:val="00475029"/>
    <w:rsid w:val="00496DC7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645C4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9B3F24"/>
    <w:rsid w:val="00A05026"/>
    <w:rsid w:val="00A065E7"/>
    <w:rsid w:val="00A511F5"/>
    <w:rsid w:val="00A86D22"/>
    <w:rsid w:val="00AB6E49"/>
    <w:rsid w:val="00AC09D9"/>
    <w:rsid w:val="00AC5A9C"/>
    <w:rsid w:val="00AE1243"/>
    <w:rsid w:val="00AE6509"/>
    <w:rsid w:val="00B01348"/>
    <w:rsid w:val="00B15AAC"/>
    <w:rsid w:val="00B40090"/>
    <w:rsid w:val="00B603FD"/>
    <w:rsid w:val="00B72C27"/>
    <w:rsid w:val="00B8117A"/>
    <w:rsid w:val="00B874FD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CE2A85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03AD9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7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7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7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7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7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7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7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7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St-435/2018</izvorni_sadrzaj>
    <derivirana_varijabla naziv="DomainObject.Predmet.OznakaBroj_1">St-435/2018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NOVI VITRI d.o.o. za usluge tiskarske djelatnosti</izvorni_sadrzaj>
    <derivirana_varijabla naziv="DomainObject.Predmet.ProtustrankaFormated_1">  NOVI VITRI d.o.o. za usluge tiskarske djelatnosti</derivirana_varijabla>
  </DomainObject.Predmet.ProtustrankaFormated>
  <DomainObject.Predmet.ProtustrankaFormatedOIB>
    <izvorni_sadrzaj>  NOVI VITRI d.o.o. za usluge tiskarske djelatnosti, OIB 43194159574</izvorni_sadrzaj>
    <derivirana_varijabla naziv="DomainObject.Predmet.ProtustrankaFormatedOIB_1">  NOVI VITRI d.o.o. za usluge tiskarske djelatnosti, OIB 43194159574</derivirana_varijabla>
  </DomainObject.Predmet.ProtustrankaFormatedOIB>
  <DomainObject.Predmet.ProtustrankaFormatedWithAdress>
    <izvorni_sadrzaj> NOVI VITRI d.o.o. za usluge tiskarske djelatnosti, Ulica slobode 32, 21000 Split</izvorni_sadrzaj>
    <derivirana_varijabla naziv="DomainObject.Predmet.ProtustrankaFormatedWithAdress_1"> NOVI VITRI d.o.o. za usluge tiskarske djelatnosti, Ulica slobode 32, 21000 Split</derivirana_varijabla>
  </DomainObject.Predmet.ProtustrankaFormatedWithAdress>
  <DomainObject.Predmet.ProtustrankaFormatedWithAdressOIB>
    <izvorni_sadrzaj> NOVI VITRI d.o.o. za usluge tiskarske djelatnosti, OIB 43194159574, Ulica slobode 32, 21000 Split</izvorni_sadrzaj>
    <derivirana_varijabla naziv="DomainObject.Predmet.ProtustrankaFormatedWithAdressOIB_1"> NOVI VITRI d.o.o. za usluge tiskarske djelatnosti, OIB 43194159574, Ulica slobode 32, 21000 Split</derivirana_varijabla>
  </DomainObject.Predmet.ProtustrankaFormatedWithAdressOIB>
  <DomainObject.Predmet.ProtustrankaWithAdress>
    <izvorni_sadrzaj>NOVI VITRI d.o.o. za usluge tiskarske djelatnosti Ulica slobode 32, 21000 Split</izvorni_sadrzaj>
    <derivirana_varijabla naziv="DomainObject.Predmet.ProtustrankaWithAdress_1">NOVI VITRI d.o.o. za usluge tiskarske djelatnosti Ulica slobode 32, 21000 Split</derivirana_varijabla>
  </DomainObject.Predmet.ProtustrankaWithAdress>
  <DomainObject.Predmet.ProtustrankaWithAdressOIB>
    <izvorni_sadrzaj>NOVI VITRI d.o.o. za usluge tiskarske djelatnosti, OIB 43194159574, Ulica slobode 32, 21000 Split</izvorni_sadrzaj>
    <derivirana_varijabla naziv="DomainObject.Predmet.ProtustrankaWithAdressOIB_1">NOVI VITRI d.o.o. za usluge tiskarske djelatnosti, OIB 43194159574, Ulica slobode 32, 21000 Split</derivirana_varijabla>
  </DomainObject.Predmet.ProtustrankaWithAdressOIB>
  <DomainObject.Predmet.ProtustrankaNazivFormated>
    <izvorni_sadrzaj>NOVI VITRI d.o.o. za usluge tiskarske djelatnosti</izvorni_sadrzaj>
    <derivirana_varijabla naziv="DomainObject.Predmet.ProtustrankaNazivFormated_1">NOVI VITRI d.o.o. za usluge tiskarske djelatnosti</derivirana_varijabla>
  </DomainObject.Predmet.ProtustrankaNazivFormated>
  <DomainObject.Predmet.ProtustrankaNazivFormatedOIB>
    <izvorni_sadrzaj>NOVI VITRI d.o.o. za usluge tiskarske djelatnosti, OIB 43194159574</izvorni_sadrzaj>
    <derivirana_varijabla naziv="DomainObject.Predmet.ProtustrankaNazivFormatedOIB_1">NOVI VITRI d.o.o. za usluge tiskarske djelatnosti, OIB 43194159574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6270.40</izvorni_sadrzaj>
    <derivirana_varijabla naziv="DomainObject.Predmet.TrenutnaVrijednost_1">6270.40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NOVI VITRI d.o.o. za usluge tiskarske djelatnosti</item>
    </izvorni_sadrzaj>
    <derivirana_varijabla naziv="DomainObject.Predmet.ProtuStrankaListFormated_1">
      <item>NOVI VITRI d.o.o. za usluge tiskarske djelatnosti</item>
    </derivirana_varijabla>
  </DomainObject.Predmet.ProtuStrankaListFormated>
  <DomainObject.Predmet.ProtuStrankaListFormatedOIB>
    <izvorni_sadrzaj>
      <item>NOVI VITRI d.o.o. za usluge tiskarske djelatnosti, OIB 43194159574</item>
    </izvorni_sadrzaj>
    <derivirana_varijabla naziv="DomainObject.Predmet.ProtuStrankaListFormatedOIB_1">
      <item>NOVI VITRI d.o.o. za usluge tiskarske djelatnosti, OIB 43194159574</item>
    </derivirana_varijabla>
  </DomainObject.Predmet.ProtuStrankaListFormatedOIB>
  <DomainObject.Predmet.ProtuStrankaListFormatedWithAdress>
    <izvorni_sadrzaj>
      <item>NOVI VITRI d.o.o. za usluge tiskarske djelatnosti, Ulica slobode 32, 21000 Split</item>
    </izvorni_sadrzaj>
    <derivirana_varijabla naziv="DomainObject.Predmet.ProtuStrankaListFormatedWithAdress_1">
      <item>NOVI VITRI d.o.o. za usluge tiskarske djelatnosti, Ulica slobode 32, 21000 Split</item>
    </derivirana_varijabla>
  </DomainObject.Predmet.ProtuStrankaListFormatedWithAdress>
  <DomainObject.Predmet.ProtuStrankaListFormatedWithAdressOIB>
    <izvorni_sadrzaj>
      <item>NOVI VITRI d.o.o. za usluge tiskarske djelatnosti, OIB 43194159574, Ulica slobode 32, 21000 Split</item>
    </izvorni_sadrzaj>
    <derivirana_varijabla naziv="DomainObject.Predmet.ProtuStrankaListFormatedWithAdressOIB_1">
      <item>NOVI VITRI d.o.o. za usluge tiskarske djelatnosti, OIB 43194159574, Ulica slobode 32, 21000 Split</item>
    </derivirana_varijabla>
  </DomainObject.Predmet.ProtuStrankaListFormatedWithAdressOIB>
  <DomainObject.Predmet.ProtuStrankaListNazivFormated>
    <izvorni_sadrzaj>
      <item>NOVI VITRI d.o.o. za usluge tiskarske djelatnosti</item>
    </izvorni_sadrzaj>
    <derivirana_varijabla naziv="DomainObject.Predmet.ProtuStrankaListNazivFormated_1">
      <item>NOVI VITRI d.o.o. za usluge tiskarske djelatnosti</item>
    </derivirana_varijabla>
  </DomainObject.Predmet.ProtuStrankaListNazivFormated>
  <DomainObject.Predmet.ProtuStrankaListNazivFormatedOIB>
    <izvorni_sadrzaj>
      <item>NOVI VITRI d.o.o. za usluge tiskarske djelatnosti, OIB 43194159574</item>
    </izvorni_sadrzaj>
    <derivirana_varijabla naziv="DomainObject.Predmet.ProtuStrankaListNazivFormatedOIB_1">
      <item>NOVI VITRI d.o.o. za usluge tiskarske djelatnosti, OIB 43194159574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NOVI VITRI d.o.o. za usluge tiskarske djelatnosti</izvorni_sadrzaj>
    <derivirana_varijabla naziv="DomainObject.Predmet.ProtustrankaIDrugi_1">NOVI VITRI d.o.o. za usluge tiskarske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NOVI VITRI d.o.o. za usluge tiskarske djelatnosti, OIB 43194159574, Ulica slobode 32, 21000 Split</izvorni_sadrzaj>
    <derivirana_varijabla naziv="DomainObject.Predmet.ProtustrankaIDrugiAdressOIB_1">NOVI VITRI d.o.o. za usluge tiskarske djelatnosti, OIB 43194159574, Ulica slobode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VITRI d.o.o. za usluge tiskarske djelatnosti</item>
      <item>FINANCIJSKA AGENCIJA, RC SPLIT</item>
    </izvorni_sadrzaj>
    <derivirana_varijabla naziv="DomainObject.Predmet.SudioniciListNaziv_1">
      <item>NOVI VITRI d.o.o. za usluge tiskarske djelatnosti</item>
      <item>FINANCIJSKA AGENCIJA, RC SPLIT</item>
    </derivirana_varijabla>
  </DomainObject.Predmet.SudioniciListNaziv>
  <DomainObject.Predmet.SudioniciListAdressOIB>
    <izvorni_sadrzaj>
      <item>NOVI VITRI d.o.o. za usluge tiskarske djelatnosti, OIB 43194159574, Ulica slobode 32,21000 Split</item>
      <item>FINANCIJSKA AGENCIJA, RC SPLIT, OIB 85821130368, Mažuranićevo šetalište 24 b,21000 Split</item>
    </izvorni_sadrzaj>
    <derivirana_varijabla naziv="DomainObject.Predmet.SudioniciListAdressOIB_1">
      <item>NOVI VITRI d.o.o. za usluge tiskarske djelatnosti, OIB 43194159574, Ulica slobode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43194159574</item>
      <item>, OIB 85821130368</item>
    </izvorni_sadrzaj>
    <derivirana_varijabla naziv="DomainObject.Predmet.SudioniciListNazivOIB_1">
      <item>, OIB 43194159574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663</properties:Characters>
  <properties:Lines>35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2018-10-24T10:29:00Z</dcterms:created>
  <dc:creator>Marija Elez</dc:creator>
  <cp:lastModifiedBy>Marija Elez</cp:lastModifiedBy>
  <cp:lastPrinted>2018-10-24T10:30:00Z</cp:lastPrinted>
  <dcterms:modified xmlns:xsi="http://www.w3.org/2001/XMLSchema-instance" xsi:type="dcterms:W3CDTF">2018-10-24T10:31:00Z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435.docx)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