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040d" w14:paraId="42d040d" w:rsidRDefault="00351563" w:rsidP="00351563" w:rsidR="00351563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563" w:rsidP="00351563" w:rsidR="00351563">
      <w:pPr>
        <w:spacing w:after="0" w:before="120"/>
      </w:pPr>
      <w:r>
        <w:t xml:space="preserve">     Republika Hrvatska</w:t>
      </w:r>
    </w:p>
    <w:p w:rsidRDefault="00351563" w:rsidP="00351563" w:rsidR="00351563">
      <w:pPr>
        <w:spacing w:after="0"/>
      </w:pPr>
      <w:r>
        <w:t>Trgovački sud u Varaždinu</w:t>
      </w:r>
    </w:p>
    <w:p w:rsidRDefault="00351563" w:rsidP="00351563" w:rsidR="0035156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51563" w:rsidP="00351563" w:rsidR="0035156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St-616/2017-3</w:t>
      </w:r>
    </w:p>
    <w:p w:rsidRDefault="00351563" w:rsidP="00351563" w:rsidR="00351563">
      <w:pPr>
        <w:pStyle w:val="Zaglavlje"/>
      </w:pPr>
    </w:p>
    <w:p w:rsidRDefault="00351563" w:rsidP="00351563" w:rsidR="00351563">
      <w:pPr>
        <w:pStyle w:val="Zaglavlje"/>
        <w:jc w:val="center"/>
      </w:pPr>
      <w:r>
        <w:t>Z A K LJ U Č A K</w:t>
      </w:r>
    </w:p>
    <w:p w:rsidRDefault="00351563" w:rsidP="00351563" w:rsidR="00351563">
      <w:pPr>
        <w:spacing w:lineRule="auto" w:line="240"/>
        <w:ind w:firstLine="720"/>
        <w:jc w:val="both"/>
      </w:pPr>
      <w:r>
        <w:t xml:space="preserve">Trgovački sud u Varaždinu, po sucu toga suda Mariji Levanić-Škerbić, u stečajnom predmetu povodom prijedloga Agencije za osiguranje radničkih tražbina, za pokretanje stečajnog postupka nad dužnikom LEO OBUĆA j.d.o.o. </w:t>
      </w:r>
      <w:proofErr w:type="spellStart"/>
      <w:r>
        <w:t>Hrastovsko</w:t>
      </w:r>
      <w:proofErr w:type="spellEnd"/>
      <w:r>
        <w:t xml:space="preserve"> (Grad Ludbreg), Selska 88, OIB: 81820241691, 18. rujna 2018.,               </w:t>
      </w:r>
    </w:p>
    <w:p w:rsidRDefault="00351563" w:rsidP="00351563" w:rsidR="00351563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351563" w:rsidP="00351563" w:rsidR="00351563">
      <w:pPr>
        <w:spacing w:lineRule="auto" w:line="240" w:after="0"/>
        <w:jc w:val="center"/>
      </w:pPr>
    </w:p>
    <w:p w:rsidRDefault="00351563" w:rsidP="00351563" w:rsidR="0035156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LEO OBUĆA j.d.o.o. </w:t>
      </w:r>
      <w:proofErr w:type="spellStart"/>
      <w:r>
        <w:t>Hrastovsko</w:t>
      </w:r>
      <w:proofErr w:type="spellEnd"/>
      <w:r>
        <w:t xml:space="preserve"> (Grad Ludbreg), Selska 88, OIB: 81820241691,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351563" w:rsidP="00351563" w:rsidR="00351563">
      <w:pPr>
        <w:spacing w:lineRule="auto" w:line="240" w:after="0"/>
        <w:jc w:val="both"/>
      </w:pPr>
    </w:p>
    <w:p w:rsidRDefault="00351563" w:rsidP="00351563" w:rsidR="00351563">
      <w:pPr>
        <w:spacing w:lineRule="auto" w:line="240" w:after="0"/>
        <w:jc w:val="both"/>
      </w:pPr>
      <w:r>
        <w:t>1. nekretnina i pokretnina dužnika</w:t>
      </w:r>
    </w:p>
    <w:p w:rsidRDefault="00351563" w:rsidP="00351563" w:rsidR="00351563">
      <w:pPr>
        <w:spacing w:lineRule="auto" w:line="240" w:after="0"/>
        <w:jc w:val="both"/>
      </w:pPr>
      <w:r>
        <w:t>2. imovinskih prava dužnika na tuđim stvarima</w:t>
      </w:r>
    </w:p>
    <w:p w:rsidRDefault="00351563" w:rsidP="00351563" w:rsidR="00351563">
      <w:pPr>
        <w:spacing w:lineRule="auto" w:line="240" w:after="0"/>
        <w:jc w:val="both"/>
      </w:pPr>
      <w:r>
        <w:t>3. novčanih i nenovčanih tražbina dužnika</w:t>
      </w:r>
    </w:p>
    <w:p w:rsidRDefault="00351563" w:rsidP="00351563" w:rsidR="00351563">
      <w:pPr>
        <w:spacing w:lineRule="auto" w:line="240" w:after="0"/>
        <w:jc w:val="both"/>
      </w:pPr>
      <w:r>
        <w:t>4. drugih prava koja čine imovinu dužnika</w:t>
      </w:r>
    </w:p>
    <w:p w:rsidRDefault="00351563" w:rsidP="00351563" w:rsidR="00351563">
      <w:pPr>
        <w:spacing w:lineRule="auto" w:line="240" w:after="0"/>
        <w:jc w:val="both"/>
      </w:pPr>
      <w:r>
        <w:t>5. novčanih sredstava na računima</w:t>
      </w:r>
    </w:p>
    <w:p w:rsidRDefault="00351563" w:rsidP="00351563" w:rsidR="00351563">
      <w:pPr>
        <w:spacing w:lineRule="auto" w:line="240" w:after="0"/>
        <w:jc w:val="both"/>
      </w:pPr>
      <w:r>
        <w:t>6. druge imovine dužnika</w:t>
      </w:r>
    </w:p>
    <w:p w:rsidRDefault="00351563" w:rsidP="00351563" w:rsidR="00351563">
      <w:pPr>
        <w:spacing w:lineRule="auto" w:line="240" w:after="0"/>
        <w:jc w:val="both"/>
      </w:pPr>
      <w:r>
        <w:t>7. obveza dužnika unesenih u njegove poslovne knjige</w:t>
      </w:r>
    </w:p>
    <w:p w:rsidRDefault="00351563" w:rsidP="00351563" w:rsidR="00351563">
      <w:pPr>
        <w:spacing w:lineRule="auto" w:line="240" w:after="0"/>
        <w:jc w:val="both"/>
      </w:pPr>
      <w:r>
        <w:t>8. drugih novčanih i nenovčanih obveza dužnika</w:t>
      </w:r>
    </w:p>
    <w:p w:rsidRDefault="00351563" w:rsidP="00351563" w:rsidR="0035156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351563" w:rsidP="00351563" w:rsidR="00351563">
      <w:pPr>
        <w:spacing w:lineRule="auto" w:line="240" w:after="0"/>
        <w:jc w:val="both"/>
      </w:pPr>
      <w:r>
        <w:t>10. izlučnih prava</w:t>
      </w:r>
    </w:p>
    <w:p w:rsidRDefault="00351563" w:rsidP="00351563" w:rsidR="0035156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351563" w:rsidP="00351563" w:rsidR="0035156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351563" w:rsidP="00351563" w:rsidR="00351563">
      <w:pPr>
        <w:pStyle w:val="Odlomakpopisa"/>
        <w:spacing w:lineRule="auto" w:line="240" w:after="0"/>
      </w:pPr>
    </w:p>
    <w:p w:rsidRDefault="00351563" w:rsidP="00351563" w:rsidR="0035156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51563" w:rsidP="00351563" w:rsidR="00351563">
      <w:pPr>
        <w:spacing w:lineRule="auto" w:line="240" w:after="0"/>
        <w:jc w:val="both"/>
      </w:pPr>
    </w:p>
    <w:p w:rsidRDefault="00351563" w:rsidP="00351563" w:rsidR="0035156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 odgovaraju kao za davanje lažnoga iskaza u postupku pred sudom.</w:t>
      </w:r>
    </w:p>
    <w:p w:rsidRDefault="00351563" w:rsidP="00351563" w:rsidR="0035156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51563" w:rsidP="00351563" w:rsidR="0035156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</w:pPr>
      <w:r>
        <w:tab/>
      </w:r>
      <w:r>
        <w:rPr>
          <w:rFonts w:eastAsia="Times New Roman"/>
          <w:lang w:eastAsia="hr-HR"/>
        </w:rPr>
        <w:t xml:space="preserve">Predlagatelj </w:t>
      </w:r>
      <w:r>
        <w:t xml:space="preserve">Agencija za osiguranje radničkih tražbina 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>
        <w:t xml:space="preserve">16.509,73 kn. </w:t>
      </w:r>
    </w:p>
    <w:p w:rsidRDefault="00351563" w:rsidP="00351563" w:rsidR="00351563">
      <w:pPr>
        <w:spacing w:lineRule="auto" w:line="240" w:after="0"/>
        <w:ind w:firstLine="708"/>
        <w:jc w:val="both"/>
      </w:pPr>
      <w:r>
        <w:t>Iz</w:t>
      </w:r>
      <w:r>
        <w:rPr>
          <w:rFonts w:eastAsia="Times New Roman"/>
          <w:lang w:eastAsia="hr-HR"/>
        </w:rPr>
        <w:t xml:space="preserve"> zahtjeva za provedbu skraćenog stečajnog postupka proizlazi da dužnik na dan 27. srpnja 2017. u Očevidniku redoslijeda osnova za plaćanje ima evidentirane neizvršene osnove za plaćanje u neprekinutom razdoblju od 120 dana u ukupnom iznosu od 40.674,59 kn, te dužnik nema zaposlenih.</w:t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i čl. 17. SZ-a, odlučio kao u izreci ovog zaključka.</w:t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18. rujna 2018.</w:t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351563" w:rsidP="00351563" w:rsidR="0035156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351563" w:rsidP="00351563" w:rsidR="00351563">
      <w:pPr>
        <w:spacing w:lineRule="auto" w:line="240" w:after="0"/>
        <w:jc w:val="both"/>
      </w:pPr>
      <w:r>
        <w:t>Uputa o pravnom lijeku:</w:t>
      </w:r>
    </w:p>
    <w:p w:rsidRDefault="00351563" w:rsidP="00351563" w:rsidR="00351563">
      <w:pPr>
        <w:spacing w:lineRule="auto" w:line="240" w:after="0"/>
        <w:jc w:val="both"/>
      </w:pPr>
      <w:r>
        <w:t>Protiv ovoga zaključka žalba nije dopuštena (čl. 19. st. 7. SZ-a).</w:t>
      </w:r>
    </w:p>
    <w:p w:rsidRDefault="00351563" w:rsidP="00351563" w:rsidR="00351563">
      <w:pPr>
        <w:spacing w:lineRule="auto" w:line="240" w:after="0"/>
        <w:jc w:val="both"/>
      </w:pPr>
    </w:p>
    <w:p w:rsidRDefault="00351563" w:rsidP="00351563" w:rsidR="00351563">
      <w:pPr>
        <w:spacing w:lineRule="auto" w:line="240" w:after="0"/>
        <w:jc w:val="both"/>
      </w:pPr>
    </w:p>
    <w:p w:rsidRDefault="00351563" w:rsidP="00351563" w:rsidR="00351563">
      <w:pPr>
        <w:spacing w:lineRule="auto" w:line="240" w:after="0"/>
        <w:jc w:val="both"/>
      </w:pPr>
      <w:r>
        <w:t>DNA:</w:t>
      </w:r>
    </w:p>
    <w:p w:rsidRDefault="00351563" w:rsidP="00351563" w:rsidR="00351563">
      <w:pPr>
        <w:spacing w:lineRule="auto" w:line="240" w:after="0"/>
        <w:jc w:val="both"/>
      </w:pPr>
      <w:r>
        <w:t xml:space="preserve">1. direktor dužnika- Marko Posavec, Duga Rijeka 98, Duga Rijeka, 48 312 </w:t>
      </w:r>
      <w:proofErr w:type="spellStart"/>
      <w:r>
        <w:t>Rasinja</w:t>
      </w:r>
      <w:proofErr w:type="spellEnd"/>
    </w:p>
    <w:p w:rsidRDefault="00351563" w:rsidP="00351563" w:rsidR="00351563">
      <w:pPr>
        <w:spacing w:lineRule="auto" w:line="240" w:after="0"/>
        <w:jc w:val="both"/>
      </w:pPr>
      <w:r>
        <w:t>2. e-Oglasna ploča suda.</w:t>
      </w:r>
    </w:p>
    <w:p w:rsidRDefault="00351563" w:rsidP="00351563" w:rsidR="00351563">
      <w:pPr>
        <w:spacing w:lineRule="auto" w:line="240" w:after="0"/>
        <w:jc w:val="both"/>
      </w:pPr>
    </w:p>
    <w:p w:rsidRDefault="00AE649C" w:rsidP="00351563" w:rsidR="00AE649C" w:rsidRPr="00351563"/>
    <w:sectPr w:rsidSect="0032366B" w:rsidR="00AE649C" w:rsidRPr="0035156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563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5156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5156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7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St-616/2017-3</izvorni_sadrzaj>
    <derivirana_varijabla naziv="DomainObject.Oznaka_1">St-616/2017-3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25.8.2017</izvorni_sadrzaj>
    <derivirana_varijabla naziv="DomainObject.Predmet.Opis_1">Prijedlog vjerovnika za otvaranje st. postupka 25.8.2017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OBUĆA jednostavno društvo s ograničenom odgovornošću za proizvodnju, trgovinu i usluge</izvorni_sadrzaj>
    <derivirana_varijabla naziv="DomainObject.Predmet.ProtustrankaFormated_1">  LEO OBUĆA jednostavno društvo s ograničenom odgovornošću za proizvodnju, trgovinu i usluge</derivirana_varijabla>
  </DomainObject.Predmet.ProtustrankaFormated>
  <DomainObject.Predmet.ProtustrankaFormatedOIB>
    <izvorni_sadrzaj>  LEO OBUĆA jednostavno društvo s ograničenom odgovornošću za proizvodnju, trgovinu i usluge, OIB 81820241691</izvorni_sadrzaj>
    <derivirana_varijabla naziv="DomainObject.Predmet.ProtustrankaFormatedOIB_1">  LEO OBUĆA jednostavno društvo s ograničenom odgovornošću za proizvodnju, trgovinu i usluge, OIB 81820241691</derivirana_varijabla>
  </DomainObject.Predmet.ProtustrankaFormatedOIB>
  <DomainObject.Predmet.ProtustrankaFormatedWithAdress>
    <izvorni_sadrzaj> LEO OBUĆA jednostavno društvo s ograničenom odgovornošću za proizvodnju, trgovinu i usluge, Selska 88, 42230 Hrastovsko</izvorni_sadrzaj>
    <derivirana_varijabla naziv="DomainObject.Predmet.ProtustrankaFormatedWithAdress_1"> LEO OBUĆA jednostavno društvo s ograničenom odgovornošću za proizvodnju, trgovinu i usluge, Selska 88, 42230 Hrastovsko</derivirana_varijabla>
  </DomainObject.Predmet.ProtustrankaFormatedWithAdress>
  <DomainObject.Predmet.ProtustrankaFormatedWithAdressOIB>
    <izvorni_sadrzaj> LEO OBUĆA jednostavno društvo s ograničenom odgovornošću za proizvodnju, trgovinu i usluge, OIB 81820241691, Selska 88, 42230 Hrastovsko</izvorni_sadrzaj>
    <derivirana_varijabla naziv="DomainObject.Predmet.ProtustrankaFormatedWithAdressOIB_1"> LEO OBUĆA jednostavno društvo s ograničenom odgovornošću za proizvodnju, trgovinu i usluge, OIB 81820241691, Selska 88, 42230 Hrastovsko</derivirana_varijabla>
  </DomainObject.Predmet.ProtustrankaFormatedWithAdressOIB>
  <DomainObject.Predmet.ProtustrankaWithAdress>
    <izvorni_sadrzaj>LEO OBUĆA jednostavno društvo s ograničenom odgovornošću za proizvodnju, trgovinu i usluge Selska 88, 42230 Hrastovsko</izvorni_sadrzaj>
    <derivirana_varijabla naziv="DomainObject.Predmet.ProtustrankaWithAdress_1">LEO OBUĆA jednostavno društvo s ograničenom odgovornošću za proizvodnju, trgovinu i usluge Selska 88, 42230 Hrastovsko</derivirana_varijabla>
  </DomainObject.Predmet.ProtustrankaWithAdress>
  <DomainObject.Predmet.ProtustrankaWithAdressOIB>
    <izvorni_sadrzaj>LEO OBUĆA jednostavno društvo s ograničenom odgovornošću za proizvodnju, trgovinu i usluge, OIB 81820241691, Selska 88, 42230 Hrastovsko</izvorni_sadrzaj>
    <derivirana_varijabla naziv="DomainObject.Predmet.ProtustrankaWithAdressOIB_1">LEO OBUĆA jednostavno društvo s ograničenom odgovornošću za proizvodnju, trgovinu i usluge, OIB 81820241691, Selska 88, 42230 Hrastovsko</derivirana_varijabla>
  </DomainObject.Predmet.ProtustrankaWithAdressOIB>
  <DomainObject.Predmet.ProtustrankaNazivFormated>
    <izvorni_sadrzaj>LEO OBUĆA jednostavno društvo s ograničenom odgovornošću za proizvodnju, trgovinu i usluge</izvorni_sadrzaj>
    <derivirana_varijabla naziv="DomainObject.Predmet.ProtustrankaNazivFormated_1">LEO OBUĆA jednostavno društvo s ograničenom odgovornošću za proizvodnju, trgovinu i usluge</derivirana_varijabla>
  </DomainObject.Predmet.ProtustrankaNazivFormated>
  <DomainObject.Predmet.ProtustrankaNazivFormatedOIB>
    <izvorni_sadrzaj>LEO OBUĆA jednostavno društvo s ograničenom odgovornošću za proizvodnju, trgovinu i usluge, OIB 81820241691</izvorni_sadrzaj>
    <derivirana_varijabla naziv="DomainObject.Predmet.ProtustrankaNazivFormatedOIB_1">LEO OBUĆA jednostavno društvo s ograničenom odgovornošću za proizvodnju, trgovinu i usluge, OIB 81820241691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16509.73</izvorni_sadrzaj>
    <derivirana_varijabla naziv="DomainObject.Predmet.TrenutnaVrijednost_1">16509.73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LEO OBUĆA jednostavno društvo s ograničenom odgovornošću za proizvodnju, trgovinu i usluge</item>
    </izvorni_sadrzaj>
    <derivirana_varijabla naziv="DomainObject.Predmet.ProtuStrankaListFormated_1">
      <item>LEO OBUĆA jednostavno društvo s ograničenom odgovornošću za proizvodnju, trgovinu i usluge</item>
    </derivirana_varijabla>
  </DomainObject.Predmet.ProtuStrankaListFormated>
  <DomainObject.Predmet.ProtuStrankaListFormatedOIB>
    <izvorni_sadrzaj>
      <item>LEO OBUĆA jednostavno društvo s ograničenom odgovornošću za proizvodnju, trgovinu i usluge, OIB 81820241691</item>
    </izvorni_sadrzaj>
    <derivirana_varijabla naziv="DomainObject.Predmet.ProtuStrankaListFormatedOIB_1">
      <item>LEO OBUĆA jednostavno društvo s ograničenom odgovornošću za proizvodnju, trgovinu i usluge, OIB 81820241691</item>
    </derivirana_varijabla>
  </DomainObject.Predmet.ProtuStrankaListFormatedOIB>
  <DomainObject.Predmet.ProtuStrankaListFormatedWithAdress>
    <izvorni_sadrzaj>
      <item>LEO OBUĆA jednostavno društvo s ograničenom odgovornošću za proizvodnju, trgovinu i usluge, Selska 88, 42230 Hrastovsko</item>
    </izvorni_sadrzaj>
    <derivirana_varijabla naziv="DomainObject.Predmet.ProtuStrankaListFormatedWithAdress_1">
      <item>LEO OBUĆA jednostavno društvo s ograničenom odgovornošću za proizvodnju, trgovinu i usluge, Selska 88, 42230 Hrastovsko</item>
    </derivirana_varijabla>
  </DomainObject.Predmet.ProtuStrankaListFormatedWithAdress>
  <DomainObject.Predmet.ProtuStrankaListFormatedWithAdressOIB>
    <izvorni_sadrzaj>
      <item>LEO OBUĆA jednostavno društvo s ograničenom odgovornošću za proizvodnju, trgovinu i usluge, OIB 81820241691, Selska 88, 42230 Hrastovsko</item>
    </izvorni_sadrzaj>
    <derivirana_varijabla naziv="DomainObject.Predmet.ProtuStrankaListFormatedWithAdressOIB_1">
      <item>LEO OBUĆA jednostavno društvo s ograničenom odgovornošću za proizvodnju, trgovinu i usluge, OIB 81820241691, Selska 88, 42230 Hrastovsko</item>
    </derivirana_varijabla>
  </DomainObject.Predmet.ProtuStrankaListFormatedWithAdressOIB>
  <DomainObject.Predmet.ProtuStrankaListNazivFormated>
    <izvorni_sadrzaj>
      <item>LEO OBUĆA jednostavno društvo s ograničenom odgovornošću za proizvodnju, trgovinu i usluge</item>
    </izvorni_sadrzaj>
    <derivirana_varijabla naziv="DomainObject.Predmet.ProtuStrankaListNazivFormated_1">
      <item>LEO OBUĆA jednostavno društvo s ograničenom odgovornošću za proizvodnju, trgovinu i usluge</item>
    </derivirana_varijabla>
  </DomainObject.Predmet.ProtuStrankaListNazivFormated>
  <DomainObject.Predmet.ProtuStrankaListNazivFormatedOIB>
    <izvorni_sadrzaj>
      <item>LEO OBUĆA jednostavno društvo s ograničenom odgovornošću za proizvodnju, trgovinu i usluge, OIB 81820241691</item>
    </izvorni_sadrzaj>
    <derivirana_varijabla naziv="DomainObject.Predmet.ProtuStrankaListNazivFormatedOIB_1">
      <item>LEO OBUĆA jednostavno društvo s ograničenom odgovornošću za proizvodnju, trgovinu i usluge, OIB 81820241691</item>
    </derivirana_varijabla>
  </DomainObject.Predmet.ProtuStrankaListNazivFormatedOIB>
  <DomainObject.Predmet.OstaliListFormated>
    <izvorni_sadrzaj>
      <item>Marko Posavec</item>
      <item>e-Oglasna</item>
      <item>Sudski registar trgovačkog suda u Varaždinu</item>
      <item>Financijska agencija</item>
    </izvorni_sadrzaj>
    <derivirana_varijabla naziv="DomainObject.Predmet.OstaliListFormated_1">
      <item>Marko Posavec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Marko Posavec, OIB 83540111693</item>
      <item>e-Oglasna</item>
      <item>Sudski registar trgovačkog suda u Varaždinu</item>
      <item>Financijska agencija, OIB 85821130368</item>
    </izvorni_sadrzaj>
    <derivirana_varijabla naziv="DomainObject.Predmet.OstaliListFormatedOIB_1">
      <item>Marko Posavec, OIB 83540111693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Marko Posavec, Duga Rijeka 98, 48312 Duga Rijeka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Marko Posavec, Duga Rijeka 98, 48312 Duga Rijeka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Marko Posavec, OIB 83540111693, Duga Rijeka 98, 48312 Duga Rijeka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Marko Posavec, OIB 83540111693, Duga Rijeka 98, 48312 Duga Rijeka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Marko Posavec</item>
      <item>e-Oglasna</item>
      <item>Sudski registar trgovačkog suda u Varaždinu</item>
      <item>Financijska agencija</item>
    </izvorni_sadrzaj>
    <derivirana_varijabla naziv="DomainObject.Predmet.OstaliListNazivFormated_1">
      <item>Marko Posavec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Marko Posavec, OIB 83540111693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Marko Posavec, OIB 83540111693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St-616/2017-3</izvorni_sadrzaj>
    <derivirana_varijabla naziv="DomainObject.PoslovniBrojDokumenta_1">St-616/2017-3</derivirana_varijabla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LEO OBUĆA jednostavno društvo s ograničenom odgovornošću za proizvodnju, trgovinu i usluge</izvorni_sadrzaj>
    <derivirana_varijabla naziv="DomainObject.Predmet.ProtustrankaIDrugi_1">LEO OBUĆA jednostavno društvo s ograničenom odgovornošću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LEO OBUĆA jednostavno društvo s ograničenom odgovornošću za proizvodnju, trgovinu i usluge, OIB 81820241691, Selska 88, 42230 Hrastovsko</izvorni_sadrzaj>
    <derivirana_varijabla naziv="DomainObject.Predmet.ProtustrankaIDrugiAdressOIB_1">LEO OBUĆA jednostavno društvo s ograničenom odgovornošću za proizvodnju, trgovinu i usluge, OIB 81820241691,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Posavec</item>
      <item>LEO OBUĆA jednostavno društvo s ograničenom odgovornošću za proizvodnju, trgovinu i usluge</item>
      <item>Agencija za osiguranje radničkih tražbina</item>
      <item>e-Oglasna</item>
      <item>Sudski registar trgovačkog suda u Varaždinu</item>
      <item>Financijska agencija</item>
    </izvorni_sadrzaj>
    <derivirana_varijabla naziv="DomainObject.Predmet.SudioniciListNaziv_1">
      <item>Marko Posavec</item>
      <item>LEO OBUĆA jednostavno društvo s ograničenom odgovornošću za proizvodnju, trgovinu i usluge</item>
      <item>Agencija za osiguranje radničkih tražbina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Marko Posavec, OIB 83540111693, Duga Rijeka 98,48312 Duga Rijeka</item>
      <item>LEO OBUĆA jednostavno društvo s ograničenom odgovornošću za proizvodnju, trgovinu i usluge, OIB 81820241691, Selska 88,42230 Hrastovsko</item>
      <item>Agencija za osiguranje radničkih tražbina, OIB 04323472109, Frankopanska 11,10000 Zagreb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Marko Posavec, OIB 83540111693, Duga Rijeka 98,48312 Duga Rijeka</item>
      <item>LEO OBUĆA jednostavno društvo s ograničenom odgovornošću za proizvodnju, trgovinu i usluge, OIB 81820241691, Selska 88,42230 Hrastovsko</item>
      <item>Agencija za osiguranje radničkih tražbina, OIB 04323472109, Frankopanska 11,10000 Zagreb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5DB93-8A15-49EC-B343-096FFA0E2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2293</properties:Characters>
  <properties:Lines>76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2018-09-18T12:14:00Z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St-616/2017-3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