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5f76" w14:paraId="3885f76" w:rsidRDefault="00A30A6D" w:rsidP="00910611" w:rsidR="00A30A6D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A6D" w:rsidP="00D04179" w:rsidR="00A30A6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A30A6D" w:rsidP="00D04179" w:rsidR="00A30A6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A30A6D" w:rsidP="00D04179" w:rsidR="00A30A6D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03028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677D23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 xml:space="preserve">21. veljače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3104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031045" w:rsidRPr="0003104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1045" w:rsidRPr="000310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GRAĐEVINSKI KLASTER INGRAD-KRK, gospodarsko interesno udruženje, Njivice, Ulica </w:t>
      </w:r>
      <w:proofErr w:type="spellStart"/>
      <w:r w:rsidR="00031045" w:rsidRPr="00031045">
        <w:rPr>
          <w:rFonts w:eastAsia="Times New Roman" w:hAnsi="Times New Roman" w:ascii="Times New Roman"/>
          <w:bCs/>
          <w:sz w:val="24"/>
          <w:szCs w:val="24"/>
          <w:lang w:eastAsia="hr-HR"/>
        </w:rPr>
        <w:t>Japlenički</w:t>
      </w:r>
      <w:proofErr w:type="spellEnd"/>
      <w:r w:rsidR="00031045" w:rsidRPr="0003104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put 25, OIB: 92121856501, MBS: 040256746</w:t>
      </w:r>
      <w:r w:rsidR="0003104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3C1953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30.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619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31045">
        <w:rPr>
          <w:rFonts w:eastAsia="Times New Roman" w:hAnsi="Times New Roman" w:ascii="Times New Roman"/>
          <w:sz w:val="24"/>
          <w:szCs w:val="24"/>
        </w:rPr>
        <w:t xml:space="preserve">21. veljače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 xml:space="preserve">25. travnja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 xml:space="preserve">21. veljače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563" w:rsidP="009D1D07" w:rsidR="000F6563">
      <w:pPr>
        <w:spacing w:lineRule="auto" w:line="240" w:after="0"/>
      </w:pPr>
      <w:r>
        <w:separator/>
      </w:r>
    </w:p>
  </w:endnote>
  <w:endnote w:id="0" w:type="continuationSeparator">
    <w:p w:rsidRDefault="000F6563" w:rsidP="009D1D07" w:rsidR="000F65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A30A6D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563" w:rsidP="009D1D07" w:rsidR="000F6563">
      <w:pPr>
        <w:spacing w:lineRule="auto" w:line="240" w:after="0"/>
      </w:pPr>
      <w:r>
        <w:separator/>
      </w:r>
    </w:p>
  </w:footnote>
  <w:footnote w:id="0" w:type="continuationSeparator">
    <w:p w:rsidRDefault="000F6563" w:rsidP="009D1D07" w:rsidR="000F65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030289">
      <w:rPr>
        <w:rFonts w:eastAsia="Times New Roman" w:hAnsi="Times New Roman" w:ascii="Times New Roman"/>
        <w:sz w:val="24"/>
        <w:szCs w:val="24"/>
        <w:lang w:eastAsia="hr-HR"/>
      </w:rPr>
      <w:t>2</w:t>
    </w:r>
    <w:r w:rsidR="00677D23">
      <w:rPr>
        <w:rFonts w:eastAsia="Times New Roman" w:hAnsi="Times New Roman" w:ascii="Times New Roman"/>
        <w:sz w:val="24"/>
        <w:szCs w:val="24"/>
        <w:lang w:eastAsia="hr-HR"/>
      </w:rPr>
      <w:t>0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-</w:t>
    </w:r>
    <w:r w:rsidR="0074746D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E1F46"/>
    <w:rsid w:val="000E7A53"/>
    <w:rsid w:val="000F656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4562C"/>
    <w:rsid w:val="0035116D"/>
    <w:rsid w:val="0035281C"/>
    <w:rsid w:val="00380610"/>
    <w:rsid w:val="003937F9"/>
    <w:rsid w:val="003A2A2F"/>
    <w:rsid w:val="003C1953"/>
    <w:rsid w:val="003C3081"/>
    <w:rsid w:val="003E2969"/>
    <w:rsid w:val="00465414"/>
    <w:rsid w:val="004A5F9A"/>
    <w:rsid w:val="004B3568"/>
    <w:rsid w:val="004C4873"/>
    <w:rsid w:val="004C68D2"/>
    <w:rsid w:val="004F790C"/>
    <w:rsid w:val="00505DED"/>
    <w:rsid w:val="00543265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0A6D"/>
    <w:rsid w:val="00A31610"/>
    <w:rsid w:val="00A409F8"/>
    <w:rsid w:val="00A8533D"/>
    <w:rsid w:val="00AE5848"/>
    <w:rsid w:val="00B10A9E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0A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0A6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0A6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0A6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0A6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0A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0A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0A6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0A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0A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GRAĐEVINSKI KLASTER INGRAD - KRK gospodarsko interesno udruženje</izvorni_sadrzaj>
    <derivirana_varijabla naziv="DomainObject.Predmet.ProtustrankaFormated_1">  GRAĐEVINSKI KLASTER INGRAD - KRK gospodarsko interesno udruženje</derivirana_varijabla>
  </DomainObject.Predmet.ProtustrankaFormated>
  <DomainObject.Predmet.ProtustrankaFormatedOIB>
    <izvorni_sadrzaj>  GRAĐEVINSKI KLASTER INGRAD - KRK gospodarsko interesno udruženje, OIB 92121856501</izvorni_sadrzaj>
    <derivirana_varijabla naziv="DomainObject.Predmet.ProtustrankaFormatedOIB_1">  GRAĐEVINSKI KLASTER INGRAD - KRK gospodarsko interesno udruženje, OIB 92121856501</derivirana_varijabla>
  </DomainObject.Predmet.ProtustrankaFormatedOIB>
  <DomainObject.Predmet.ProtustrankaFormatedWithAdress>
    <izvorni_sadrzaj> GRAĐEVINSKI KLASTER INGRAD - KRK gospodarsko interesno udruženje, Japlenički put 25, 51512 Njivice</izvorni_sadrzaj>
    <derivirana_varijabla naziv="DomainObject.Predmet.ProtustrankaFormatedWithAdress_1"> GRAĐEVINSKI KLASTER INGRAD - KRK gospodarsko interesno udruženje, Japlenički put 25, 51512 Njivice</derivirana_varijabla>
  </DomainObject.Predmet.ProtustrankaFormatedWithAdress>
  <DomainObject.Predmet.ProtustrankaFormatedWithAdressOIB>
    <izvorni_sadrzaj> GRAĐEVINSKI KLASTER INGRAD - KRK gospodarsko interesno udruženje, OIB 92121856501, Japlenički put 25, 51512 Njivice</izvorni_sadrzaj>
    <derivirana_varijabla naziv="DomainObject.Predmet.ProtustrankaFormatedWithAdressOIB_1"> GRAĐEVINSKI KLASTER INGRAD - KRK gospodarsko interesno udruženje, OIB 92121856501, Japlenički put 25, 51512 Njivice</derivirana_varijabla>
  </DomainObject.Predmet.ProtustrankaFormatedWithAdressOIB>
  <DomainObject.Predmet.ProtustrankaWithAdress>
    <izvorni_sadrzaj>GRAĐEVINSKI KLASTER INGRAD - KRK gospodarsko interesno udruženje Japlenički put 25, 51512 Njivice</izvorni_sadrzaj>
    <derivirana_varijabla naziv="DomainObject.Predmet.ProtustrankaWithAdress_1">GRAĐEVINSKI KLASTER INGRAD - KRK gospodarsko interesno udruženje Japlenički put 25, 51512 Njivice</derivirana_varijabla>
  </DomainObject.Predmet.ProtustrankaWithAdress>
  <DomainObject.Predmet.ProtustrankaWithAdressOIB>
    <izvorni_sadrzaj>GRAĐEVINSKI KLASTER INGRAD - KRK gospodarsko interesno udruženje, OIB 92121856501, Japlenički put 25, 51512 Njivice</izvorni_sadrzaj>
    <derivirana_varijabla naziv="DomainObject.Predmet.ProtustrankaWithAdressOIB_1">GRAĐEVINSKI KLASTER INGRAD - KRK gospodarsko interesno udruženje, OIB 92121856501, Japlenički put 25, 51512 Njivice</derivirana_varijabla>
  </DomainObject.Predmet.ProtustrankaWithAdressOIB>
  <DomainObject.Predmet.ProtustrankaNazivFormated>
    <izvorni_sadrzaj>GRAĐEVINSKI KLASTER INGRAD - KRK gospodarsko interesno udruženje</izvorni_sadrzaj>
    <derivirana_varijabla naziv="DomainObject.Predmet.ProtustrankaNazivFormated_1">GRAĐEVINSKI KLASTER INGRAD - KRK gospodarsko interesno udruženje</derivirana_varijabla>
  </DomainObject.Predmet.ProtustrankaNazivFormated>
  <DomainObject.Predmet.ProtustrankaNazivFormatedOIB>
    <izvorni_sadrzaj>GRAĐEVINSKI KLASTER INGRAD - KRK gospodarsko interesno udruženje, OIB 92121856501</izvorni_sadrzaj>
    <derivirana_varijabla naziv="DomainObject.Predmet.ProtustrankaNazivFormatedOIB_1">GRAĐEVINSKI KLASTER INGRAD - KRK gospodarsko interesno udruženje, OIB 92121856501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GRAĐEVINSKI KLASTER INGRAD - KRK gospodarsko interesno udruženje</item>
    </izvorni_sadrzaj>
    <derivirana_varijabla naziv="DomainObject.Predmet.ProtuStrankaListFormated_1">
      <item>GRAĐEVINSKI KLASTER INGRAD - KRK gospodarsko interesno udruženje</item>
    </derivirana_varijabla>
  </DomainObject.Predmet.ProtuStrankaListFormated>
  <DomainObject.Predmet.ProtuStrankaListFormatedOIB>
    <izvorni_sadrzaj>
      <item>GRAĐEVINSKI KLASTER INGRAD - KRK gospodarsko interesno udruženje, OIB 92121856501</item>
    </izvorni_sadrzaj>
    <derivirana_varijabla naziv="DomainObject.Predmet.ProtuStrankaListFormatedOIB_1">
      <item>GRAĐEVINSKI KLASTER INGRAD - KRK gospodarsko interesno udruženje, OIB 92121856501</item>
    </derivirana_varijabla>
  </DomainObject.Predmet.ProtuStrankaListFormatedOIB>
  <DomainObject.Predmet.ProtuStrankaListFormatedWithAdress>
    <izvorni_sadrzaj>
      <item>GRAĐEVINSKI KLASTER INGRAD - KRK gospodarsko interesno udruženje, Japlenički put 25, 51512 Njivice</item>
    </izvorni_sadrzaj>
    <derivirana_varijabla naziv="DomainObject.Predmet.ProtuStrankaListFormatedWithAdress_1">
      <item>GRAĐEVINSKI KLASTER INGRAD - KRK gospodarsko interesno udruženje, Japlenički put 25, 51512 Njivice</item>
    </derivirana_varijabla>
  </DomainObject.Predmet.ProtuStrankaListFormatedWithAdress>
  <DomainObject.Predmet.ProtuStrankaListFormatedWithAdressOIB>
    <izvorni_sadrzaj>
      <item>GRAĐEVINSKI KLASTER INGRAD - KRK gospodarsko interesno udruženje, OIB 92121856501, Japlenički put 25, 51512 Njivice</item>
    </izvorni_sadrzaj>
    <derivirana_varijabla naziv="DomainObject.Predmet.ProtuStrankaListFormatedWithAdressOIB_1">
      <item>GRAĐEVINSKI KLASTER INGRAD - KRK gospodarsko interesno udruženje, OIB 92121856501, Japlenički put 25, 51512 Njivice</item>
    </derivirana_varijabla>
  </DomainObject.Predmet.ProtuStrankaListFormatedWithAdressOIB>
  <DomainObject.Predmet.ProtuStrankaListNazivFormated>
    <izvorni_sadrzaj>
      <item>GRAĐEVINSKI KLASTER INGRAD - KRK gospodarsko interesno udruženje</item>
    </izvorni_sadrzaj>
    <derivirana_varijabla naziv="DomainObject.Predmet.ProtuStrankaListNazivFormated_1">
      <item>GRAĐEVINSKI KLASTER INGRAD - KRK gospodarsko interesno udruženje</item>
    </derivirana_varijabla>
  </DomainObject.Predmet.ProtuStrankaListNazivFormated>
  <DomainObject.Predmet.ProtuStrankaListNazivFormatedOIB>
    <izvorni_sadrzaj>
      <item>GRAĐEVINSKI KLASTER INGRAD - KRK gospodarsko interesno udruženje, OIB 92121856501</item>
    </izvorni_sadrzaj>
    <derivirana_varijabla naziv="DomainObject.Predmet.ProtuStrankaListNazivFormatedOIB_1">
      <item>GRAĐEVINSKI KLASTER INGRAD - KRK gospodarsko interesno udruženje, OIB 92121856501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GRAĐEVINSKI KLASTER INGRAD - KRK gospodarsko interesno udruženje</izvorni_sadrzaj>
    <derivirana_varijabla naziv="DomainObject.Predmet.ProtustrankaIDrugi_1">GRAĐEVINSKI KLASTER INGRAD - KRK gospodarsko interesno udruženje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GRAĐEVINSKI KLASTER INGRAD - KRK gospodarsko interesno udruženje, OIB 92121856501, Japlenički put 25, 51512 Njivice</izvorni_sadrzaj>
    <derivirana_varijabla naziv="DomainObject.Predmet.ProtustrankaIDrugiAdressOIB_1">GRAĐEVINSKI KLASTER INGRAD - KRK gospodarsko interesno udruženje, OIB 92121856501, Japlenički put 25,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GRAĐEVINSKI KLASTER INGRAD - KRK gospodarsko interesno udruženje</item>
    </izvorni_sadrzaj>
    <derivirana_varijabla naziv="DomainObject.Predmet.SudioniciListNaziv_1">
      <item>FINA  Rijeka</item>
      <item>GRAĐEVINSKI KLASTER INGRAD - KRK gospodarsko interesno udruženje</item>
    </derivirana_varijabla>
  </DomainObject.Predmet.SudioniciListNaziv>
  <DomainObject.Predmet.SudioniciListAdressOIB>
    <izvorni_sadrzaj>
      <item>FINA  Rijeka, OIB 85821130368, Frana Kurelca 8,51000 Rijeka</item>
      <item>GRAĐEVINSKI KLASTER INGRAD - KRK gospodarsko interesno udruženje, OIB 92121856501, Japlenički put 25,51512 Njivice</item>
    </izvorni_sadrzaj>
    <derivirana_varijabla naziv="DomainObject.Predmet.SudioniciListAdressOIB_1">
      <item>FINA  Rijeka, OIB 85821130368, Frana Kurelca 8,51000 Rijeka</item>
      <item>GRAĐEVINSKI KLASTER INGRAD - KRK gospodarsko interesno udruženje, OIB 92121856501, Japlenički put 25,51512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92121856501</item>
    </izvorni_sadrzaj>
    <derivirana_varijabla naziv="DomainObject.Predmet.SudioniciListNazivOIB_1">
      <item>, OIB 85821130368</item>
      <item>, OIB 92121856501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1578</properties:Characters>
  <properties:Lines>58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2017-02-21T07:58:00Z</dcterms:created>
  <dc:creator>Sanela Uzelac</dc:creator>
  <cp:lastModifiedBy>Sanela Uzelac</cp:lastModifiedBy>
  <cp:lastPrinted>2017-01-31T09:26:00Z</cp:lastPrinted>
  <dcterms:modified xmlns:xsi="http://www.w3.org/2001/XMLSchema-instance" xsi:type="dcterms:W3CDTF">2017-02-21T13:00:00Z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