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5144" w14:paraId="8c5514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9C3813">
        <w:t>7039</w:t>
      </w:r>
      <w:r>
        <w:t>/1</w:t>
      </w:r>
      <w:r w:rsidR="00E0249D">
        <w:t>5</w:t>
      </w:r>
      <w:r w:rsidR="00AD617D">
        <w:t>-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DF0846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E0249D" w:rsidRPr="00D807D5">
        <w:rPr>
          <w:lang w:val="pt-BR"/>
        </w:rPr>
        <w:t>MESNICE SPAJIĆ j.d.o.o., Zagreb, Ozaljska 93, OIB: 09870768936</w:t>
      </w:r>
      <w:r w:rsidRPr="00DC7C75">
        <w:t xml:space="preserve">, </w:t>
      </w:r>
      <w:r w:rsidR="00DF0846" w:rsidRPr="00DF0846">
        <w:rPr>
          <w:lang w:val="pt-BR"/>
        </w:rPr>
        <w:t>23. veljače</w:t>
      </w:r>
      <w:r w:rsidRPr="00DF0846">
        <w:rPr>
          <w:lang w:val="pt-BR"/>
        </w:rPr>
        <w:t xml:space="preserve"> 201</w:t>
      </w:r>
      <w:r w:rsidR="00AD617D" w:rsidRPr="00DF0846">
        <w:rPr>
          <w:lang w:val="pt-BR"/>
        </w:rPr>
        <w:t>7</w:t>
      </w:r>
      <w:r w:rsidRPr="00DF0846">
        <w:rPr>
          <w:lang w:val="pt-BR"/>
        </w:rPr>
        <w:t>.</w:t>
      </w:r>
      <w:r w:rsidRPr="00DF0846">
        <w:t>,</w:t>
      </w: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405469" w:rsidR="00405469" w:rsidRPr="00DF0846">
      <w:pPr>
        <w:jc w:val="both"/>
      </w:pPr>
      <w:r w:rsidRPr="00A93839">
        <w:t xml:space="preserve">I. Otvara se stečajni postupak nad dužnikom </w:t>
      </w:r>
      <w:r w:rsidR="00E0249D" w:rsidRPr="00D807D5">
        <w:rPr>
          <w:lang w:val="pt-BR"/>
        </w:rPr>
        <w:t>MESNICE SPAJIĆ j.d.o.o., Zagreb, Ozaljska 93, OIB: 09870768936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DF0846" w:rsidRPr="00DF0846">
        <w:t>23. veljače 2017.</w:t>
      </w:r>
      <w:r w:rsidRPr="00DF0846">
        <w:t xml:space="preserve"> u 14.00 sati.</w:t>
      </w:r>
    </w:p>
    <w:p w:rsidRDefault="00405469" w:rsidP="00405469" w:rsidR="00405469" w:rsidRPr="00DF0846">
      <w:pPr>
        <w:jc w:val="both"/>
      </w:pPr>
      <w:r w:rsidRPr="00DC7C75">
        <w:t xml:space="preserve">II. Za stečajnog upravitelja imenuje se </w:t>
      </w:r>
      <w:r w:rsidR="00DF0846" w:rsidRPr="00DF0846">
        <w:t>Marinko Paić</w:t>
      </w:r>
      <w:r w:rsidRPr="00DF0846">
        <w:t xml:space="preserve">, OIB </w:t>
      </w:r>
      <w:r w:rsidR="00DF0846" w:rsidRPr="00DF0846">
        <w:t>55654806007</w:t>
      </w:r>
      <w:r w:rsidRPr="00DF0846">
        <w:t xml:space="preserve">, Zagreb, </w:t>
      </w:r>
      <w:r w:rsidR="00DF0846" w:rsidRPr="00DF0846">
        <w:t>IV. Požarinje 6</w:t>
      </w:r>
      <w:r w:rsidRPr="00DF0846">
        <w:t>.</w:t>
      </w:r>
    </w:p>
    <w:p w:rsidRDefault="00405469" w:rsidP="00405469" w:rsidR="00405469" w:rsidRPr="00A93839">
      <w:pPr>
        <w:jc w:val="both"/>
      </w:pPr>
      <w:r w:rsidRPr="00A93839">
        <w:t xml:space="preserve">III. Zaključuje se stečajni postupak nad dužnikom </w:t>
      </w:r>
      <w:r w:rsidR="00E0249D" w:rsidRPr="00D807D5">
        <w:rPr>
          <w:lang w:val="pt-BR"/>
        </w:rPr>
        <w:t>MESNICE SPAJIĆ j.d.o.o., Zagreb, Ozaljska 93, OIB: 09870768936</w:t>
      </w:r>
      <w:r w:rsidRPr="00A93839">
        <w:t>.</w:t>
      </w:r>
    </w:p>
    <w:p w:rsidRDefault="00405469" w:rsidP="00405469" w:rsidR="0040546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405469" w:rsidR="0040546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E0249D" w:rsidRPr="00D807D5">
        <w:rPr>
          <w:lang w:val="pt-BR"/>
        </w:rPr>
        <w:t>MESNICE SPAJIĆ j.d.o.o., Zagreb, Ozaljska 93, OIB: 09870768936</w:t>
      </w:r>
      <w:r w:rsidRPr="00C70ACC">
        <w:rPr>
          <w:lang w:val="pt-BR"/>
        </w:rPr>
        <w:t>.</w:t>
      </w:r>
    </w:p>
    <w:p w:rsidRDefault="00A4782B" w:rsidP="00A4782B" w:rsidR="00A4782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A4782B" w:rsidP="00A4782B" w:rsidR="00A4782B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E0249D">
        <w:t>23. studenog 2015</w:t>
      </w:r>
      <w:r w:rsidR="00AD617D">
        <w:t>.</w:t>
      </w:r>
      <w:r>
        <w:t xml:space="preserve"> u Očevidniku redoslijeda osnova za plaćanje ima evidentirane neizvršene osnove za plaćanje u neprekinutom razdoblju od 120 dana, u ukupnom iznosu od </w:t>
      </w:r>
      <w:r w:rsidR="00E0249D">
        <w:t>159.566,66</w:t>
      </w:r>
      <w:r>
        <w:t xml:space="preserve"> kn, kao i da dužnik ima </w:t>
      </w:r>
      <w:r w:rsidR="00E0249D">
        <w:t>3 zaposlenih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E0249D" w:rsidR="00E0249D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E0249D">
        <w:t>17. svibnja</w:t>
      </w:r>
      <w:r w:rsidRPr="00C70ACC">
        <w:t xml:space="preserve"> 2016. održano je ročište radi očitovanja o prijedlogu za otvaranje stečajnog postupka na koje</w:t>
      </w:r>
      <w:r w:rsidR="00630951">
        <w:t xml:space="preserve"> je </w:t>
      </w:r>
      <w:r w:rsidR="00630951">
        <w:lastRenderedPageBreak/>
        <w:t>pristupi</w:t>
      </w:r>
      <w:r w:rsidR="00E0249D">
        <w:t>la</w:t>
      </w:r>
      <w:r w:rsidR="00630951">
        <w:t xml:space="preserve"> </w:t>
      </w:r>
      <w:r w:rsidRPr="00C70ACC">
        <w:t>zastupni</w:t>
      </w:r>
      <w:r w:rsidR="00E0249D">
        <w:t xml:space="preserve">ca </w:t>
      </w:r>
      <w:r w:rsidRPr="00C70ACC">
        <w:t>po zakonu dužnika</w:t>
      </w:r>
      <w:r w:rsidR="00630951">
        <w:t xml:space="preserve"> te potvrdi</w:t>
      </w:r>
      <w:r w:rsidR="00E0249D">
        <w:t>la</w:t>
      </w:r>
      <w:r w:rsidR="00630951">
        <w:t xml:space="preserve"> navode iz </w:t>
      </w:r>
      <w:r w:rsidR="00EC7184">
        <w:t xml:space="preserve">podneska </w:t>
      </w:r>
      <w:r w:rsidR="00E0249D">
        <w:t>kojeg je dužnik dostavio sudu 26. travnja</w:t>
      </w:r>
      <w:r w:rsidR="00E0249D" w:rsidRPr="00184012">
        <w:t xml:space="preserve"> 2016.  (list </w:t>
      </w:r>
      <w:r w:rsidR="00E0249D">
        <w:t>11</w:t>
      </w:r>
      <w:r w:rsidR="00E0249D" w:rsidRPr="00184012">
        <w:t xml:space="preserve"> spisa)</w:t>
      </w:r>
      <w:r w:rsidR="00E0249D">
        <w:t>, a</w:t>
      </w:r>
      <w:r w:rsidR="00E0249D" w:rsidRPr="00184012">
        <w:t xml:space="preserve"> u kojem je naveo da dužnik nema imovine kao što su pokretnine i nekretnine jer je djelatnost obavljao u iznajmljenom prostoru </w:t>
      </w:r>
      <w:r w:rsidR="00E0249D">
        <w:t>te da nema novčanih potraživanja. Spisu prileži i podnesak Ministarstva financija, Porezna uprava, Područni ured Zagreb, Ispostava Trešnjevka s prilozima od 13. lipnja 2016.</w:t>
      </w:r>
      <w:r w:rsidR="00E0249D" w:rsidRPr="00C754BE">
        <w:t xml:space="preserve"> </w:t>
      </w:r>
      <w:r w:rsidR="00E0249D">
        <w:t xml:space="preserve">(list 16-30 spisa) </w:t>
      </w:r>
      <w:r w:rsidR="00E0249D" w:rsidRPr="00C754BE">
        <w:t>prema kojima u informacijskom sustavu Porezne uprave nisu evidentirani podaci o nekretninama, pokretninama i motornim vozilima dužnika.</w:t>
      </w:r>
    </w:p>
    <w:p w:rsidRDefault="00405469" w:rsidP="00630951" w:rsidR="00405469">
      <w:pPr>
        <w:ind w:firstLine="708"/>
        <w:jc w:val="both"/>
      </w:pPr>
      <w:r w:rsidRPr="003A7D16">
        <w:t xml:space="preserve">Sud je rješenjem od </w:t>
      </w:r>
      <w:r w:rsidR="00E0249D">
        <w:t>30. studenog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>osobe koje imaju pravni interes za prove</w:t>
      </w:r>
      <w:r w:rsidR="008012C4">
        <w:t>dbom stečajnoga postup</w:t>
      </w:r>
      <w:r w:rsidRPr="00A93839">
        <w:t xml:space="preserve">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E0249D">
        <w:t>30. studenog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  <w:rPr>
          <w:color w:val="FF0000"/>
        </w:rPr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8012C4">
        <w:t xml:space="preserve">ješća, izjava ili popisa da </w:t>
      </w:r>
      <w:r w:rsidRPr="003A7D16">
        <w:t xml:space="preserve"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A4782B">
        <w:t xml:space="preserve"> </w:t>
      </w:r>
    </w:p>
    <w:p w:rsidRDefault="00316E60" w:rsidP="00316E60" w:rsidR="00316E60" w:rsidRPr="00E0249D">
      <w:pPr>
        <w:ind w:firstLine="720"/>
        <w:jc w:val="both"/>
      </w:pPr>
      <w:r w:rsidRPr="00E0249D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A4782B">
      <w:pPr>
        <w:ind w:firstLine="708"/>
        <w:jc w:val="both"/>
        <w:rPr>
          <w:color w:val="FF0000"/>
        </w:rPr>
      </w:pPr>
    </w:p>
    <w:p w:rsidRDefault="00405469" w:rsidP="00405469" w:rsidR="00405469" w:rsidRPr="00DF0846">
      <w:pPr>
        <w:jc w:val="center"/>
      </w:pPr>
      <w:r w:rsidRPr="00372077">
        <w:t xml:space="preserve">U </w:t>
      </w:r>
      <w:r w:rsidRPr="00DC7C75">
        <w:t xml:space="preserve">Zagrebu </w:t>
      </w:r>
      <w:r w:rsidR="00DF0846" w:rsidRPr="00DF0846">
        <w:t>23. veljače 2017.</w:t>
      </w:r>
    </w:p>
    <w:p w:rsidRDefault="00405469" w:rsidP="00405469" w:rsidR="00405469" w:rsidRPr="003A7D16">
      <w:pPr>
        <w:jc w:val="right"/>
      </w:pPr>
      <w:r w:rsidRPr="003A7D16">
        <w:t>Sudac:</w:t>
      </w:r>
    </w:p>
    <w:p w:rsidRDefault="00AD617D" w:rsidP="00405469" w:rsidR="00405469">
      <w:pPr>
        <w:jc w:val="right"/>
      </w:pPr>
      <w:r>
        <w:t>Nikolina Dorić Hadžisejdić</w:t>
      </w:r>
      <w:r w:rsidR="007341D4">
        <w:t xml:space="preserve"> v.r.</w:t>
      </w:r>
    </w:p>
    <w:p w:rsidRDefault="00DF0846" w:rsidP="00405469" w:rsidR="00DF084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7341D4" w:rsidP="00405469" w:rsidR="007341D4">
      <w:pPr>
        <w:jc w:val="both"/>
      </w:pPr>
    </w:p>
    <w:p w:rsidRDefault="007341D4" w:rsidP="007341D4" w:rsidR="007341D4">
      <w:pPr>
        <w:pStyle w:val="Bezproreda"/>
        <w:ind w:firstLine="708" w:left="4248"/>
      </w:pPr>
      <w:r>
        <w:t>Za točnost otpravka – ovlašteni službenik</w:t>
      </w:r>
    </w:p>
    <w:p w:rsidRDefault="007341D4" w:rsidP="007341D4" w:rsidR="007341D4">
      <w:pPr>
        <w:pStyle w:val="Bezproreda"/>
        <w:ind w:firstLine="708" w:left="5664"/>
      </w:pPr>
      <w:r>
        <w:t>Ivana Stampf</w:t>
      </w:r>
    </w:p>
    <w:p w:rsidRDefault="007341D4" w:rsidP="00405469" w:rsidR="007341D4">
      <w:pPr>
        <w:jc w:val="both"/>
      </w:pPr>
    </w:p>
    <w:sectPr w:rsidSect="00DF0846" w:rsidR="007341D4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341D4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C3813">
          <w:t>7039</w:t>
        </w:r>
        <w:r w:rsidR="00405469">
          <w:t>/1</w:t>
        </w:r>
        <w:r w:rsidR="00E0249D">
          <w:t>5</w:t>
        </w:r>
        <w:r w:rsidR="00AD617D">
          <w:t>-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5B73"/>
    <w:rsid w:val="00693D34"/>
    <w:rsid w:val="006F05DF"/>
    <w:rsid w:val="0070027B"/>
    <w:rsid w:val="007341D4"/>
    <w:rsid w:val="007859F3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3813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DF0846"/>
    <w:rsid w:val="00E0249D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341D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341D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66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7039</izvorni_sadrzaj>
    <derivirana_varijabla naziv="DomainObject.Predmet.Broj_1">7039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St-7039/2015</izvorni_sadrzaj>
    <derivirana_varijabla naziv="DomainObject.Predmet.OznakaBroj_1">St-7039/2015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SPAJIĆ j.d.o.o. zastupanog po punomoćniku PETRA SPAJIĆ</izvorni_sadrzaj>
    <derivirana_varijabla naziv="DomainObject.Predmet.ProtustrankaFormated_1">  MESNICE SPAJIĆ j.d.o.o. zastupanog po punomoćniku PETRA SPAJIĆ</derivirana_varijabla>
  </DomainObject.Predmet.ProtustrankaFormated>
  <DomainObject.Predmet.ProtustrankaFormatedOIB>
    <izvorni_sadrzaj>  MESNICE SPAJIĆ j.d.o.o., OIB 09870768936 zastupanog po punomoćniku PETRA SPAJIĆ</izvorni_sadrzaj>
    <derivirana_varijabla naziv="DomainObject.Predmet.ProtustrankaFormatedOIB_1">  MESNICE SPAJIĆ j.d.o.o., OIB 09870768936 zastupanog po punomoćniku PETRA SPAJIĆ</derivirana_varijabla>
  </DomainObject.Predmet.ProtustrankaFormatedOIB>
  <DomainObject.Predmet.ProtustrankaFormatedWithAdress>
    <izvorni_sadrzaj> MESNICE SPAJIĆ j.d.o.o., Ozaljska 93, 10000 Zagreb zastupanog po punomoćniku PETRA SPAJIĆ</izvorni_sadrzaj>
    <derivirana_varijabla naziv="DomainObject.Predmet.ProtustrankaFormatedWithAdress_1"> MESNICE SPAJIĆ j.d.o.o., Ozaljska 93, 10000 Zagreb zastupanog po punomoćniku PETRA SPAJIĆ</derivirana_varijabla>
  </DomainObject.Predmet.ProtustrankaFormatedWithAdress>
  <DomainObject.Predmet.ProtustrankaFormatedWithAdressOIB>
    <izvorni_sadrzaj> MESNICE SPAJIĆ j.d.o.o., OIB 09870768936, Ozaljska 93, 10000 Zagreb zastupanog po punomoćniku PETRA SPAJIĆ</izvorni_sadrzaj>
    <derivirana_varijabla naziv="DomainObject.Predmet.ProtustrankaFormatedWithAdressOIB_1"> MESNICE SPAJIĆ j.d.o.o., OIB 09870768936, Ozaljska 93, 10000 Zagreb zastupanog po punomoćniku PETRA SPAJIĆ</derivirana_varijabla>
  </DomainObject.Predmet.ProtustrankaFormatedWithAdressOIB>
  <DomainObject.Predmet.ProtustrankaWithAdress>
    <izvorni_sadrzaj>MESNICE SPAJIĆ j.d.o.o. Ozaljska 93, 10000 Zagreb</izvorni_sadrzaj>
    <derivirana_varijabla naziv="DomainObject.Predmet.ProtustrankaWithAdress_1">MESNICE SPAJIĆ j.d.o.o. Ozaljska 93, 10000 Zagreb</derivirana_varijabla>
  </DomainObject.Predmet.ProtustrankaWithAdress>
  <DomainObject.Predmet.ProtustrankaWithAdressOIB>
    <izvorni_sadrzaj>MESNICE SPAJIĆ j.d.o.o., OIB 09870768936, Ozaljska 93, 10000 Zagreb</izvorni_sadrzaj>
    <derivirana_varijabla naziv="DomainObject.Predmet.ProtustrankaWithAdressOIB_1">MESNICE SPAJIĆ j.d.o.o., OIB 09870768936, Ozaljska 93, 10000 Zagreb</derivirana_varijabla>
  </DomainObject.Predmet.ProtustrankaWithAdressOIB>
  <DomainObject.Predmet.ProtustrankaNazivFormated>
    <izvorni_sadrzaj>MESNICE SPAJIĆ j.d.o.o.</izvorni_sadrzaj>
    <derivirana_varijabla naziv="DomainObject.Predmet.ProtustrankaNazivFormated_1">MESNICE SPAJIĆ j.d.o.o.</derivirana_varijabla>
  </DomainObject.Predmet.ProtustrankaNazivFormated>
  <DomainObject.Predmet.ProtustrankaNazivFormatedOIB>
    <izvorni_sadrzaj>MESNICE SPAJIĆ j.d.o.o., OIB 09870768936</izvorni_sadrzaj>
    <derivirana_varijabla naziv="DomainObject.Predmet.ProtustrankaNazivFormatedOIB_1">MESNICE SPAJIĆ j.d.o.o., OIB 09870768936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MESNICE SPAJIĆ j.d.o.o. zastupanog po punomoćniku PETRA SPAJIĆ</item>
    </izvorni_sadrzaj>
    <derivirana_varijabla naziv="DomainObject.Predmet.ProtuStrankaListFormated_1">
      <item>MESNICE SPAJIĆ j.d.o.o. zastupanog po punomoćniku PETRA SPAJIĆ</item>
    </derivirana_varijabla>
  </DomainObject.Predmet.ProtuStrankaListFormated>
  <DomainObject.Predmet.ProtuStrankaListFormatedOIB>
    <izvorni_sadrzaj>
      <item>MESNICE SPAJIĆ j.d.o.o., OIB 09870768936 zastupanog po punomoćniku PETRA SPAJIĆ</item>
    </izvorni_sadrzaj>
    <derivirana_varijabla naziv="DomainObject.Predmet.ProtuStrankaListFormatedOIB_1">
      <item>MESNICE SPAJIĆ j.d.o.o., OIB 09870768936 zastupanog po punomoćniku PETRA SPAJIĆ</item>
    </derivirana_varijabla>
  </DomainObject.Predmet.ProtuStrankaListFormatedOIB>
  <DomainObject.Predmet.ProtuStrankaListFormatedWithAdress>
    <izvorni_sadrzaj>
      <item>MESNICE SPAJIĆ j.d.o.o., Ozaljska 93, 10000 Zagreb zastupanog po punomoćniku PETRA SPAJIĆ</item>
    </izvorni_sadrzaj>
    <derivirana_varijabla naziv="DomainObject.Predmet.ProtuStrankaListFormatedWithAdress_1">
      <item>MESNICE SPAJIĆ j.d.o.o., Ozaljska 93, 10000 Zagreb zastupanog po punomoćniku PETRA SPAJIĆ</item>
    </derivirana_varijabla>
  </DomainObject.Predmet.ProtuStrankaListFormatedWithAdress>
  <DomainObject.Predmet.ProtuStrankaListFormatedWithAdressOIB>
    <izvorni_sadrzaj>
      <item>MESNICE SPAJIĆ j.d.o.o., OIB 09870768936, Ozaljska 93, 10000 Zagreb zastupanog po punomoćniku PETRA SPAJIĆ</item>
    </izvorni_sadrzaj>
    <derivirana_varijabla naziv="DomainObject.Predmet.ProtuStrankaListFormatedWithAdressOIB_1">
      <item>MESNICE SPAJIĆ j.d.o.o., OIB 09870768936, Ozaljska 93, 10000 Zagreb zastupanog po punomoćniku PETRA SPAJIĆ</item>
    </derivirana_varijabla>
  </DomainObject.Predmet.ProtuStrankaListFormatedWithAdressOIB>
  <DomainObject.Predmet.ProtuStrankaListNazivFormated>
    <izvorni_sadrzaj>
      <item>MESNICE SPAJIĆ j.d.o.o.</item>
    </izvorni_sadrzaj>
    <derivirana_varijabla naziv="DomainObject.Predmet.ProtuStrankaListNazivFormated_1">
      <item>MESNICE SPAJIĆ j.d.o.o.</item>
    </derivirana_varijabla>
  </DomainObject.Predmet.ProtuStrankaListNazivFormated>
  <DomainObject.Predmet.ProtuStrankaListNazivFormatedOIB>
    <izvorni_sadrzaj>
      <item>MESNICE SPAJIĆ j.d.o.o., OIB 09870768936</item>
    </izvorni_sadrzaj>
    <derivirana_varijabla naziv="DomainObject.Predmet.ProtuStrankaListNazivFormatedOIB_1">
      <item>MESNICE SPAJIĆ j.d.o.o., OIB 09870768936</item>
    </derivirana_varijabla>
  </DomainObject.Predmet.ProtuStrankaListNazivFormatedOIB>
  <DomainObject.Predmet.OstaliListFormated>
    <izvorni_sadrzaj>
      <item>PETRA SPAJIĆ punomoćnik sudionika u postupku MESNICE SPAJIĆ j.d.o.o.</item>
      <item>ZAGREBAČKA BANKA d.d.</item>
    </izvorni_sadrzaj>
    <derivirana_varijabla naziv="DomainObject.Predmet.OstaliListFormated_1">
      <item>PETRA SPAJIĆ punomoćnik sudionika u postupku MESNICE SPAJIĆ j.d.o.o.</item>
      <item>ZAGREBAČKA BANKA d.d.</item>
    </derivirana_varijabla>
  </DomainObject.Predmet.OstaliListFormated>
  <DomainObject.Predmet.OstaliListFormatedOIB>
    <izvorni_sadrzaj>
      <item>PETRA SPAJIĆ, OIB 32807983735 punomoćnik sudionika u postupku MESNICE SPAJIĆ j.d.o.o.</item>
      <item>ZAGREBAČKA BANKA d.d.</item>
    </izvorni_sadrzaj>
    <derivirana_varijabla naziv="DomainObject.Predmet.OstaliListFormatedOIB_1">
      <item>PETRA SPAJIĆ, OIB 32807983735 punomoćnik sudionika u postupku MESNICE SPAJIĆ j.d.o.o.</item>
      <item>ZAGREBAČKA BANKA d.d.</item>
    </derivirana_varijabla>
  </DomainObject.Predmet.OstaliListFormatedOIB>
  <DomainObject.Predmet.OstaliListFormatedWithAdress>
    <izvorni_sadrzaj>
      <item>PETRA SPAJIĆ, Ulica Ivana Lackovića Croate 10, 10020 Odra punomoćnik sudionika u postupku MESNICE SPAJIĆ j.d.o.o.</item>
      <item>ZAGREBAČKA BANKA d.d., Trg bana J. Jelačića 10, 10000 Zagreb</item>
    </izvorni_sadrzaj>
    <derivirana_varijabla naziv="DomainObject.Predmet.OstaliListFormatedWithAdress_1">
      <item>PETRA SPAJIĆ, Ulica Ivana Lackovića Croate 10, 10020 Odra punomoćnik sudionika u postupku MESNICE SPAJIĆ j.d.o.o.</item>
      <item>ZAGREBAČKA BANKA d.d., Trg bana J. Jelačića 10, 10000 Zagreb</item>
    </derivirana_varijabla>
  </DomainObject.Predmet.OstaliListFormatedWithAdress>
  <DomainObject.Predmet.OstaliListFormatedWithAdressOIB>
    <izvorni_sadrzaj>
      <item>PETRA SPAJIĆ, OIB 32807983735, Ulica Ivana Lackovića Croate 10, 10020 Odra punomoćnik sudionika u postupku MESNICE SPAJIĆ j.d.o.o.</item>
      <item>ZAGREBAČKA BANKA d.d., Trg bana J. Jelačića 10, 10000 Zagreb</item>
    </izvorni_sadrzaj>
    <derivirana_varijabla naziv="DomainObject.Predmet.OstaliListFormatedWithAdressOIB_1">
      <item>PETRA SPAJIĆ, OIB 32807983735, Ulica Ivana Lackovića Croate 10, 10020 Odra punomoćnik sudionika u postupku MESNICE SPAJIĆ j.d.o.o.</item>
      <item>ZAGREBAČKA BANKA d.d., Trg bana J. Jelačića 10, 10000 Zagreb</item>
    </derivirana_varijabla>
  </DomainObject.Predmet.OstaliListFormatedWithAdressOIB>
  <DomainObject.Predmet.OstaliListNazivFormated>
    <izvorni_sadrzaj>
      <item>PETRA SPAJIĆ</item>
      <item>ZAGREBAČKA BANKA d.d.</item>
    </izvorni_sadrzaj>
    <derivirana_varijabla naziv="DomainObject.Predmet.OstaliListNazivFormated_1">
      <item>PETRA SPAJIĆ</item>
      <item>ZAGREBAČKA BANKA d.d.</item>
    </derivirana_varijabla>
  </DomainObject.Predmet.OstaliListNazivFormated>
  <DomainObject.Predmet.OstaliListNazivFormatedOIB>
    <izvorni_sadrzaj>
      <item>PETRA SPAJIĆ, OIB 32807983735</item>
      <item>ZAGREBAČKA BANKA d.d.</item>
    </izvorni_sadrzaj>
    <derivirana_varijabla naziv="DomainObject.Predmet.OstaliListNazivFormatedOIB_1">
      <item>PETRA SPAJIĆ, OIB 32807983735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MESNICE SPAJIĆ j.d.o.o.</izvorni_sadrzaj>
    <derivirana_varijabla naziv="DomainObject.Predmet.ProtustrankaIDrugi_1">MESNICE SPAJIĆ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MESNICE SPAJIĆ j.d.o.o., OIB 09870768936, Ozaljska 93, 10000 Zagreb</izvorni_sadrzaj>
    <derivirana_varijabla naziv="DomainObject.Predmet.ProtustrankaIDrugiAdressOIB_1">MESNICE SPAJIĆ j.d.o.o., OIB 09870768936,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SPAJIĆ j.d.o.o.</item>
      <item>PETRA SPAJIĆ</item>
      <item>ZAGREBAČKA BANKA d.d.</item>
      <item>VJEROVNICI</item>
    </izvorni_sadrzaj>
    <derivirana_varijabla naziv="DomainObject.Predmet.SudioniciListNaziv_1">
      <item>FINA Regionalni centar Zagreb</item>
      <item>MESNICE SPAJIĆ j.d.o.o.</item>
      <item>PETRA SPAJIĆ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MESNICE SPAJIĆ j.d.o.o., OIB 09870768936, Ozaljska 93,10000 Zagreb</item>
      <item>PETRA SPAJIĆ, OIB 32807983735, Ulica Ivana Lackovića Croate 10,10020 Odra</item>
      <item>ZAGREBAČKA BANKA d.d.,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MESNICE SPAJIĆ j.d.o.o., OIB 09870768936, Ozaljska 93,10000 Zagreb</item>
      <item>PETRA SPAJIĆ, OIB 32807983735, Ulica Ivana Lackovića Croate 10,10020 Odra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09870768936</item>
      <item>, OIB 32807983735</item>
      <item>, OIB null</item>
      <item>, OIB null</item>
    </izvorni_sadrzaj>
    <derivirana_varijabla naziv="DomainObject.Predmet.SudioniciListNazivOIB_1">
      <item>, OIB 85821130368</item>
      <item>, OIB 09870768936</item>
      <item>, OIB 32807983735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CD2A5-6215-4CC2-BA54-A018160E2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901</properties:Words>
  <properties:Characters>5030</properties:Characters>
  <properties:Lines>93</properties:Lines>
  <properties:Paragraphs>30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2016-09-12T11:55:00Z</cp:lastPrinted>
  <dcterms:modified xmlns:xsi="http://www.w3.org/2001/XMLSchema-instance" xsi:type="dcterms:W3CDTF">2017-02-23T10:02:00Z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