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a004" w14:paraId="6daa004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C8219F">
        <w:t>81/11-234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 1</w:t>
      </w:r>
      <w:r w:rsidR="00B94669">
        <w:t xml:space="preserve">5. lipnja </w:t>
      </w:r>
      <w:r>
        <w:t xml:space="preserve"> 2016.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t>2</w:t>
      </w:r>
    </w:p>
    <w:p w:rsidRDefault="00C8219F" w:rsidP="00BA73AA" w:rsidR="00BA73AA">
      <w:pPr>
        <w:jc w:val="right"/>
      </w:pPr>
      <w:r>
        <w:t>13 St-81/11-234</w:t>
      </w:r>
    </w:p>
    <w:p w:rsidRDefault="00BA73AA" w:rsidP="00BA73AA" w:rsidR="00BA73AA">
      <w:pPr>
        <w:pStyle w:val="Tijeloteksta"/>
        <w:ind w:left="1785"/>
        <w:jc w:val="center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</w:p>
    <w:p w:rsidRDefault="00FD1D3B" w:rsidP="00FD1D3B" w:rsidR="00FD1D3B">
      <w:pPr>
        <w:ind w:left="1080"/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 w:rsidRPr="00BA73AA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1C27F1" w:rsidP="001C27F1" w:rsidR="001C27F1">
      <w:pPr>
        <w:jc w:val="both"/>
      </w:pPr>
    </w:p>
    <w:p w:rsidRDefault="0014294C" w:rsidP="00BB6932" w:rsidR="00BB6932" w:rsidRPr="00BB6932">
      <w:pPr>
        <w:jc w:val="both"/>
      </w:pPr>
      <w:r>
        <w:rPr>
          <w:b/>
        </w:rPr>
        <w:t>II</w:t>
      </w:r>
      <w:r w:rsidR="006B4D95">
        <w:tab/>
      </w:r>
      <w:r w:rsidR="00BB6932" w:rsidRPr="00BB6932">
        <w:t>I 1. (a+b+c) 1.028.500,00 kn</w:t>
      </w:r>
    </w:p>
    <w:p w:rsidRDefault="00BB6932" w:rsidP="00BB6932" w:rsidR="00BB6932" w:rsidRPr="00BB6932">
      <w:pPr>
        <w:ind w:firstLine="708"/>
        <w:jc w:val="both"/>
      </w:pPr>
      <w:r w:rsidRPr="00BB6932">
        <w:t>I 2. a) 210.800,00 kn</w:t>
      </w:r>
    </w:p>
    <w:p w:rsidRDefault="00BB6932" w:rsidP="00BB6932" w:rsidR="00BB6932" w:rsidRPr="00BB6932">
      <w:pPr>
        <w:ind w:firstLine="708"/>
        <w:jc w:val="both"/>
      </w:pPr>
      <w:r w:rsidRPr="00BB6932">
        <w:t>I 2. b) 210.800,00 kn</w:t>
      </w:r>
    </w:p>
    <w:p w:rsidRDefault="00BB6932" w:rsidP="00BB6932" w:rsidR="00BB6932" w:rsidRPr="00BB6932">
      <w:pPr>
        <w:ind w:firstLine="708"/>
        <w:jc w:val="both"/>
      </w:pPr>
      <w:r w:rsidRPr="00BB6932">
        <w:t>I 2. c) 210.800,00 kn</w:t>
      </w:r>
    </w:p>
    <w:p w:rsidRDefault="00BB6932" w:rsidP="00BB6932" w:rsidR="00BB6932" w:rsidRPr="00BB6932">
      <w:pPr>
        <w:ind w:firstLine="708"/>
        <w:jc w:val="both"/>
      </w:pPr>
      <w:r w:rsidRPr="00BB6932">
        <w:t>I 2. d) 210.800,00 kn</w:t>
      </w:r>
    </w:p>
    <w:p w:rsidRDefault="00BB6932" w:rsidP="00BB6932" w:rsidR="00BB6932" w:rsidRPr="00BB6932">
      <w:pPr>
        <w:ind w:firstLine="708"/>
        <w:jc w:val="both"/>
      </w:pPr>
      <w:r w:rsidRPr="00BB6932">
        <w:t>I 2. e) 210.800,00 kn</w:t>
      </w:r>
    </w:p>
    <w:p w:rsidRDefault="00BB6932" w:rsidP="00BB6932" w:rsidR="00BB6932" w:rsidRPr="00BB6932">
      <w:pPr>
        <w:ind w:firstLine="708"/>
        <w:jc w:val="both"/>
      </w:pPr>
      <w:r w:rsidRPr="00BB6932">
        <w:t>I 2. f) 210.800,00 kn</w:t>
      </w:r>
    </w:p>
    <w:p w:rsidRDefault="00BB6932" w:rsidP="00BB6932" w:rsidR="00BB6932" w:rsidRPr="00BB6932">
      <w:pPr>
        <w:ind w:firstLine="708"/>
        <w:jc w:val="both"/>
      </w:pPr>
      <w:r w:rsidRPr="00BB6932">
        <w:t>I 2. g) 210.800,00 kn</w:t>
      </w:r>
    </w:p>
    <w:p w:rsidRDefault="00BB6932" w:rsidP="00BB6932" w:rsidR="00BB6932" w:rsidRPr="00BB6932">
      <w:pPr>
        <w:ind w:firstLine="708"/>
        <w:jc w:val="both"/>
      </w:pPr>
      <w:r w:rsidRPr="00BB6932">
        <w:t>I 2. h) 187.595,00 kn</w:t>
      </w:r>
    </w:p>
    <w:p w:rsidRDefault="00BB6932" w:rsidP="00BB6932" w:rsidR="00BB6932" w:rsidRPr="00BB6932">
      <w:pPr>
        <w:ind w:firstLine="708"/>
        <w:jc w:val="both"/>
      </w:pPr>
      <w:r w:rsidRPr="00BB6932">
        <w:t>I 2. i) 187.595,00 kn</w:t>
      </w:r>
    </w:p>
    <w:p w:rsidRDefault="00BB6932" w:rsidP="00BB6932" w:rsidR="00BB6932" w:rsidRPr="00BB6932">
      <w:pPr>
        <w:ind w:firstLine="708"/>
        <w:jc w:val="both"/>
      </w:pPr>
      <w:r w:rsidRPr="00BB6932">
        <w:t>I 2. j) 187.595,00 kn.</w:t>
      </w:r>
    </w:p>
    <w:p w:rsidRDefault="00E07AB5" w:rsidP="00BB6932" w:rsidR="00E07AB5">
      <w:pPr>
        <w:ind w:left="708"/>
        <w:jc w:val="both"/>
      </w:pP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BB6932">
        <w:t>šesta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BB6932">
        <w:t xml:space="preserve"> 11. srpnja</w:t>
      </w:r>
      <w:r w:rsidR="00DC5363">
        <w:t xml:space="preserve"> 2016. godine u 1</w:t>
      </w:r>
      <w:r w:rsidR="00BB6932">
        <w:t>1</w:t>
      </w:r>
      <w:r w:rsidR="00DC5363">
        <w:t>,00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BB6932">
        <w:t>šestom</w:t>
      </w:r>
      <w:r w:rsidR="00DC5363">
        <w:t xml:space="preserve">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BB6932">
        <w:t xml:space="preserve">. 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BB6932">
        <w:t xml:space="preserve"> se prodavati na  ročištu (šestom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5A3DF4" w:rsidR="003839CE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</w:t>
      </w:r>
    </w:p>
    <w:p w:rsidRDefault="003839CE" w:rsidP="003839CE" w:rsidR="003839CE">
      <w:pPr>
        <w:ind w:left="705"/>
        <w:jc w:val="center"/>
      </w:pPr>
      <w:r>
        <w:lastRenderedPageBreak/>
        <w:t>3</w:t>
      </w:r>
    </w:p>
    <w:p w:rsidRDefault="00C8219F" w:rsidP="003839CE" w:rsidR="003839CE">
      <w:pPr>
        <w:jc w:val="right"/>
      </w:pPr>
      <w:r>
        <w:t>13 St-81/11-234</w:t>
      </w:r>
    </w:p>
    <w:p w:rsidRDefault="003839CE" w:rsidP="003839CE" w:rsidR="003839CE">
      <w:pPr>
        <w:ind w:left="705"/>
        <w:jc w:val="center"/>
      </w:pPr>
    </w:p>
    <w:p w:rsidRDefault="003839CE" w:rsidP="005A3DF4" w:rsidR="003839CE">
      <w:pPr>
        <w:ind w:left="705"/>
        <w:jc w:val="both"/>
      </w:pPr>
    </w:p>
    <w:p w:rsidRDefault="003839CE" w:rsidP="005A3DF4" w:rsidR="003839CE">
      <w:pPr>
        <w:ind w:left="705"/>
        <w:jc w:val="both"/>
      </w:pPr>
    </w:p>
    <w:p w:rsidRDefault="007D077D" w:rsidP="005A3DF4" w:rsidR="00016E44">
      <w:pPr>
        <w:ind w:left="705"/>
        <w:jc w:val="both"/>
      </w:pPr>
      <w:r>
        <w:t xml:space="preserve">Osijeku broj </w:t>
      </w:r>
      <w:r w:rsidR="001539EB">
        <w:t xml:space="preserve">HR31 </w:t>
      </w:r>
      <w:r>
        <w:t>2390</w:t>
      </w:r>
      <w:r w:rsidR="001539EB">
        <w:t xml:space="preserve"> 001</w:t>
      </w:r>
      <w:r>
        <w:t>1</w:t>
      </w:r>
      <w:r w:rsidR="001539EB">
        <w:t xml:space="preserve"> </w:t>
      </w:r>
      <w:r>
        <w:t>3000</w:t>
      </w:r>
      <w:r w:rsidR="001539EB">
        <w:t xml:space="preserve"> </w:t>
      </w:r>
      <w:r>
        <w:t>0020</w:t>
      </w:r>
      <w:r w:rsidR="001539EB">
        <w:t xml:space="preserve"> </w:t>
      </w:r>
      <w:r>
        <w:t xml:space="preserve">0 s pozivom na broj </w:t>
      </w:r>
      <w:r w:rsidR="001539EB">
        <w:t>HR</w:t>
      </w:r>
      <w:r>
        <w:t xml:space="preserve">05 </w:t>
      </w:r>
      <w:r w:rsidR="00C52426">
        <w:t>272-</w:t>
      </w:r>
      <w:r w:rsidR="005A3DF4">
        <w:t>81-2011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DB76A0" w:rsidR="001400FA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3839CE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</w:p>
    <w:p w:rsidRDefault="003839CE" w:rsidP="0081139D" w:rsidR="003839CE">
      <w:pPr>
        <w:pStyle w:val="Tijeloteksta"/>
        <w:rPr>
          <w:bCs/>
        </w:rPr>
      </w:pPr>
    </w:p>
    <w:p w:rsidRDefault="003839CE" w:rsidP="003839CE" w:rsidR="003839CE">
      <w:pPr>
        <w:pStyle w:val="Tijeloteksta"/>
        <w:jc w:val="center"/>
        <w:rPr>
          <w:bCs/>
        </w:rPr>
      </w:pPr>
      <w:r>
        <w:rPr>
          <w:bCs/>
        </w:rPr>
        <w:t>4</w:t>
      </w:r>
    </w:p>
    <w:p w:rsidRDefault="00C8219F" w:rsidP="003839CE" w:rsidR="003839CE">
      <w:pPr>
        <w:jc w:val="right"/>
      </w:pPr>
      <w:r>
        <w:t>13 St-81/11-234</w:t>
      </w:r>
    </w:p>
    <w:p w:rsidRDefault="003839CE" w:rsidP="003839CE" w:rsidR="003839CE">
      <w:pPr>
        <w:pStyle w:val="Tijeloteksta"/>
        <w:jc w:val="center"/>
        <w:rPr>
          <w:bCs/>
        </w:rPr>
      </w:pPr>
    </w:p>
    <w:p w:rsidRDefault="003839CE" w:rsidP="003839CE" w:rsidR="003839CE">
      <w:pPr>
        <w:pStyle w:val="Tijeloteksta"/>
        <w:jc w:val="center"/>
        <w:rPr>
          <w:bCs/>
        </w:rPr>
      </w:pPr>
    </w:p>
    <w:p w:rsidRDefault="003839CE" w:rsidP="003839CE" w:rsidR="003839CE">
      <w:pPr>
        <w:pStyle w:val="Tijeloteksta"/>
        <w:jc w:val="center"/>
        <w:rPr>
          <w:bCs/>
        </w:rPr>
      </w:pPr>
    </w:p>
    <w:p w:rsidRDefault="003839CE" w:rsidP="0081139D" w:rsidR="003839CE">
      <w:pPr>
        <w:pStyle w:val="Tijeloteksta"/>
        <w:rPr>
          <w:bCs/>
        </w:rPr>
      </w:pPr>
    </w:p>
    <w:p w:rsidRDefault="0079168E" w:rsidP="0081139D" w:rsidR="00297AAA">
      <w:pPr>
        <w:pStyle w:val="Tijeloteksta"/>
        <w:rPr>
          <w:bCs/>
        </w:rPr>
      </w:pPr>
      <w:r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>Nakon održane pete javne dražbe na kojoj nije bilo zainteresiranih ponuditelja početna cijena na šestoj  javnoj dražbi umanjena je  za 15 % u odnosu na početnu cijenu sa prethodne 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571648" w:rsidP="00971986" w:rsidR="00571648">
      <w:pPr>
        <w:pStyle w:val="Tijeloteksta"/>
        <w:rPr>
          <w:bCs/>
        </w:rPr>
      </w:pP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463BDE">
        <w:t>15</w:t>
      </w:r>
      <w:r w:rsidR="008671F1">
        <w:t xml:space="preserve">. lipanj </w:t>
      </w:r>
      <w:r w:rsidR="00EA2CA6">
        <w:t xml:space="preserve"> 2016. </w:t>
      </w:r>
    </w:p>
    <w:p w:rsidRDefault="00EA2CA6" w:rsidP="009C4E8E" w:rsidR="00EA2CA6">
      <w:pPr>
        <w:pStyle w:val="Tijeloteksta"/>
        <w:jc w:val="center"/>
      </w:pP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3839CE">
      <w:pPr>
        <w:pStyle w:val="Tijeloteksta"/>
        <w:jc w:val="left"/>
      </w:pP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8671F1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>roč. 11/7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3839CE" w:rsidR="00875592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E62A7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4669"/>
    <w:rsid w:val="00B95B20"/>
    <w:rsid w:val="00BA73AA"/>
    <w:rsid w:val="00BB6932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F26F2"/>
    <w:rsid w:val="00F040DB"/>
    <w:rsid w:val="00F13005"/>
    <w:rsid w:val="00F172FA"/>
    <w:rsid w:val="00F31646"/>
    <w:rsid w:val="00F33767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1D3B"/>
    <w:rsid w:val="00FD3E6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6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6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22531-7007-4EE1-B991-9F75299C6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1302</properties:Words>
  <properties:Characters>6648</properties:Characters>
  <properties:Lines>193</properties:Lines>
  <properties:Paragraphs>97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8073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2016-06-14T12:36:00Z</dcterms:created>
  <dc:creator>Korisnik</dc:creator>
  <cp:lastModifiedBy>Maja Kocijan</cp:lastModifiedBy>
  <cp:lastPrinted>2016-06-14T12:41:00Z</cp:lastPrinted>
  <dcterms:modified xmlns:xsi="http://www.w3.org/2001/XMLSchema-instance" xsi:type="dcterms:W3CDTF">2016-06-15T06:09:00Z</dcterms:modified>
  <cp:revision>6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