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05c75" w14:paraId="3f05c75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1B18D0">
        <w:t>22</w:t>
      </w:r>
      <w:r w:rsidR="00DF2F2C">
        <w:t>41</w:t>
      </w:r>
      <w:r w:rsidR="00C90682">
        <w:t>/</w:t>
      </w:r>
      <w:r w:rsidR="00AD057C">
        <w:t>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E70F28" w:rsidP="00866B31" w:rsidR="0019700C" w:rsidRPr="0019700C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E70F28">
        <w:rPr>
          <w:lang w:val="pt-BR"/>
        </w:rPr>
        <w:t>Trgovački sud u Zagrebu, po sucu Maji Jurovicki, u stečajnom postupku u povodu prijedloga predlagatelja FINANCIJSKE AGENCIJE, Zagreb, Ulica grada Vukovara 70, OIB: 85821130368, za otvaranje stečajnog postupka nad dužnikom, ŠPORTSKA UDRUGA "ŠKOLA NOGOMETA NK HRVATSKI DRAGOVOLJAC-"DARKO MATEŠA", OIB: 15882347650,  Zagreb, Aleja Pomoraca 19</w:t>
      </w:r>
      <w:r w:rsidR="00384745">
        <w:rPr>
          <w:lang w:val="pt-BR"/>
        </w:rPr>
        <w:t>, 11</w:t>
      </w:r>
      <w:r w:rsidR="0019700C">
        <w:rPr>
          <w:lang w:val="pt-BR"/>
        </w:rPr>
        <w:t>. svibnja 2017</w:t>
      </w:r>
      <w:r w:rsidR="0019700C" w:rsidRPr="0019700C">
        <w:rPr>
          <w:lang w:val="pt-BR"/>
        </w:rPr>
        <w:t>.</w:t>
      </w:r>
      <w:r w:rsidR="00866B31">
        <w:t xml:space="preserve"> </w:t>
      </w:r>
    </w:p>
    <w:p w:rsidRDefault="00866B31" w:rsidP="00C40A44" w:rsidR="000B22E7" w:rsidRPr="00B9015B">
      <w:pPr>
        <w:ind w:firstLine="708"/>
        <w:jc w:val="both"/>
      </w:pPr>
      <w:r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E70F28" w:rsidRPr="00E70F28">
        <w:rPr>
          <w:lang w:val="pt-BR"/>
        </w:rPr>
        <w:t>ŠPORTSKA UDRUGA "ŠKOLA NOGOMETA NK HRVATSKI DRAGOVOLJAC-"DARKO MATEŠA", OIB: 15882347650,  Zagreb, Aleja Pomoraca 19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12ED2">
        <w:t>22</w:t>
      </w:r>
      <w:r w:rsidR="00E70F28">
        <w:t>41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E70F28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E70F28" w:rsidRPr="00E70F28">
        <w:rPr>
          <w:lang w:val="pt-BR"/>
        </w:rPr>
        <w:t>ŠPORTSKA UDRUGA "ŠKOLA NOGOMETA NK HRVATSKI DRAGOVOLJAC-"DARKO MATEŠA", OIB: 15882347650,  Zagreb, Aleja Pomoraca 19</w:t>
      </w:r>
      <w:r w:rsidR="00E70F28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E70F28">
        <w:t>574</w:t>
      </w:r>
      <w:r w:rsidRPr="00BC2D3A">
        <w:t xml:space="preserve"> dana, u ukupnom iznosu od </w:t>
      </w:r>
      <w:r w:rsidR="00E70F28">
        <w:rPr>
          <w:lang w:val="pl-PL"/>
        </w:rPr>
        <w:t>119.471,85</w:t>
      </w:r>
      <w:r w:rsidR="00257CDB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1 zaposlenog.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E66535" w:rsidR="00E66535" w:rsidRPr="00E66535">
      <w:pPr>
        <w:pStyle w:val="Tijeloteksta"/>
        <w:ind w:firstLine="708"/>
      </w:pPr>
      <w:r>
        <w:t xml:space="preserve">Sud je rješenjem od </w:t>
      </w:r>
      <w:r w:rsidR="00E70F28">
        <w:t>23</w:t>
      </w:r>
      <w:r w:rsidR="00CA5772">
        <w:t>. ožujka 2017</w:t>
      </w:r>
      <w:r w:rsidR="00901CFD">
        <w:t xml:space="preserve">. pokrenuo prethodni postupak nad dužnikom, a </w:t>
      </w:r>
      <w:r w:rsidR="00C90682">
        <w:br/>
      </w:r>
      <w:r w:rsidR="00B0060B">
        <w:t>11</w:t>
      </w:r>
      <w:r w:rsidR="00CA5772">
        <w:t>. svibnja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E66535" w:rsidRPr="00E66535">
        <w:t>pristupio je na navedeno ročište te je izjavio kako dužnik u svom vlasništvu nema imovinu</w:t>
      </w:r>
      <w:r w:rsidR="00E66535">
        <w:t xml:space="preserve">. Zastupnik </w:t>
      </w:r>
      <w:r w:rsidR="00E66535" w:rsidRPr="00E66535">
        <w:t xml:space="preserve"> po zakonu dužnika nije osporio predlagateljeve tvrdnje o postojanju stečajnog razloga nesposobnosti za plaćanje.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B0060B">
        <w:t>11</w:t>
      </w:r>
      <w:r w:rsidR="00CA5772">
        <w:t>. svibnja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126857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126857" w:rsidP="00445BA5" w:rsidR="00126857">
      <w:pPr>
        <w:jc w:val="right"/>
      </w:pPr>
      <w:r>
        <w:t>Za točnost otpravka-</w:t>
      </w:r>
    </w:p>
    <w:p w:rsidRDefault="00126857" w:rsidP="00445BA5" w:rsidR="00126857">
      <w:pPr>
        <w:jc w:val="right"/>
      </w:pPr>
      <w:r>
        <w:t>ovlašteni službenik</w:t>
      </w:r>
    </w:p>
    <w:p w:rsidRDefault="00126857" w:rsidP="00445BA5" w:rsidR="00126857" w:rsidRPr="007B269F">
      <w:pPr>
        <w:jc w:val="right"/>
      </w:pPr>
      <w:r>
        <w:t xml:space="preserve">Mirjana Gašparić </w:t>
      </w:r>
    </w:p>
    <w:p w:rsidRDefault="00065B42" w:rsidP="00126857" w:rsidR="00065B42" w:rsidRPr="00B9015B">
      <w:pPr>
        <w:pStyle w:val="Odlomakpopisa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126857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CA5772">
          <w:rPr>
            <w:sz w:val="24"/>
          </w:rPr>
          <w:t>22</w:t>
        </w:r>
        <w:r w:rsidR="00E70F28">
          <w:rPr>
            <w:sz w:val="24"/>
          </w:rPr>
          <w:t>41</w:t>
        </w:r>
        <w:r w:rsidR="00CA5772">
          <w:rPr>
            <w:sz w:val="24"/>
          </w:rPr>
          <w:t>/16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31470"/>
    <w:rsid w:val="0005307D"/>
    <w:rsid w:val="00054035"/>
    <w:rsid w:val="00065B42"/>
    <w:rsid w:val="000B22E7"/>
    <w:rsid w:val="000B5C4E"/>
    <w:rsid w:val="000C1F96"/>
    <w:rsid w:val="000E335E"/>
    <w:rsid w:val="001013EE"/>
    <w:rsid w:val="001120C4"/>
    <w:rsid w:val="00126857"/>
    <w:rsid w:val="00131620"/>
    <w:rsid w:val="00132F44"/>
    <w:rsid w:val="00134F3A"/>
    <w:rsid w:val="001861A1"/>
    <w:rsid w:val="00195EC5"/>
    <w:rsid w:val="0019700C"/>
    <w:rsid w:val="001A762F"/>
    <w:rsid w:val="001B18D0"/>
    <w:rsid w:val="001E1A9A"/>
    <w:rsid w:val="0021298E"/>
    <w:rsid w:val="00225E5C"/>
    <w:rsid w:val="00257CDB"/>
    <w:rsid w:val="00260C00"/>
    <w:rsid w:val="002817DE"/>
    <w:rsid w:val="002C3072"/>
    <w:rsid w:val="002D5087"/>
    <w:rsid w:val="002D60CE"/>
    <w:rsid w:val="00341F35"/>
    <w:rsid w:val="003459CC"/>
    <w:rsid w:val="00384745"/>
    <w:rsid w:val="003D0115"/>
    <w:rsid w:val="003D1F88"/>
    <w:rsid w:val="003F3702"/>
    <w:rsid w:val="00404B33"/>
    <w:rsid w:val="00412D47"/>
    <w:rsid w:val="0046518B"/>
    <w:rsid w:val="004C428C"/>
    <w:rsid w:val="004C6E2A"/>
    <w:rsid w:val="004E07BD"/>
    <w:rsid w:val="00501EBB"/>
    <w:rsid w:val="00502EB6"/>
    <w:rsid w:val="00505D53"/>
    <w:rsid w:val="005065CD"/>
    <w:rsid w:val="00535D8E"/>
    <w:rsid w:val="005543BD"/>
    <w:rsid w:val="00577445"/>
    <w:rsid w:val="0059075B"/>
    <w:rsid w:val="00591F57"/>
    <w:rsid w:val="005C2AC2"/>
    <w:rsid w:val="005C6039"/>
    <w:rsid w:val="006001CE"/>
    <w:rsid w:val="00662884"/>
    <w:rsid w:val="00675076"/>
    <w:rsid w:val="00704DD0"/>
    <w:rsid w:val="007150E9"/>
    <w:rsid w:val="00754CF2"/>
    <w:rsid w:val="007B068E"/>
    <w:rsid w:val="007E6A6F"/>
    <w:rsid w:val="007F5CFB"/>
    <w:rsid w:val="00856259"/>
    <w:rsid w:val="00866B31"/>
    <w:rsid w:val="008B669A"/>
    <w:rsid w:val="008B7789"/>
    <w:rsid w:val="00901CFD"/>
    <w:rsid w:val="00947BCF"/>
    <w:rsid w:val="00973C2C"/>
    <w:rsid w:val="009B1748"/>
    <w:rsid w:val="009B3D51"/>
    <w:rsid w:val="00A0793E"/>
    <w:rsid w:val="00A6064D"/>
    <w:rsid w:val="00A75EA1"/>
    <w:rsid w:val="00A75F17"/>
    <w:rsid w:val="00A83366"/>
    <w:rsid w:val="00A851A3"/>
    <w:rsid w:val="00AB6C56"/>
    <w:rsid w:val="00AD057C"/>
    <w:rsid w:val="00AD6771"/>
    <w:rsid w:val="00B00572"/>
    <w:rsid w:val="00B0060B"/>
    <w:rsid w:val="00B242BA"/>
    <w:rsid w:val="00B36627"/>
    <w:rsid w:val="00B62E90"/>
    <w:rsid w:val="00B9015B"/>
    <w:rsid w:val="00BA4CC8"/>
    <w:rsid w:val="00BB7BB0"/>
    <w:rsid w:val="00BC2D3A"/>
    <w:rsid w:val="00BC67EF"/>
    <w:rsid w:val="00BE53A5"/>
    <w:rsid w:val="00BE5577"/>
    <w:rsid w:val="00BF01D0"/>
    <w:rsid w:val="00BF0DDB"/>
    <w:rsid w:val="00C23ADD"/>
    <w:rsid w:val="00C40A44"/>
    <w:rsid w:val="00C4781E"/>
    <w:rsid w:val="00C90682"/>
    <w:rsid w:val="00CA5772"/>
    <w:rsid w:val="00CB28CB"/>
    <w:rsid w:val="00CC1DE7"/>
    <w:rsid w:val="00D03C11"/>
    <w:rsid w:val="00D24310"/>
    <w:rsid w:val="00D46FDC"/>
    <w:rsid w:val="00D50ADE"/>
    <w:rsid w:val="00D677F7"/>
    <w:rsid w:val="00D803A5"/>
    <w:rsid w:val="00DE0F86"/>
    <w:rsid w:val="00DF2F2C"/>
    <w:rsid w:val="00E0682D"/>
    <w:rsid w:val="00E13DC7"/>
    <w:rsid w:val="00E24B5E"/>
    <w:rsid w:val="00E66535"/>
    <w:rsid w:val="00E70F28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68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85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85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85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85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68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85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85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85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85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2241</izvorni_sadrzaj>
    <derivirana_varijabla naziv="DomainObject.Predmet.Broj_1">2241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St-2241/2016</izvorni_sadrzaj>
    <derivirana_varijabla naziv="DomainObject.Predmet.OznakaBroj_1">St-2241/2016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Športska udruga ŠKOLA NOGOMETA NK HRVATSKI DRAGOVOLJAC-DARKO MATEŠA</izvorni_sadrzaj>
    <derivirana_varijabla naziv="DomainObject.Predmet.ProtustrankaFormated_1">  Športska udruga ŠKOLA NOGOMETA NK HRVATSKI DRAGOVOLJAC-DARKO MATEŠA</derivirana_varijabla>
  </DomainObject.Predmet.ProtustrankaFormated>
  <DomainObject.Predmet.ProtustrankaFormatedOIB>
    <izvorni_sadrzaj>  Športska udruga ŠKOLA NOGOMETA NK HRVATSKI DRAGOVOLJAC-DARKO MATEŠA, OIB 15882347650</izvorni_sadrzaj>
    <derivirana_varijabla naziv="DomainObject.Predmet.ProtustrankaFormatedOIB_1">  Športska udruga ŠKOLA NOGOMETA NK HRVATSKI DRAGOVOLJAC-DARKO MATEŠA, OIB 15882347650</derivirana_varijabla>
  </DomainObject.Predmet.ProtustrankaFormatedOIB>
  <DomainObject.Predmet.ProtustrankaFormatedWithAdress>
    <izvorni_sadrzaj> Športska udruga ŠKOLA NOGOMETA NK HRVATSKI DRAGOVOLJAC-DARKO MATEŠA, Aleja pomoraca 19, 10000 Zagreb</izvorni_sadrzaj>
    <derivirana_varijabla naziv="DomainObject.Predmet.ProtustrankaFormatedWithAdress_1"> Športska udruga ŠKOLA NOGOMETA NK HRVATSKI DRAGOVOLJAC-DARKO MATEŠA, Aleja pomoraca 19, 10000 Zagreb</derivirana_varijabla>
  </DomainObject.Predmet.ProtustrankaFormatedWithAdress>
  <DomainObject.Predmet.ProtustrankaFormatedWithAdressOIB>
    <izvorni_sadrzaj> Športska udruga ŠKOLA NOGOMETA NK HRVATSKI DRAGOVOLJAC-DARKO MATEŠA, OIB 15882347650, Aleja pomoraca 19, 10000 Zagreb</izvorni_sadrzaj>
    <derivirana_varijabla naziv="DomainObject.Predmet.ProtustrankaFormatedWithAdressOIB_1"> Športska udruga ŠKOLA NOGOMETA NK HRVATSKI DRAGOVOLJAC-DARKO MATEŠA, OIB 15882347650, Aleja pomoraca 19, 10000 Zagreb</derivirana_varijabla>
  </DomainObject.Predmet.ProtustrankaFormatedWithAdressOIB>
  <DomainObject.Predmet.ProtustrankaWithAdress>
    <izvorni_sadrzaj>Športska udruga ŠKOLA NOGOMETA NK HRVATSKI DRAGOVOLJAC-DARKO MATEŠA Aleja pomoraca 19, 10000 Zagreb</izvorni_sadrzaj>
    <derivirana_varijabla naziv="DomainObject.Predmet.ProtustrankaWithAdress_1">Športska udruga ŠKOLA NOGOMETA NK HRVATSKI DRAGOVOLJAC-DARKO MATEŠA Aleja pomoraca 19, 10000 Zagreb</derivirana_varijabla>
  </DomainObject.Predmet.ProtustrankaWithAdress>
  <DomainObject.Predmet.ProtustrankaWithAdressOIB>
    <izvorni_sadrzaj>Športska udruga ŠKOLA NOGOMETA NK HRVATSKI DRAGOVOLJAC-DARKO MATEŠA, OIB 15882347650, Aleja pomoraca 19, 10000 Zagreb</izvorni_sadrzaj>
    <derivirana_varijabla naziv="DomainObject.Predmet.ProtustrankaWithAdressOIB_1">Športska udruga ŠKOLA NOGOMETA NK HRVATSKI DRAGOVOLJAC-DARKO MATEŠA, OIB 15882347650, Aleja pomoraca 19, 10000 Zagreb</derivirana_varijabla>
  </DomainObject.Predmet.ProtustrankaWithAdressOIB>
  <DomainObject.Predmet.ProtustrankaNazivFormated>
    <izvorni_sadrzaj>Športska udruga ŠKOLA NOGOMETA NK HRVATSKI DRAGOVOLJAC-DARKO MATEŠA</izvorni_sadrzaj>
    <derivirana_varijabla naziv="DomainObject.Predmet.ProtustrankaNazivFormated_1">Športska udruga ŠKOLA NOGOMETA NK HRVATSKI DRAGOVOLJAC-DARKO MATEŠA</derivirana_varijabla>
  </DomainObject.Predmet.ProtustrankaNazivFormated>
  <DomainObject.Predmet.ProtustrankaNazivFormatedOIB>
    <izvorni_sadrzaj>Športska udruga ŠKOLA NOGOMETA NK HRVATSKI DRAGOVOLJAC-DARKO MATEŠA, OIB 15882347650</izvorni_sadrzaj>
    <derivirana_varijabla naziv="DomainObject.Predmet.ProtustrankaNazivFormatedOIB_1">Športska udruga ŠKOLA NOGOMETA NK HRVATSKI DRAGOVOLJAC-DARKO MATEŠA, OIB 15882347650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HRVATSKI ZAVOD ZA MIROVINSKO OSIGURANJE</izvorni_sadrzaj>
    <derivirana_varijabla naziv="DomainObject.Predmet.StrankaFormated_1">  FINA Regionalni centar Zagreb; HRVATSKI ZAVOD ZA MIROVINSKO OSIGURANJE</derivirana_varijabla>
  </DomainObject.Predmet.StrankaFormated>
  <DomainObject.Predmet.StrankaFormatedOIB>
    <izvorni_sadrzaj>  FINA Regionalni centar Zagreb, OIB 85821130368; HRVATSKI ZAVOD ZA MIROVINSKO OSIGURANJE, OIB 84397956623</izvorni_sadrzaj>
    <derivirana_varijabla naziv="DomainObject.Predmet.StrankaFormatedOIB_1">  FINA Regionalni centar Zagreb, OIB 85821130368; HRVATSKI ZAVOD ZA MIROVINSKO OSIGURANJE, OIB 84397956623</derivirana_varijabla>
  </DomainObject.Predmet.StrankaFormatedOIB>
  <DomainObject.Predmet.StrankaFormatedWithAdress>
    <izvorni_sadrzaj> FINA Regionalni centar Zagreb, Trg svibanjskih žrtava 1995. 1, 10000 Zagreb; HRVATSKI ZAVOD ZA MIROVINSKO OSIGURANJE, A. Mihanovića 3, 10000 Zagreb</izvorni_sadrzaj>
    <derivirana_varijabla naziv="DomainObject.Predmet.StrankaFormatedWithAdress_1"> FINA Regionalni centar Zagreb, Trg svibanjskih žrtava 1995. 1, 10000 Zagreb; HRVATSKI ZAVOD ZA MIROVINSKO OSIGURANJE, A. Mihanovića 3, 10000 Zagreb</derivirana_varijabla>
  </DomainObject.Predmet.StrankaFormatedWithAdress>
  <DomainObject.Predmet.StrankaFormatedWithAdressOIB>
    <izvorni_sadrzaj> FINA Regionalni centar Zagreb, OIB 85821130368, Trg svibanjskih žrtava 1995. 1, 10000 Zagreb; HRVATSKI ZAVOD ZA MIROVINSKO OSIGURANJE, OIB 84397956623, A. Mihanovića 3, 10000 Zagreb</izvorni_sadrzaj>
    <derivirana_varijabla naziv="DomainObject.Predmet.StrankaFormatedWithAdressOIB_1"> FINA Regionalni centar Zagreb, OIB 85821130368, Trg svibanjskih žrtava 1995. 1, 10000 Zagreb; HRVATSKI ZAVOD ZA MIROVINSKO OSIGURANJE, OIB 84397956623, A. Mihanovića 3, 10000 Zagreb</derivirana_varijabla>
  </DomainObject.Predmet.StrankaFormatedWithAdressOIB>
  <DomainObject.Predmet.StrankaWithAdress>
    <izvorni_sadrzaj>FINA Regionalni centar Zagreb Trg svibanjskih žrtava 1995. 1,10000 Zagreb,HRVATSKI ZAVOD ZA MIROVINSKO OSIGURANJE A. Mihanovića 3,10000 Zagreb</izvorni_sadrzaj>
    <derivirana_varijabla naziv="DomainObject.Predmet.StrankaWithAdress_1">FINA Regionalni centar Zagreb Trg svibanjskih žrtava 1995. 1,10000 Zagreb,HRVATSKI ZAVOD ZA MIROVINSKO OSIGURANJE A. Mihanovića 3,10000 Zagreb</derivirana_varijabla>
  </DomainObject.Predmet.StrankaWithAdress>
  <DomainObject.Predmet.StrankaWithAdressOIB>
    <izvorni_sadrzaj>FINA Regionalni centar Zagreb, OIB 85821130368, Trg svibanjskih žrtava 1995. 1,10000 Zagreb,HRVATSKI ZAVOD ZA MIROVINSKO OSIGURANJE, OIB 84397956623, A. Mihanovića 3,10000 Zagreb</izvorni_sadrzaj>
    <derivirana_varijabla naziv="DomainObject.Predmet.StrankaWithAdressOIB_1">FINA Regionalni centar Zagreb, OIB 85821130368, Trg svibanjskih žrtava 1995. 1,10000 Zagreb,HRVATSKI ZAVOD ZA MIROVINSKO OSIGURANJE, OIB 84397956623, A. Mihanovića 3,10000 Zagreb</derivirana_varijabla>
  </DomainObject.Predmet.StrankaWithAdressOIB>
  <DomainObject.Predmet.StrankaNazivFormated>
    <izvorni_sadrzaj>FINA Regionalni centar Zagreb,HRVATSKI ZAVOD ZA MIROVINSKO OSIGURANJE</izvorni_sadrzaj>
    <derivirana_varijabla naziv="DomainObject.Predmet.StrankaNazivFormated_1">FINA Regionalni centar Zagreb,HRVATSKI ZAVOD ZA MIROVINSKO OSIGURANJE</derivirana_varijabla>
  </DomainObject.Predmet.StrankaNazivFormated>
  <DomainObject.Predmet.StrankaNazivFormatedOIB>
    <izvorni_sadrzaj>FINA Regionalni centar Zagreb, OIB 85821130368,HRVATSKI ZAVOD ZA MIROVINSKO OSIGURANJE, OIB 84397956623</izvorni_sadrzaj>
    <derivirana_varijabla naziv="DomainObject.Predmet.StrankaNazivFormatedOIB_1">FINA Regionalni centar Zagreb, OIB 85821130368,HRVATSKI ZAVOD ZA MIROVINSKO OSIGURANJE, OIB 84397956623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HRVATSKI ZAVOD ZA MIROVINSKO OSIGURANJE</item>
    </izvorni_sadrzaj>
    <derivirana_varijabla naziv="DomainObject.Predmet.StrankaListFormated_1">
      <item>FINA Regionalni centar Zagreb</item>
      <item>HRVATSKI ZAVOD ZA MIROVINSKO OSIGURANJE</item>
    </derivirana_varijabla>
  </DomainObject.Predmet.StrankaListFormated>
  <DomainObject.Predmet.StrankaListFormatedOIB>
    <izvorni_sadrzaj>
      <item>FINA Regionalni centar Zagreb, OIB 85821130368</item>
      <item>HRVATSKI ZAVOD ZA MIROVINSKO OSIGURANJE, OIB 84397956623</item>
    </izvorni_sadrzaj>
    <derivirana_varijabla naziv="DomainObject.Predmet.StrankaListFormatedOIB_1">
      <item>FINA Regionalni centar Zagreb, OIB 85821130368</item>
      <item>HRVATSKI ZAVOD ZA MIROVINSKO OSIGURANJE, OIB 84397956623</item>
    </derivirana_varijabla>
  </DomainObject.Predmet.StrankaListFormatedOIB>
  <DomainObject.Predmet.StrankaListFormatedWithAdress>
    <izvorni_sadrzaj>
      <item>FINA Regionalni centar Zagreb, Trg svibanjskih žrtava 1995. 1, 10000 Zagreb</item>
      <item>HRVATSKI ZAVOD ZA MIROVINSKO OSIGURANJE, A. Mihanovića 3, 10000 Zagreb</item>
    </izvorni_sadrzaj>
    <derivirana_varijabla naziv="DomainObject.Predmet.StrankaListFormatedWithAdress_1">
      <item>FINA Regionalni centar Zagreb, Trg svibanjskih žrtava 1995. 1, 10000 Zagreb</item>
      <item>HRVATSKI ZAVOD ZA MIROVINSKO OSIGURANJE, A. Mihanovića 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HRVATSKI ZAVOD ZA MIROVINSKO OSIGURANJE, OIB 84397956623, A. Mihanovića 3, 10000 Zagreb</item>
    </izvorni_sadrzaj>
    <derivirana_varijabla naziv="DomainObject.Predmet.StrankaListFormatedWithAdressOIB_1">
      <item>FINA Regionalni centar Zagreb, OIB 85821130368, Trg svibanjskih žrtava 1995. 1, 10000 Zagreb</item>
      <item>HRVATSKI ZAVOD ZA MIROVINSKO OSIGURANJE, OIB 84397956623, A. Mihanovića 3, 10000 Zagreb</item>
    </derivirana_varijabla>
  </DomainObject.Predmet.StrankaListFormatedWithAdressOIB>
  <DomainObject.Predmet.StrankaListNazivFormated>
    <izvorni_sadrzaj>
      <item>FINA Regionalni centar Zagreb</item>
      <item>HRVATSKI ZAVOD ZA MIROVINSKO OSIGURANJE</item>
    </izvorni_sadrzaj>
    <derivirana_varijabla naziv="DomainObject.Predmet.StrankaListNazivFormated_1">
      <item>FINA Regionalni centar Zagreb</item>
      <item>HRVATSKI ZAVOD ZA MIROVINSKO OSIGURANJE</item>
    </derivirana_varijabla>
  </DomainObject.Predmet.StrankaListNazivFormated>
  <DomainObject.Predmet.StrankaListNazivFormatedOIB>
    <izvorni_sadrzaj>
      <item>FINA Regionalni centar Zagreb, OIB 85821130368</item>
      <item>HRVATSKI ZAVOD ZA MIROVINSKO OSIGURANJE, OIB 84397956623</item>
    </izvorni_sadrzaj>
    <derivirana_varijabla naziv="DomainObject.Predmet.StrankaListNazivFormatedOIB_1">
      <item>FINA Regionalni centar Zagreb, OIB 85821130368</item>
      <item>HRVATSKI ZAVOD ZA MIROVINSKO OSIGURANJE, OIB 84397956623</item>
    </derivirana_varijabla>
  </DomainObject.Predmet.StrankaListNazivFormatedOIB>
  <DomainObject.Predmet.ProtuStrankaListFormated>
    <izvorni_sadrzaj>
      <item>Športska udruga ŠKOLA NOGOMETA NK HRVATSKI DRAGOVOLJAC-DARKO MATEŠA</item>
    </izvorni_sadrzaj>
    <derivirana_varijabla naziv="DomainObject.Predmet.ProtuStrankaListFormated_1">
      <item>Športska udruga ŠKOLA NOGOMETA NK HRVATSKI DRAGOVOLJAC-DARKO MATEŠA</item>
    </derivirana_varijabla>
  </DomainObject.Predmet.ProtuStrankaListFormated>
  <DomainObject.Predmet.ProtuStrankaListFormatedOIB>
    <izvorni_sadrzaj>
      <item>Športska udruga ŠKOLA NOGOMETA NK HRVATSKI DRAGOVOLJAC-DARKO MATEŠA, OIB 15882347650</item>
    </izvorni_sadrzaj>
    <derivirana_varijabla naziv="DomainObject.Predmet.ProtuStrankaListFormatedOIB_1">
      <item>Športska udruga ŠKOLA NOGOMETA NK HRVATSKI DRAGOVOLJAC-DARKO MATEŠA, OIB 15882347650</item>
    </derivirana_varijabla>
  </DomainObject.Predmet.ProtuStrankaListFormatedOIB>
  <DomainObject.Predmet.ProtuStrankaListFormatedWithAdress>
    <izvorni_sadrzaj>
      <item>Športska udruga ŠKOLA NOGOMETA NK HRVATSKI DRAGOVOLJAC-DARKO MATEŠA, Aleja pomoraca 19, 10000 Zagreb</item>
    </izvorni_sadrzaj>
    <derivirana_varijabla naziv="DomainObject.Predmet.ProtuStrankaListFormatedWithAdress_1">
      <item>Športska udruga ŠKOLA NOGOMETA NK HRVATSKI DRAGOVOLJAC-DARKO MATEŠA, Aleja pomoraca 19, 10000 Zagreb</item>
    </derivirana_varijabla>
  </DomainObject.Predmet.ProtuStrankaListFormatedWithAdress>
  <DomainObject.Predmet.ProtuStrankaListFormatedWithAdressOIB>
    <izvorni_sadrzaj>
      <item>Športska udruga ŠKOLA NOGOMETA NK HRVATSKI DRAGOVOLJAC-DARKO MATEŠA, OIB 15882347650, Aleja pomoraca 19, 10000 Zagreb</item>
    </izvorni_sadrzaj>
    <derivirana_varijabla naziv="DomainObject.Predmet.ProtuStrankaListFormatedWithAdressOIB_1">
      <item>Športska udruga ŠKOLA NOGOMETA NK HRVATSKI DRAGOVOLJAC-DARKO MATEŠA, OIB 15882347650, Aleja pomoraca 19, 10000 Zagreb</item>
    </derivirana_varijabla>
  </DomainObject.Predmet.ProtuStrankaListFormatedWithAdressOIB>
  <DomainObject.Predmet.ProtuStrankaListNazivFormated>
    <izvorni_sadrzaj>
      <item>Športska udruga ŠKOLA NOGOMETA NK HRVATSKI DRAGOVOLJAC-DARKO MATEŠA</item>
    </izvorni_sadrzaj>
    <derivirana_varijabla naziv="DomainObject.Predmet.ProtuStrankaListNazivFormated_1">
      <item>Športska udruga ŠKOLA NOGOMETA NK HRVATSKI DRAGOVOLJAC-DARKO MATEŠA</item>
    </derivirana_varijabla>
  </DomainObject.Predmet.ProtuStrankaListNazivFormated>
  <DomainObject.Predmet.ProtuStrankaListNazivFormatedOIB>
    <izvorni_sadrzaj>
      <item>Športska udruga ŠKOLA NOGOMETA NK HRVATSKI DRAGOVOLJAC-DARKO MATEŠA, OIB 15882347650</item>
    </izvorni_sadrzaj>
    <derivirana_varijabla naziv="DomainObject.Predmet.ProtuStrankaListNazivFormatedOIB_1">
      <item>Športska udruga ŠKOLA NOGOMETA NK HRVATSKI DRAGOVOLJAC-DARKO MATEŠA, OIB 15882347650</item>
    </derivirana_varijabla>
  </DomainObject.Predmet.ProtuStrankaListNazivFormatedOIB>
  <DomainObject.Predmet.OstaliListFormated>
    <izvorni_sadrzaj>
      <item>Ivica Perković</item>
      <item>Milan Štefanac</item>
    </izvorni_sadrzaj>
    <derivirana_varijabla naziv="DomainObject.Predmet.OstaliListFormated_1">
      <item>Ivica Perković</item>
      <item>Milan Štefanac</item>
    </derivirana_varijabla>
  </DomainObject.Predmet.OstaliListFormated>
  <DomainObject.Predmet.OstaliListFormatedOIB>
    <izvorni_sadrzaj>
      <item>Ivica Perković, OIB 15882347650</item>
      <item>Milan Štefanac, OIB 15882347650</item>
    </izvorni_sadrzaj>
    <derivirana_varijabla naziv="DomainObject.Predmet.OstaliListFormatedOIB_1">
      <item>Ivica Perković, OIB 15882347650</item>
      <item>Milan Štefanac, OIB 15882347650</item>
    </derivirana_varijabla>
  </DomainObject.Predmet.OstaliListFormatedOIB>
  <DomainObject.Predmet.OstaliListFormatedWithAdress>
    <izvorni_sadrzaj>
      <item>Ivica Perković, Aleja Pomoraca 19, 10000 Zagreb</item>
      <item>Milan Štefanac, Aleja pomoraca 19, 10000 Zagreb</item>
    </izvorni_sadrzaj>
    <derivirana_varijabla naziv="DomainObject.Predmet.OstaliListFormatedWithAdress_1">
      <item>Ivica Perković, Aleja Pomoraca 19, 10000 Zagreb</item>
      <item>Milan Štefanac, Aleja pomoraca 19, 10000 Zagreb</item>
    </derivirana_varijabla>
  </DomainObject.Predmet.OstaliListFormatedWithAdress>
  <DomainObject.Predmet.OstaliListFormatedWithAdressOIB>
    <izvorni_sadrzaj>
      <item>Ivica Perković, OIB 15882347650, Aleja Pomoraca 19, 10000 Zagreb</item>
      <item>Milan Štefanac, OIB 15882347650, Aleja pomoraca 19, 10000 Zagreb</item>
    </izvorni_sadrzaj>
    <derivirana_varijabla naziv="DomainObject.Predmet.OstaliListFormatedWithAdressOIB_1">
      <item>Ivica Perković, OIB 15882347650, Aleja Pomoraca 19, 10000 Zagreb</item>
      <item>Milan Štefanac, OIB 15882347650, Aleja pomoraca 19, 10000 Zagreb</item>
    </derivirana_varijabla>
  </DomainObject.Predmet.OstaliListFormatedWithAdressOIB>
  <DomainObject.Predmet.OstaliListNazivFormated>
    <izvorni_sadrzaj>
      <item>Ivica Perković</item>
      <item>Milan Štefanac</item>
    </izvorni_sadrzaj>
    <derivirana_varijabla naziv="DomainObject.Predmet.OstaliListNazivFormated_1">
      <item>Ivica Perković</item>
      <item>Milan Štefanac</item>
    </derivirana_varijabla>
  </DomainObject.Predmet.OstaliListNazivFormated>
  <DomainObject.Predmet.OstaliListNazivFormatedOIB>
    <izvorni_sadrzaj>
      <item>Ivica Perković, OIB 15882347650</item>
      <item>Milan Štefanac, OIB 15882347650</item>
    </izvorni_sadrzaj>
    <derivirana_varijabla naziv="DomainObject.Predmet.OstaliListNazivFormatedOIB_1">
      <item>Ivica Perković, OIB 15882347650</item>
      <item>Milan Štefanac, OIB 15882347650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Športska udruga ŠKOLA NOGOMETA NK HRVATSKI DRAGOVOLJAC-DARKO MATEŠA</izvorni_sadrzaj>
    <derivirana_varijabla naziv="DomainObject.Predmet.ProtustrankaIDrugi_1">Športska udruga ŠKOLA NOGOMETA NK HRVATSKI DRAGOVOLJAC-DARKO MATEŠA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Športska udruga ŠKOLA NOGOMETA NK HRVATSKI DRAGOVOLJAC-DARKO MATEŠA, OIB 15882347650, Aleja pomoraca 19, 10000 Zagreb</izvorni_sadrzaj>
    <derivirana_varijabla naziv="DomainObject.Predmet.ProtustrankaIDrugiAdressOIB_1">Športska udruga ŠKOLA NOGOMETA NK HRVATSKI DRAGOVOLJAC-DARKO MATEŠA, OIB 15882347650, Aleja pomoraca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Športska udruga ŠKOLA NOGOMETA NK HRVATSKI DRAGOVOLJAC-DARKO MATEŠA</item>
      <item>HRVATSKI ZAVOD ZA MIROVINSKO OSIGURANJE</item>
      <item>Ivica Perković</item>
      <item>Milan Štefanac</item>
    </izvorni_sadrzaj>
    <derivirana_varijabla naziv="DomainObject.Predmet.SudioniciListNaziv_1">
      <item>FINA Regionalni centar Zagreb</item>
      <item>Športska udruga ŠKOLA NOGOMETA NK HRVATSKI DRAGOVOLJAC-DARKO MATEŠA</item>
      <item>HRVATSKI ZAVOD ZA MIROVINSKO OSIGURANJE</item>
      <item>Ivica Perković</item>
      <item>Milan Štefanac</item>
    </derivirana_varijabla>
  </DomainObject.Predmet.SudioniciListNaziv>
  <DomainObject.Predmet.SudioniciListAdressOIB>
    <izvorni_sadrzaj>
      <item>FINA Regionalni centar Zagreb, OIB 85821130368, Trg svibanjskih žrtava 1995. 1,10000 Zagreb</item>
      <item>Športska udruga ŠKOLA NOGOMETA NK HRVATSKI DRAGOVOLJAC-DARKO MATEŠA, OIB 15882347650, Aleja pomoraca 19,10000 Zagreb</item>
      <item>HRVATSKI ZAVOD ZA MIROVINSKO OSIGURANJE, OIB 84397956623, A. Mihanovića 3,10000 Zagreb</item>
      <item>Ivica Perković, OIB 15882347650, Aleja Pomoraca 19,10000 Zagreb</item>
      <item>Milan Štefanac, OIB 15882347650, Aleja pomoraca 19,10000 Zagreb</item>
    </izvorni_sadrzaj>
    <derivirana_varijabla naziv="DomainObject.Predmet.SudioniciListAdressOIB_1">
      <item>FINA Regionalni centar Zagreb, OIB 85821130368, Trg svibanjskih žrtava 1995. 1,10000 Zagreb</item>
      <item>Športska udruga ŠKOLA NOGOMETA NK HRVATSKI DRAGOVOLJAC-DARKO MATEŠA, OIB 15882347650, Aleja pomoraca 19,10000 Zagreb</item>
      <item>HRVATSKI ZAVOD ZA MIROVINSKO OSIGURANJE, OIB 84397956623, A. Mihanovića 3,10000 Zagreb</item>
      <item>Ivica Perković, OIB 15882347650, Aleja Pomoraca 19,10000 Zagreb</item>
      <item>Milan Štefanac, OIB 15882347650, Aleja pomoraca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15882347650</item>
      <item>, OIB 84397956623</item>
      <item>, OIB 15882347650</item>
      <item>, OIB 15882347650</item>
    </izvorni_sadrzaj>
    <derivirana_varijabla naziv="DomainObject.Predmet.SudioniciListNazivOIB_1">
      <item>, OIB 85821130368</item>
      <item>, OIB 15882347650</item>
      <item>, OIB 84397956623</item>
      <item>, OIB 15882347650</item>
      <item>, OIB 15882347650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101091-D41F-4EF2-AF28-62A80BD48C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753</properties:Words>
  <properties:Characters>4290</properties:Characters>
  <properties:Lines>90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2017-05-11T07:41:00Z</dcterms:created>
  <dc:creator>gzubak</dc:creator>
  <cp:lastModifiedBy>Mirjana Gašparić</cp:lastModifiedBy>
  <cp:lastPrinted>2017-05-03T09:52:00Z</cp:lastPrinted>
  <dcterms:modified xmlns:xsi="http://www.w3.org/2001/XMLSchema-instance" xsi:type="dcterms:W3CDTF">2017-05-11T08:36:00Z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