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74cb" w14:paraId="5fa74cb" w:rsidRDefault="00F81550" w:rsidP="00F81550" w:rsidR="00EF1976" w:rsidRPr="00EF1D21">
      <w:pPr>
        <w:jc w:val="right"/>
        <w15:collapsed w:val="false"/>
      </w:pPr>
      <w:bookmarkStart w:name="_GoBack" w:id="0"/>
      <w:bookmarkEnd w:id="0"/>
      <w:r>
        <w:t>8 St-370/14-28</w:t>
      </w: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74424C" w:rsidP="008965DC" w:rsidR="0074424C">
      <w:pPr>
        <w:jc w:val="center"/>
        <w:rPr>
          <w:bCs/>
        </w:rPr>
      </w:pPr>
    </w:p>
    <w:p w:rsidRDefault="0074424C" w:rsidP="00F81550" w:rsidR="00D94B46">
      <w:pPr>
        <w:ind w:firstLine="720"/>
        <w:jc w:val="both"/>
        <w:rPr>
          <w:bCs/>
        </w:rPr>
      </w:pPr>
      <w:r w:rsidRPr="0074424C">
        <w:rPr>
          <w:bCs/>
        </w:rPr>
        <w:t>Trgovački sud u Rijeci po stečajnoj sutkinji Emi Brdovčak, odlučujući o prijedlogu FINANCIJSKE AGENCIJE (dalje: FINA) za otvaranje stečajnog postupka nad dužnikom</w:t>
      </w:r>
      <w:r w:rsidR="001D236D">
        <w:rPr>
          <w:bCs/>
        </w:rPr>
        <w:t xml:space="preserve"> VARMONT </w:t>
      </w:r>
      <w:r w:rsidR="00662DDD">
        <w:rPr>
          <w:bCs/>
        </w:rPr>
        <w:t>BRODO</w:t>
      </w:r>
      <w:r w:rsidR="001D236D">
        <w:rPr>
          <w:bCs/>
        </w:rPr>
        <w:t>GRADNJA d.o.o. Dram</w:t>
      </w:r>
      <w:r w:rsidR="00662DDD">
        <w:rPr>
          <w:bCs/>
        </w:rPr>
        <w:t>alj, Dramaljsko Selce 37, OIB: 48204806793</w:t>
      </w:r>
      <w:r w:rsidR="001D236D">
        <w:rPr>
          <w:bCs/>
        </w:rPr>
        <w:t>, 15. prosinca</w:t>
      </w:r>
      <w:r w:rsidRPr="0074424C">
        <w:rPr>
          <w:bCs/>
        </w:rPr>
        <w:t xml:space="preserve"> 2015.,</w:t>
      </w: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1D236D" w:rsidP="00F81550" w:rsidR="0073588E">
      <w:pPr>
        <w:ind w:firstLine="720"/>
        <w:jc w:val="both"/>
      </w:pPr>
      <w:r>
        <w:t>Privremenom s</w:t>
      </w:r>
      <w:r w:rsidR="00BA6A05">
        <w:t>tečajnom upravitelju</w:t>
      </w:r>
      <w:r>
        <w:t xml:space="preserve"> Zdravku Čupkoviću iz Rijeke, Gnambova 2/II, OIB: 74095088079</w:t>
      </w:r>
      <w:r w:rsidR="0074424C">
        <w:t xml:space="preserve">, </w:t>
      </w:r>
      <w:r w:rsidR="0073588E" w:rsidRPr="00EF1D21">
        <w:t xml:space="preserve">određuje se jednokratna nagrada za poslove obavljene u prethodnom postupku u iznosu </w:t>
      </w:r>
      <w:r w:rsidR="00A972F7" w:rsidRPr="00EF1D21">
        <w:t xml:space="preserve">od </w:t>
      </w:r>
      <w:r w:rsidR="00662DDD">
        <w:t>2</w:t>
      </w:r>
      <w:r w:rsidR="0074424C">
        <w:t>.5</w:t>
      </w:r>
      <w:r w:rsidR="00EF1D21" w:rsidRPr="00EF1D21">
        <w:t>00,00 kn neto</w:t>
      </w:r>
      <w:r w:rsidR="0073588E" w:rsidRPr="00EF1D21">
        <w:t>.</w:t>
      </w:r>
    </w:p>
    <w:p w:rsidRDefault="00F81550" w:rsidP="0073588E" w:rsidR="00F81550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597A08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662DDD">
        <w:rPr>
          <w:bCs/>
        </w:rPr>
        <w:t>16</w:t>
      </w:r>
      <w:r w:rsidR="0074424C">
        <w:rPr>
          <w:bCs/>
        </w:rPr>
        <w:t>. travnja</w:t>
      </w:r>
      <w:r w:rsidR="00BA6A05">
        <w:rPr>
          <w:bCs/>
        </w:rPr>
        <w:t xml:space="preserve"> 2015. privremenim stečajnim upraviteljem </w:t>
      </w:r>
      <w:r w:rsidR="005D4F33">
        <w:rPr>
          <w:bCs/>
        </w:rPr>
        <w:t>u prethodnom postupku radi utvrđivanja uvjeta za otvaranje stečajnog postupka nad uvo</w:t>
      </w:r>
      <w:r w:rsidR="0046277C">
        <w:rPr>
          <w:bCs/>
        </w:rPr>
        <w:t>dno označenim dužnikom imenovan</w:t>
      </w:r>
      <w:r w:rsidR="005D4F33">
        <w:rPr>
          <w:bCs/>
        </w:rPr>
        <w:t xml:space="preserve"> je</w:t>
      </w:r>
      <w:r w:rsidR="001D236D">
        <w:rPr>
          <w:bCs/>
        </w:rPr>
        <w:t xml:space="preserve"> Zdravko Čupković</w:t>
      </w:r>
      <w:r w:rsidR="001D236D" w:rsidRPr="001D236D">
        <w:rPr>
          <w:bCs/>
        </w:rPr>
        <w:t xml:space="preserve"> iz Rijeke</w:t>
      </w:r>
      <w:r w:rsidR="00BA6A05">
        <w:rPr>
          <w:bCs/>
        </w:rPr>
        <w:t xml:space="preserve">. </w:t>
      </w:r>
    </w:p>
    <w:p w:rsidRDefault="00557BB0" w:rsidP="0073588E" w:rsidR="00AD1726">
      <w:pPr>
        <w:jc w:val="both"/>
        <w:rPr>
          <w:bCs/>
        </w:rPr>
      </w:pPr>
      <w:r>
        <w:rPr>
          <w:bCs/>
        </w:rPr>
        <w:tab/>
      </w:r>
      <w:r w:rsidR="0073588E" w:rsidRPr="00EF1D21">
        <w:rPr>
          <w:bCs/>
        </w:rPr>
        <w:t xml:space="preserve">U prethodnom postupku </w:t>
      </w:r>
      <w:r w:rsidR="00BA6A05">
        <w:rPr>
          <w:bCs/>
        </w:rPr>
        <w:t>stečajni</w:t>
      </w:r>
      <w:r w:rsidR="005853F3">
        <w:rPr>
          <w:bCs/>
        </w:rPr>
        <w:t xml:space="preserve"> </w:t>
      </w:r>
      <w:r w:rsidR="0073588E" w:rsidRPr="00EF1D21">
        <w:rPr>
          <w:bCs/>
        </w:rPr>
        <w:t>upravitelj</w:t>
      </w:r>
      <w:r w:rsidR="00BA6A05">
        <w:rPr>
          <w:bCs/>
        </w:rPr>
        <w:t xml:space="preserve"> </w:t>
      </w:r>
      <w:r w:rsidR="00662DDD">
        <w:rPr>
          <w:bCs/>
        </w:rPr>
        <w:t>se očitovao</w:t>
      </w:r>
      <w:r w:rsidR="00597A08">
        <w:rPr>
          <w:bCs/>
        </w:rPr>
        <w:t xml:space="preserve"> o tome postoji li razlog za otvaranje stečajnog</w:t>
      </w:r>
      <w:r w:rsidR="00662DDD">
        <w:rPr>
          <w:bCs/>
        </w:rPr>
        <w:t xml:space="preserve"> postupka nad dužnikom, odnosno ima li dužnik imovinu koja je dostatna za pokriće troškova stečajnog postupka (list 99 do 115 </w:t>
      </w:r>
      <w:r w:rsidR="00040192">
        <w:rPr>
          <w:bCs/>
        </w:rPr>
        <w:t>spisa)</w:t>
      </w:r>
      <w:r w:rsidR="00BA6A05">
        <w:rPr>
          <w:bCs/>
        </w:rPr>
        <w:t xml:space="preserve"> te je pristupio ročištu određeno</w:t>
      </w:r>
      <w:r w:rsidR="005853F3">
        <w:rPr>
          <w:bCs/>
        </w:rPr>
        <w:t xml:space="preserve">m radi </w:t>
      </w:r>
      <w:r w:rsidR="00D83E88">
        <w:rPr>
          <w:bCs/>
        </w:rPr>
        <w:t xml:space="preserve">rasprave o uvjetima </w:t>
      </w:r>
      <w:r w:rsidR="005853F3">
        <w:rPr>
          <w:bCs/>
        </w:rPr>
        <w:t>za otvaranje stečajnog postupka</w:t>
      </w:r>
      <w:r w:rsidR="0074424C">
        <w:rPr>
          <w:bCs/>
        </w:rPr>
        <w:t xml:space="preserve"> (1</w:t>
      </w:r>
      <w:r w:rsidR="00662DDD">
        <w:rPr>
          <w:bCs/>
        </w:rPr>
        <w:t>1</w:t>
      </w:r>
      <w:r w:rsidR="00D83E88">
        <w:rPr>
          <w:bCs/>
        </w:rPr>
        <w:t>.</w:t>
      </w:r>
      <w:r w:rsidR="00662DDD">
        <w:rPr>
          <w:bCs/>
        </w:rPr>
        <w:t xml:space="preserve"> rujna</w:t>
      </w:r>
      <w:r w:rsidR="00D83E88">
        <w:rPr>
          <w:bCs/>
        </w:rPr>
        <w:t xml:space="preserve"> 2015.).</w:t>
      </w:r>
    </w:p>
    <w:p w:rsidRDefault="0046277C" w:rsidP="00F81550" w:rsidR="005853F3">
      <w:pPr>
        <w:ind w:firstLine="720"/>
        <w:jc w:val="both"/>
        <w:rPr>
          <w:bCs/>
        </w:rPr>
      </w:pPr>
      <w:r>
        <w:rPr>
          <w:bCs/>
        </w:rPr>
        <w:t xml:space="preserve">Sud je </w:t>
      </w:r>
      <w:r w:rsidR="0073588E" w:rsidRPr="00EF1D21">
        <w:rPr>
          <w:bCs/>
        </w:rPr>
        <w:t>odredi</w:t>
      </w:r>
      <w:r w:rsidR="00D83E88">
        <w:rPr>
          <w:bCs/>
        </w:rPr>
        <w:t>o stečajnom</w:t>
      </w:r>
      <w:r>
        <w:rPr>
          <w:bCs/>
        </w:rPr>
        <w:t xml:space="preserve"> upravi</w:t>
      </w:r>
      <w:r w:rsidR="00D83E88">
        <w:rPr>
          <w:bCs/>
        </w:rPr>
        <w:t>telju</w:t>
      </w:r>
      <w:r w:rsidR="0073588E" w:rsidRPr="00EF1D21">
        <w:rPr>
          <w:bCs/>
        </w:rPr>
        <w:t xml:space="preserve"> jednokratnu nagradu za rad u prethodnom postupku. Pri određivanju visine nagrade </w:t>
      </w:r>
      <w:r>
        <w:rPr>
          <w:bCs/>
        </w:rPr>
        <w:t xml:space="preserve">sud je </w:t>
      </w:r>
      <w:r w:rsidR="0073588E" w:rsidRPr="00EF1D21">
        <w:rPr>
          <w:bCs/>
        </w:rPr>
        <w:t>vodi</w:t>
      </w:r>
      <w:r>
        <w:rPr>
          <w:bCs/>
        </w:rPr>
        <w:t xml:space="preserve">o </w:t>
      </w:r>
      <w:r w:rsidR="0073588E" w:rsidRPr="00EF1D21">
        <w:rPr>
          <w:bCs/>
        </w:rPr>
        <w:t xml:space="preserve">računa o obujmu poslova, radu i uloženom trudu </w:t>
      </w:r>
      <w:r w:rsidR="00D83E88">
        <w:rPr>
          <w:bCs/>
        </w:rPr>
        <w:t>stečajnog upravitelja</w:t>
      </w:r>
      <w:r w:rsidR="0073588E" w:rsidRPr="00EF1D21">
        <w:rPr>
          <w:bCs/>
        </w:rPr>
        <w:t>.</w:t>
      </w:r>
    </w:p>
    <w:p w:rsidRDefault="0073588E" w:rsidP="0073588E" w:rsidR="0073588E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557BB0">
        <w:t xml:space="preserve">Slijedom navedenog, </w:t>
      </w:r>
      <w:r w:rsidR="00D201E2" w:rsidRPr="00EF1D21">
        <w:t>a na temelju</w:t>
      </w:r>
      <w:r w:rsidR="00557BB0">
        <w:t xml:space="preserve"> odredbe </w:t>
      </w:r>
      <w:r w:rsidR="00D201E2" w:rsidRPr="00EF1D21">
        <w:t xml:space="preserve">čl. </w:t>
      </w:r>
      <w:smartTag w:element="metricconverter" w:uri="urn:schemas-microsoft-com:office:smarttags">
        <w:smartTagPr>
          <w:attr w:val="17. st" w:name="ProductID"/>
        </w:smartTagPr>
        <w:r w:rsidR="00D201E2" w:rsidRPr="00EF1D21">
          <w:t>17. st</w:t>
        </w:r>
      </w:smartTag>
      <w:r w:rsidR="00981BC2">
        <w:t>. 1. t. 6. te</w:t>
      </w:r>
      <w:r w:rsidR="00D201E2" w:rsidRPr="00EF1D21">
        <w:t xml:space="preserve"> čl</w:t>
      </w:r>
      <w:r w:rsidR="00C741AF" w:rsidRPr="00EF1D21">
        <w:t>.</w:t>
      </w:r>
      <w:r w:rsidR="00D201E2" w:rsidRPr="00EF1D21">
        <w:t xml:space="preserve"> 29. </w:t>
      </w:r>
      <w:r w:rsidR="00D870D8" w:rsidRPr="00EF1D21">
        <w:t xml:space="preserve">Stečajnog zakona </w:t>
      </w:r>
      <w:r w:rsidR="00D870D8" w:rsidRPr="00EF1D21">
        <w:rPr>
          <w:bCs/>
        </w:rPr>
        <w:t>(</w:t>
      </w:r>
      <w:r w:rsidR="00557BB0">
        <w:rPr>
          <w:bCs/>
        </w:rPr>
        <w:t>"</w:t>
      </w:r>
      <w:r w:rsidR="00D870D8" w:rsidRPr="00EF1D21">
        <w:rPr>
          <w:bCs/>
        </w:rPr>
        <w:t>N</w:t>
      </w:r>
      <w:r w:rsidR="00AD1726">
        <w:rPr>
          <w:bCs/>
        </w:rPr>
        <w:t>arodne novine" broj</w:t>
      </w:r>
      <w:r w:rsidR="00557BB0">
        <w:rPr>
          <w:bCs/>
        </w:rPr>
        <w:t xml:space="preserve"> </w:t>
      </w:r>
      <w:r w:rsidR="00D870D8" w:rsidRPr="00EF1D21">
        <w:rPr>
          <w:bCs/>
        </w:rPr>
        <w:t>44/96, 29/99, 129/00, 123/03, 82/06, 116/10, 25/12 i 133/12</w:t>
      </w:r>
      <w:r w:rsidR="00AD1726">
        <w:rPr>
          <w:bCs/>
        </w:rPr>
        <w:t>; dalje: SZ</w:t>
      </w:r>
      <w:r w:rsidR="00D870D8" w:rsidRPr="00EF1D21">
        <w:rPr>
          <w:bCs/>
        </w:rPr>
        <w:t>)</w:t>
      </w:r>
      <w:r w:rsidR="00557BB0">
        <w:rPr>
          <w:bCs/>
        </w:rPr>
        <w:t xml:space="preserve"> i čl. 7. st. 1. Uredbe o kriterijima i načinu obračuna i plaćanja nagrada stečajnim upraviteljim</w:t>
      </w:r>
      <w:r w:rsidR="0030329E">
        <w:rPr>
          <w:bCs/>
        </w:rPr>
        <w:t>a ("Narodne novine" br. 189/03)</w:t>
      </w:r>
      <w:r w:rsidR="00D201E2" w:rsidRPr="00EF1D21">
        <w:t xml:space="preserve"> riješ</w:t>
      </w:r>
      <w:r w:rsidR="00557BB0">
        <w:t>eno je</w:t>
      </w:r>
      <w:r w:rsidR="00D201E2" w:rsidRPr="00EF1D21">
        <w:t xml:space="preserve"> kao u</w:t>
      </w:r>
      <w:r w:rsidR="00981BC2">
        <w:t xml:space="preserve"> izreci</w:t>
      </w:r>
      <w:r w:rsidR="00AD1726">
        <w:t xml:space="preserve"> ovog rješenja</w:t>
      </w:r>
      <w:r w:rsidR="00D201E2" w:rsidRPr="00EF1D21">
        <w:t>.</w:t>
      </w:r>
    </w:p>
    <w:p w:rsidRDefault="00557BB0" w:rsidP="0073588E" w:rsidR="00557BB0">
      <w:pPr>
        <w:jc w:val="both"/>
      </w:pPr>
    </w:p>
    <w:p w:rsidRDefault="001D236D" w:rsidP="0073588E" w:rsidR="0073588E" w:rsidRPr="00EF1D21">
      <w:pPr>
        <w:jc w:val="center"/>
      </w:pPr>
      <w:r>
        <w:t>U Rijeci 15. prosinca</w:t>
      </w:r>
      <w:r w:rsidR="008965DC" w:rsidRPr="00EF1D21">
        <w:t xml:space="preserve"> 201</w:t>
      </w:r>
      <w:r w:rsidR="00557BB0">
        <w:t>5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</w:t>
      </w:r>
      <w:r w:rsidR="00F81550">
        <w:t xml:space="preserve">           </w:t>
      </w:r>
      <w:r w:rsidRPr="00EF1D21">
        <w:t>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F81550">
        <w:t xml:space="preserve">  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F81550" w:rsidP="00AD1726" w:rsidR="00F81550"/>
    <w:p w:rsidRDefault="00F81550" w:rsidP="00AD1726" w:rsidR="00F81550"/>
    <w:p w:rsidRDefault="00AD1726" w:rsidP="00AD1726" w:rsidR="00AD1726">
      <w:r>
        <w:t>UPUTA O PRAVNOM LIJEKU:</w:t>
      </w:r>
    </w:p>
    <w:p w:rsidRDefault="00AD1726" w:rsidP="00F81550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F81550" w:rsidP="00AD1726" w:rsidR="00F81550"/>
    <w:p w:rsidRDefault="00F81550" w:rsidP="00AD1726" w:rsidR="00F81550"/>
    <w:p w:rsidRDefault="00AD1726" w:rsidP="00AD1726" w:rsidR="00AD1726">
      <w:r>
        <w:t>DNA</w:t>
      </w:r>
    </w:p>
    <w:p w:rsidRDefault="00D83E88" w:rsidP="005853F3" w:rsidR="00AD1726">
      <w:r>
        <w:t>-</w:t>
      </w:r>
      <w:r>
        <w:tab/>
        <w:t>st. upravitelju</w:t>
      </w:r>
      <w:r w:rsidR="00AD1726">
        <w:t xml:space="preserve"> </w:t>
      </w:r>
    </w:p>
    <w:p w:rsidRDefault="00981BC2" w:rsidP="00AD1726" w:rsidR="005853F3">
      <w:r>
        <w:t>-</w:t>
      </w:r>
      <w:r>
        <w:tab/>
      </w:r>
      <w:r w:rsidR="00D83E88">
        <w:t>e- oglasna ploča</w:t>
      </w:r>
      <w:r w:rsidR="00AD1726">
        <w:t xml:space="preserve"> suda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F81550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E26" w:rsidR="00735E26">
      <w:r>
        <w:separator/>
      </w:r>
    </w:p>
  </w:endnote>
  <w:endnote w:id="0" w:type="continuationSeparator">
    <w:p w:rsidRDefault="00735E26" w:rsidR="00735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38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E26" w:rsidR="00735E26">
      <w:r>
        <w:separator/>
      </w:r>
    </w:p>
  </w:footnote>
  <w:footnote w:id="0" w:type="continuationSeparator">
    <w:p w:rsidRDefault="00735E26" w:rsidR="00735E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DDD" w:rsidR="00662DDD">
    <w:pPr>
      <w:pStyle w:val="Zaglavlje"/>
    </w:pPr>
    <w:r>
      <w:tab/>
    </w:r>
    <w:r>
      <w:tab/>
      <w:t>8 St-370/14-2</w:t>
    </w:r>
    <w:r w:rsidR="00CF3B25">
      <w:t>8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644" w:rsidP="00A45EAD" w:rsidR="00EE2644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E2644" w:rsidP="00210E4E" w:rsidR="00EE2644" w:rsidRPr="00EE2644">
    <w:pPr>
      <w:rPr>
        <w:sz w:val="20"/>
        <w:szCs w:val="20"/>
      </w:rPr>
    </w:pPr>
    <w:r w:rsidRPr="00EE2644">
      <w:rPr>
        <w:rFonts w:eastAsia="MS Mincho"/>
        <w:sz w:val="20"/>
        <w:szCs w:val="20"/>
      </w:rPr>
      <w:t>REPUBLIKA HRVATSKA</w:t>
    </w:r>
  </w:p>
  <w:p w:rsidRDefault="00EE2644" w:rsidP="00210E4E" w:rsidR="00EE2644" w:rsidRPr="00EE2644">
    <w:pPr>
      <w:rPr>
        <w:sz w:val="20"/>
        <w:szCs w:val="20"/>
      </w:rPr>
    </w:pPr>
    <w:r w:rsidRPr="00EE2644">
      <w:rPr>
        <w:rFonts w:eastAsia="MS Mincho"/>
        <w:sz w:val="20"/>
        <w:szCs w:val="20"/>
      </w:rPr>
      <w:t>TRGOVAČKI SUD U RIJECI</w:t>
    </w:r>
  </w:p>
  <w:p w:rsidRDefault="00EE2644" w:rsidP="00A45EAD" w:rsidR="00EE2644" w:rsidRPr="00EE2644">
    <w:pPr>
      <w:rPr>
        <w:rFonts w:eastAsia="MS Mincho"/>
        <w:sz w:val="20"/>
        <w:szCs w:val="20"/>
      </w:rPr>
    </w:pPr>
    <w:r w:rsidRPr="00EE264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97155"/>
    <w:rsid w:val="000D0E95"/>
    <w:rsid w:val="001622F6"/>
    <w:rsid w:val="00191C72"/>
    <w:rsid w:val="001C05C1"/>
    <w:rsid w:val="001D236D"/>
    <w:rsid w:val="001D5070"/>
    <w:rsid w:val="00205A06"/>
    <w:rsid w:val="00274354"/>
    <w:rsid w:val="002D3728"/>
    <w:rsid w:val="002F7CA3"/>
    <w:rsid w:val="0030329E"/>
    <w:rsid w:val="00327862"/>
    <w:rsid w:val="003A38C8"/>
    <w:rsid w:val="003B2888"/>
    <w:rsid w:val="003C151A"/>
    <w:rsid w:val="00424E14"/>
    <w:rsid w:val="004338FF"/>
    <w:rsid w:val="0046277C"/>
    <w:rsid w:val="004D7F97"/>
    <w:rsid w:val="00503DB5"/>
    <w:rsid w:val="00506782"/>
    <w:rsid w:val="00543BE2"/>
    <w:rsid w:val="00544474"/>
    <w:rsid w:val="00557BB0"/>
    <w:rsid w:val="005808F8"/>
    <w:rsid w:val="005853F3"/>
    <w:rsid w:val="00597A08"/>
    <w:rsid w:val="005D4F33"/>
    <w:rsid w:val="005D65C4"/>
    <w:rsid w:val="00605FD5"/>
    <w:rsid w:val="006155DB"/>
    <w:rsid w:val="00662DDD"/>
    <w:rsid w:val="00681D35"/>
    <w:rsid w:val="00684993"/>
    <w:rsid w:val="00694C9F"/>
    <w:rsid w:val="006C5CB9"/>
    <w:rsid w:val="0070493E"/>
    <w:rsid w:val="0073588E"/>
    <w:rsid w:val="00735E26"/>
    <w:rsid w:val="0074424C"/>
    <w:rsid w:val="00796152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A15995"/>
    <w:rsid w:val="00A30514"/>
    <w:rsid w:val="00A521BC"/>
    <w:rsid w:val="00A71405"/>
    <w:rsid w:val="00A972F7"/>
    <w:rsid w:val="00AD1726"/>
    <w:rsid w:val="00AF3BFB"/>
    <w:rsid w:val="00B029EF"/>
    <w:rsid w:val="00B20414"/>
    <w:rsid w:val="00B649AB"/>
    <w:rsid w:val="00BA6A05"/>
    <w:rsid w:val="00C7136A"/>
    <w:rsid w:val="00C741AF"/>
    <w:rsid w:val="00CB6FCF"/>
    <w:rsid w:val="00CE58EB"/>
    <w:rsid w:val="00CF3B25"/>
    <w:rsid w:val="00D06E23"/>
    <w:rsid w:val="00D201E2"/>
    <w:rsid w:val="00D3599D"/>
    <w:rsid w:val="00D441BF"/>
    <w:rsid w:val="00D63A88"/>
    <w:rsid w:val="00D83E88"/>
    <w:rsid w:val="00D85CF8"/>
    <w:rsid w:val="00D870D8"/>
    <w:rsid w:val="00D94B46"/>
    <w:rsid w:val="00DD2D2E"/>
    <w:rsid w:val="00E34823"/>
    <w:rsid w:val="00E3609D"/>
    <w:rsid w:val="00E8360A"/>
    <w:rsid w:val="00EC3E0C"/>
    <w:rsid w:val="00EE2644"/>
    <w:rsid w:val="00EF1976"/>
    <w:rsid w:val="00EF1D21"/>
    <w:rsid w:val="00F16759"/>
    <w:rsid w:val="00F5737A"/>
    <w:rsid w:val="00F81550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38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8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8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8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8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38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8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8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8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8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St-370/2014</izvorni_sadrzaj>
    <derivirana_varijabla naziv="DomainObject.Predmet.OznakaBroj_1">St-370/2014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VARMONT BRODOGRADNJA d.o.o.  Dramalj</izvorni_sadrzaj>
    <derivirana_varijabla naziv="DomainObject.Predmet.ProtustrankaFormated_1">  VARMONT BRODOGRADNJA d.o.o.  Dramalj</derivirana_varijabla>
  </DomainObject.Predmet.ProtustrankaFormated>
  <DomainObject.Predmet.ProtustrankaFormatedOIB>
    <izvorni_sadrzaj>  VARMONT BRODOGRADNJA d.o.o.  Dramalj, OIB 48204806793</izvorni_sadrzaj>
    <derivirana_varijabla naziv="DomainObject.Predmet.ProtustrankaFormatedOIB_1">  VARMONT BRODOGRADNJA d.o.o.  Dramalj, OIB 48204806793</derivirana_varijabla>
  </DomainObject.Predmet.ProtustrankaFormatedOIB>
  <DomainObject.Predmet.ProtustrankaFormatedWithAdress>
    <izvorni_sadrzaj> VARMONT BRODOGRADNJA d.o.o.  Dramalj, Dramaljsko selce 37, 51265 Dramalj</izvorni_sadrzaj>
    <derivirana_varijabla naziv="DomainObject.Predmet.ProtustrankaFormatedWithAdress_1"> VARMONT BRODOGRADNJA d.o.o.  Dramalj, Dramaljsko selce 37, 51265 Dramalj</derivirana_varijabla>
  </DomainObject.Predmet.ProtustrankaFormatedWithAdress>
  <DomainObject.Predmet.ProtustrankaFormatedWithAdressOIB>
    <izvorni_sadrzaj> VARMONT BRODOGRADNJA d.o.o.  Dramalj, OIB 48204806793, Dramaljsko selce 37, 51265 Dramalj</izvorni_sadrzaj>
    <derivirana_varijabla naziv="DomainObject.Predmet.ProtustrankaFormatedWithAdressOIB_1"> VARMONT BRODOGRADNJA d.o.o.  Dramalj, OIB 48204806793, Dramaljsko selce 37, 51265 Dramalj</derivirana_varijabla>
  </DomainObject.Predmet.ProtustrankaFormatedWithAdressOIB>
  <DomainObject.Predmet.ProtustrankaWithAdress>
    <izvorni_sadrzaj>VARMONT BRODOGRADNJA d.o.o.  Dramalj Dramaljsko selce 37, 51265 Dramalj</izvorni_sadrzaj>
    <derivirana_varijabla naziv="DomainObject.Predmet.ProtustrankaWithAdress_1">VARMONT BRODOGRADNJA d.o.o.  Dramalj Dramaljsko selce 37, 51265 Dramalj</derivirana_varijabla>
  </DomainObject.Predmet.ProtustrankaWithAdress>
  <DomainObject.Predmet.ProtustrankaWithAdressOIB>
    <izvorni_sadrzaj>VARMONT BRODOGRADNJA d.o.o.  Dramalj, OIB 48204806793, Dramaljsko selce 37, 51265 Dramalj</izvorni_sadrzaj>
    <derivirana_varijabla naziv="DomainObject.Predmet.ProtustrankaWithAdressOIB_1">VARMONT BRODOGRADNJA d.o.o.  Dramalj, OIB 48204806793, Dramaljsko selce 37, 51265 Dramalj</derivirana_varijabla>
  </DomainObject.Predmet.ProtustrankaWithAdressOIB>
  <DomainObject.Predmet.ProtustrankaNazivFormated>
    <izvorni_sadrzaj>VARMONT BRODOGRADNJA d.o.o.  Dramalj</izvorni_sadrzaj>
    <derivirana_varijabla naziv="DomainObject.Predmet.ProtustrankaNazivFormated_1">VARMONT BRODOGRADNJA d.o.o.  Dramalj</derivirana_varijabla>
  </DomainObject.Predmet.ProtustrankaNazivFormated>
  <DomainObject.Predmet.ProtustrankaNazivFormatedOIB>
    <izvorni_sadrzaj>VARMONT BRODOGRADNJA d.o.o.  Dramalj, OIB 48204806793</izvorni_sadrzaj>
    <derivirana_varijabla naziv="DomainObject.Predmet.ProtustrankaNazivFormatedOIB_1">VARMONT BRODOGRADNJA d.o.o.  Dramalj, OIB 48204806793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VARMONT BRODOGRADNJA d.o.o.  Dramalj</item>
    </izvorni_sadrzaj>
    <derivirana_varijabla naziv="DomainObject.Predmet.ProtuStrankaListFormated_1">
      <item>VARMONT BRODOGRADNJA d.o.o.  Dramalj</item>
    </derivirana_varijabla>
  </DomainObject.Predmet.ProtuStrankaListFormated>
  <DomainObject.Predmet.ProtuStrankaListFormatedOIB>
    <izvorni_sadrzaj>
      <item>VARMONT BRODOGRADNJA d.o.o.  Dramalj, OIB 48204806793</item>
    </izvorni_sadrzaj>
    <derivirana_varijabla naziv="DomainObject.Predmet.ProtuStrankaListFormatedOIB_1">
      <item>VARMONT BRODOGRADNJA d.o.o.  Dramalj, OIB 48204806793</item>
    </derivirana_varijabla>
  </DomainObject.Predmet.ProtuStrankaListFormatedOIB>
  <DomainObject.Predmet.ProtuStrankaListFormatedWithAdress>
    <izvorni_sadrzaj>
      <item>VARMONT BRODOGRADNJA d.o.o.  Dramalj, Dramaljsko selce 37, 51265 Dramalj</item>
    </izvorni_sadrzaj>
    <derivirana_varijabla naziv="DomainObject.Predmet.ProtuStrankaListFormatedWithAdress_1">
      <item>VARMONT BRODOGRADNJA d.o.o.  Dramalj, Dramaljsko selce 37, 51265 Dramalj</item>
    </derivirana_varijabla>
  </DomainObject.Predmet.ProtuStrankaListFormatedWithAdress>
  <DomainObject.Predmet.ProtuStrankaListFormatedWithAdressOIB>
    <izvorni_sadrzaj>
      <item>VARMONT BRODOGRADNJA d.o.o.  Dramalj, OIB 48204806793, Dramaljsko selce 37, 51265 Dramalj</item>
    </izvorni_sadrzaj>
    <derivirana_varijabla naziv="DomainObject.Predmet.ProtuStrankaListFormatedWithAdressOIB_1">
      <item>VARMONT BRODOGRADNJA d.o.o.  Dramalj, OIB 48204806793, Dramaljsko selce 37, 51265 Dramalj</item>
    </derivirana_varijabla>
  </DomainObject.Predmet.ProtuStrankaListFormatedWithAdressOIB>
  <DomainObject.Predmet.ProtuStrankaListNazivFormated>
    <izvorni_sadrzaj>
      <item>VARMONT BRODOGRADNJA d.o.o.  Dramalj</item>
    </izvorni_sadrzaj>
    <derivirana_varijabla naziv="DomainObject.Predmet.ProtuStrankaListNazivFormated_1">
      <item>VARMONT BRODOGRADNJA d.o.o.  Dramalj</item>
    </derivirana_varijabla>
  </DomainObject.Predmet.ProtuStrankaListNazivFormated>
  <DomainObject.Predmet.ProtuStrankaListNazivFormatedOIB>
    <izvorni_sadrzaj>
      <item>VARMONT BRODOGRADNJA d.o.o.  Dramalj, OIB 48204806793</item>
    </izvorni_sadrzaj>
    <derivirana_varijabla naziv="DomainObject.Predmet.ProtuStrankaListNazivFormatedOIB_1">
      <item>VARMONT BRODOGRADNJA d.o.o.  Dramalj, OIB 48204806793</item>
    </derivirana_varijabla>
  </DomainObject.Predmet.ProtuStrankaListNazivFormatedOIB>
  <DomainObject.Predmet.OstaliListFormated>
    <izvorni_sadrzaj>
      <item>Zdravko Čupković</item>
    </izvorni_sadrzaj>
    <derivirana_varijabla naziv="DomainObject.Predmet.OstaliListFormated_1">
      <item>Zdravko Čupković</item>
    </derivirana_varijabla>
  </DomainObject.Predmet.OstaliListFormated>
  <DomainObject.Predmet.OstaliListFormatedOIB>
    <izvorni_sadrzaj>
      <item>Zdravko Čupković, OIB 74095088079</item>
    </izvorni_sadrzaj>
    <derivirana_varijabla naziv="DomainObject.Predmet.OstaliListFormatedOIB_1">
      <item>Zdravko Čupković, OIB 74095088079</item>
    </derivirana_varijabla>
  </DomainObject.Predmet.OstaliListFormatedOIB>
  <DomainObject.Predmet.OstaliListFormatedWithAdress>
    <izvorni_sadrzaj>
      <item>Zdravko Čupković, Gnambova 2/II, 51000 Rijeka</item>
    </izvorni_sadrzaj>
    <derivirana_varijabla naziv="DomainObject.Predmet.OstaliListFormatedWithAdress_1">
      <item>Zdravko Čupković, Gnambova 2/II, 51000 Rijeka</item>
    </derivirana_varijabla>
  </DomainObject.Predmet.OstaliListFormatedWithAdress>
  <DomainObject.Predmet.OstaliListFormatedWithAdressOIB>
    <izvorni_sadrzaj>
      <item>Zdravko Čupković, OIB 74095088079, Gnambova 2/II, 51000 Rijeka</item>
    </izvorni_sadrzaj>
    <derivirana_varijabla naziv="DomainObject.Predmet.OstaliListFormatedWithAdressOIB_1">
      <item>Zdravko Čupković, OIB 74095088079, Gnambova 2/II, 51000 Rijeka</item>
    </derivirana_varijabla>
  </DomainObject.Predmet.OstaliListFormatedWithAdressOIB>
  <DomainObject.Predmet.OstaliListNazivFormated>
    <izvorni_sadrzaj>
      <item>Zdravko Čupković</item>
    </izvorni_sadrzaj>
    <derivirana_varijabla naziv="DomainObject.Predmet.OstaliListNazivFormated_1">
      <item>Zdravko Čupković</item>
    </derivirana_varijabla>
  </DomainObject.Predmet.OstaliListNazivFormated>
  <DomainObject.Predmet.OstaliListNazivFormatedOIB>
    <izvorni_sadrzaj>
      <item>Zdravko Čupković, OIB 74095088079</item>
    </izvorni_sadrzaj>
    <derivirana_varijabla naziv="DomainObject.Predmet.OstaliListNazivFormatedOIB_1">
      <item>Zdravko Čupković, OIB 74095088079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VARMONT BRODOGRADNJA d.o.o.  Dramalj</izvorni_sadrzaj>
    <derivirana_varijabla naziv="DomainObject.Predmet.ProtustrankaIDrugi_1">VARMONT BRODOGRADNJA d.o.o.  Dramalj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VARMONT BRODOGRADNJA d.o.o.  Dramalj, OIB 48204806793, Dramaljsko selce 37, 51265 Dramalj</izvorni_sadrzaj>
    <derivirana_varijabla naziv="DomainObject.Predmet.ProtustrankaIDrugiAdressOIB_1">VARMONT BRODOGRADNJA d.o.o.  Dramalj, OIB 48204806793, Dramaljsko selce 37,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VARMONT BRODOGRADNJA d.o.o.  Dramalj</item>
      <item>Zdravko Čupković</item>
    </izvorni_sadrzaj>
    <derivirana_varijabla naziv="DomainObject.Predmet.SudioniciListNaziv_1">
      <item>FINA  Rijeka</item>
      <item>VARMONT BRODOGRADNJA d.o.o.  Dramalj</item>
      <item>Zdravko Čupković</item>
    </derivirana_varijabla>
  </DomainObject.Predmet.SudioniciListNaziv>
  <DomainObject.Predmet.SudioniciListAdressOIB>
    <izvorni_sadrzaj>
      <item>FINA  Rijeka, OIB 85821130368, Frana Kurelca 8,51000 Rijeka</item>
      <item>VARMONT BRODOGRADNJA d.o.o.  Dramalj, OIB 48204806793, Dramaljsko selce 37,51265 Dramalj</item>
      <item>Zdravko Čupković, OIB 74095088079, Gnambova 2/II,51000 Rijeka</item>
    </izvorni_sadrzaj>
    <derivirana_varijabla naziv="DomainObject.Predmet.SudioniciListAdressOIB_1">
      <item>FINA  Rijeka, OIB 85821130368, Frana Kurelca 8,51000 Rijeka</item>
      <item>VARMONT BRODOGRADNJA d.o.o.  Dramalj, OIB 48204806793, Dramaljsko selce 37,51265 Dramalj</item>
      <item>Zdravko Čupković, OIB 74095088079, Gnambova 2/II,51000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48204806793</item>
      <item>, OIB 74095088079</item>
    </izvorni_sadrzaj>
    <derivirana_varijabla naziv="DomainObject.Predmet.SudioniciListNazivOIB_1">
      <item>, OIB 85821130368</item>
      <item>, OIB 48204806793</item>
      <item>, OIB 74095088079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331</properties:Words>
  <properties:Characters>1735</properties:Characters>
  <properties:Lines>51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2015-12-15T13:36:00Z</dcterms:created>
  <dc:creator>M San Grupa</dc:creator>
  <cp:lastModifiedBy>Renata Valić</cp:lastModifiedBy>
  <cp:lastPrinted>2015-12-16T10:04:00Z</cp:lastPrinted>
  <dcterms:modified xmlns:xsi="http://www.w3.org/2001/XMLSchema-instance" xsi:type="dcterms:W3CDTF">2015-12-16T10:10:00Z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