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ba97" w14:paraId="083ba97" w:rsidRDefault="00520E5B" w:rsidP="00044F41" w:rsidR="00453FB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453FBB" w:rsidP="00520E5B" w:rsidR="00453FBB">
      <w:pPr>
        <w:jc w:val="center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AE3AB0">
        <w:t>SUN &amp; SEA DREAMS d.o.o., Uz Pjacu b.b., Bol, OIB: 39595289314</w:t>
      </w:r>
      <w:r>
        <w:t xml:space="preserve">, dana </w:t>
      </w:r>
      <w:r w:rsidR="003E34C6">
        <w:t>31</w:t>
      </w:r>
      <w:r w:rsidR="00EE7377">
        <w:t>. siječnja 2017</w:t>
      </w:r>
      <w:r>
        <w:t>. godine</w:t>
      </w:r>
    </w:p>
    <w:p w:rsidRDefault="00453FBB" w:rsidP="00101370" w:rsidR="00453FBB"/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AE3AB0">
        <w:t>SUN &amp; SEA DREAMS d.o.o., Uz Pjacu b.b., Bol, OIB: 39595289314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AE3AB0">
        <w:t>447516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453FBB" w:rsidR="00453FBB"/>
    <w:p w:rsidRDefault="00520E5B" w:rsidP="00520E5B" w:rsidR="00044F41" w:rsidRPr="00520E5B">
      <w:pPr>
        <w:jc w:val="center"/>
      </w:pPr>
      <w:r w:rsidRPr="00520E5B">
        <w:t>Obrazloženje</w:t>
      </w:r>
    </w:p>
    <w:p w:rsidRDefault="00453FBB" w:rsidP="00101370" w:rsidR="00453FBB">
      <w:pPr>
        <w:rPr>
          <w:b/>
        </w:rPr>
      </w:pPr>
    </w:p>
    <w:p w:rsidRDefault="00AE3AB0" w:rsidP="00AE3AB0" w:rsidR="00AE3AB0">
      <w:pPr>
        <w:ind w:firstLine="708"/>
        <w:jc w:val="both"/>
      </w:pPr>
      <w:r>
        <w:t>Predlagatelj Financijska agencija, Regionalni centar Split, Podružnica Split je prijedlogom zaprimljenim na Trgovačkom sudu u Splitu, dana 12. veljače 2016. godine predložio otvaranje stečajnog postupka nad dužnikom SUN &amp; SEA DREAMS d.o.o., Uz Pjacu b.b., Bol, OIB: 39595289314.</w:t>
      </w:r>
    </w:p>
    <w:p w:rsidRDefault="00AE3AB0" w:rsidP="00AE3AB0" w:rsidR="00AE3AB0">
      <w:pPr>
        <w:ind w:left="708"/>
        <w:jc w:val="both"/>
      </w:pPr>
    </w:p>
    <w:p w:rsidRDefault="00AE3AB0" w:rsidP="00AE3AB0" w:rsidR="00AE3AB0">
      <w:pPr>
        <w:ind w:firstLine="708"/>
        <w:jc w:val="both"/>
      </w:pPr>
      <w:r>
        <w:t xml:space="preserve">U prijedlogu se u bitnome navodi da dužnik na dan 10. veljače 2016. godine u Očevidniku redoslijeda osnova za plaćanje ima evidentirane neizvršene osnove za plaćanje u </w:t>
      </w:r>
      <w:r>
        <w:lastRenderedPageBreak/>
        <w:t xml:space="preserve">neprekinutom razdoblju od 120 dana, u ukupnom iznosu od 235.675,55 kuna, te da prema podacima HZMO ima 2 zaposlena,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453FBB" w:rsidR="002C19C5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453FBB">
        <w:t>28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453FBB">
        <w:t>27</w:t>
      </w:r>
      <w:r w:rsidR="00EE7377">
        <w:t>. siječnja 2017</w:t>
      </w:r>
      <w:r w:rsidR="008B566D">
        <w:t xml:space="preserve">. godine. </w:t>
      </w:r>
    </w:p>
    <w:p w:rsidRDefault="00101370" w:rsidP="00101370" w:rsidR="00101370">
      <w:pPr>
        <w:jc w:val="both"/>
      </w:pPr>
    </w:p>
    <w:p w:rsidRDefault="00101370" w:rsidP="00101370" w:rsidR="00101370" w:rsidRPr="00AD1036">
      <w:pPr>
        <w:ind w:firstLine="708"/>
        <w:jc w:val="both"/>
      </w:pPr>
      <w:r>
        <w:t>D</w:t>
      </w:r>
      <w:r w:rsidRPr="00AD1036">
        <w:t xml:space="preserve">ana 17. siječnja 2017. godine u spis zaprimljena potvrda Općinskog suda u Splitu, zemljišnoknjižnog odjela iz koje je razvidno da dužnik </w:t>
      </w:r>
      <w:r w:rsidR="00AE3AB0">
        <w:t xml:space="preserve">SUN &amp; SEA DREAMS d.o.o., Uz Pjacu b.b., Bol, OIB: 39595289314 </w:t>
      </w:r>
      <w:r w:rsidRPr="00AD1036">
        <w:t>nije upisan kao vlasnik nekretnina na području nadležnosti navedenog zemljišnoknjižnog odjela</w:t>
      </w:r>
      <w:r>
        <w:t xml:space="preserve"> (list </w:t>
      </w:r>
      <w:r w:rsidR="00AE3AB0">
        <w:t>17</w:t>
      </w:r>
      <w:r>
        <w:t xml:space="preserve"> spisa)</w:t>
      </w:r>
      <w:r w:rsidRPr="00AD1036">
        <w:t xml:space="preserve">. </w:t>
      </w:r>
    </w:p>
    <w:p w:rsidRDefault="00101370" w:rsidP="00453FBB" w:rsidR="00101370">
      <w:pPr>
        <w:ind w:firstLine="708"/>
        <w:jc w:val="both"/>
      </w:pPr>
    </w:p>
    <w:p w:rsidRDefault="002C19C5" w:rsidP="002C19C5" w:rsidR="002C19C5">
      <w:pPr>
        <w:ind w:firstLine="708"/>
        <w:jc w:val="both"/>
      </w:pPr>
      <w:r>
        <w:t xml:space="preserve">Policijska uprava Splitsko-dalmatinske dana </w:t>
      </w:r>
      <w:r w:rsidR="00453FBB">
        <w:t>18</w:t>
      </w:r>
      <w:r>
        <w:t xml:space="preserve">. siječnja 2017. godine u spis je dostavila uvjerenje iz kojeg je razvidno da dužnik </w:t>
      </w:r>
      <w:r w:rsidR="00AE3AB0">
        <w:t>SUN &amp; SEA DREAMS d.o.o., Uz Pjacu b.b., Bol, OIB: 39595289314</w:t>
      </w:r>
      <w:r>
        <w:t xml:space="preserve"> evidentiran kao vlasnik vozila </w:t>
      </w:r>
      <w:r w:rsidR="00AE3AB0">
        <w:t xml:space="preserve">i to vozila M2, marke RENAULT MASTER BUPL 3H2 P3M5, godina proizvodnje 2004., reg. oznake ST 1558 C </w:t>
      </w:r>
      <w:r>
        <w:t xml:space="preserve">(list spisa </w:t>
      </w:r>
      <w:r w:rsidR="00AE3AB0">
        <w:t>19</w:t>
      </w:r>
      <w:r>
        <w:t xml:space="preserve">). </w:t>
      </w:r>
    </w:p>
    <w:p w:rsidRDefault="00453FBB" w:rsidP="002C19C5" w:rsidR="00453FBB">
      <w:pPr>
        <w:ind w:firstLine="708"/>
        <w:jc w:val="both"/>
      </w:pPr>
    </w:p>
    <w:p w:rsidRDefault="00453FBB" w:rsidP="00453FBB" w:rsidR="00453FBB">
      <w:pPr>
        <w:ind w:firstLine="708"/>
        <w:jc w:val="both"/>
      </w:pPr>
      <w:r>
        <w:t xml:space="preserve">Financijska agencija je dana 27. siječnja 2017. godine dostavila u spis </w:t>
      </w:r>
      <w:r w:rsidRPr="00271D1E">
        <w:t>podnesak kojim se očituje na dosadašnji tijek postupka, razloge podnošenja p</w:t>
      </w:r>
      <w:r>
        <w:t xml:space="preserve">rijedloga za otvaranje stečaja navodeći da je dan </w:t>
      </w:r>
      <w:r w:rsidR="00AE3AB0">
        <w:t>10</w:t>
      </w:r>
      <w:r w:rsidR="00101370">
        <w:t>. veljače</w:t>
      </w:r>
      <w:r>
        <w:t xml:space="preserve"> 2016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AE3AB0">
        <w:t>235.675,55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godine </w:t>
      </w:r>
      <w:r w:rsidRPr="00271D1E">
        <w:t xml:space="preserve">evidentirano </w:t>
      </w:r>
      <w:r w:rsidR="00AE3AB0">
        <w:t>470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AE3AB0">
        <w:t>21</w:t>
      </w:r>
      <w:r>
        <w:t>).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3E34C6">
        <w:t>31</w:t>
      </w:r>
      <w:r w:rsidR="00EE7377">
        <w:t>. siječnja 2017</w:t>
      </w:r>
      <w:r w:rsidRPr="00B42E80">
        <w:t xml:space="preserve">. godine </w:t>
      </w:r>
    </w:p>
    <w:p w:rsidRDefault="00453FBB" w:rsidP="00B42E80" w:rsidR="00453FBB">
      <w:pPr>
        <w:jc w:val="right"/>
      </w:pPr>
    </w:p>
    <w:p w:rsidRDefault="00B42E80" w:rsidP="00453FBB" w:rsidR="00044F41">
      <w:pPr>
        <w:ind w:firstLine="708" w:left="7080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453FBB" w:rsidP="00F57DF9" w:rsidR="00453FBB" w:rsidRPr="00F57DF9">
      <w:pPr>
        <w:jc w:val="right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3B0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AE3AB0">
      <w:t>475</w:t>
    </w:r>
    <w:r w:rsidR="00453FBB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AE3AB0">
      <w:t>475</w:t>
    </w:r>
    <w:r w:rsidR="00453FB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01370"/>
    <w:rsid w:val="002C19C5"/>
    <w:rsid w:val="003C2F22"/>
    <w:rsid w:val="003E34C6"/>
    <w:rsid w:val="00417EA6"/>
    <w:rsid w:val="00453FBB"/>
    <w:rsid w:val="00520E5B"/>
    <w:rsid w:val="005263B0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AE3AB0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26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3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3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3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3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26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3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3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3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3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 &amp; SEA DREAMS d.o.o.</izvorni_sadrzaj>
    <derivirana_varijabla naziv="DomainObject.Predmet.ProtustrankaFormated_1">  SUN &amp; SEA DREAMS d.o.o.</derivirana_varijabla>
  </DomainObject.Predmet.ProtustrankaFormated>
  <DomainObject.Predmet.ProtustrankaFormatedOIB>
    <izvorni_sadrzaj>  SUN &amp; SEA DREAMS d.o.o., OIB 39595289314</izvorni_sadrzaj>
    <derivirana_varijabla naziv="DomainObject.Predmet.ProtustrankaFormatedOIB_1">  SUN &amp; SEA DREAMS d.o.o., OIB 39595289314</derivirana_varijabla>
  </DomainObject.Predmet.ProtustrankaFormatedOIB>
  <DomainObject.Predmet.ProtustrankaFormatedWithAdress>
    <izvorni_sadrzaj> SUN &amp; SEA DREAMS d.o.o., Uz Pjacu b.b., 21420 Bol</izvorni_sadrzaj>
    <derivirana_varijabla naziv="DomainObject.Predmet.ProtustrankaFormatedWithAdress_1"> SUN &amp; SEA DREAMS d.o.o., Uz Pjacu b.b., 21420 Bol</derivirana_varijabla>
  </DomainObject.Predmet.ProtustrankaFormatedWithAdress>
  <DomainObject.Predmet.ProtustrankaFormatedWithAdressOIB>
    <izvorni_sadrzaj> SUN &amp; SEA DREAMS d.o.o., OIB 39595289314, Uz Pjacu b.b., 21420 Bol</izvorni_sadrzaj>
    <derivirana_varijabla naziv="DomainObject.Predmet.ProtustrankaFormatedWithAdressOIB_1"> SUN &amp; SEA DREAMS d.o.o., OIB 39595289314, Uz Pjacu b.b., 21420 Bol</derivirana_varijabla>
  </DomainObject.Predmet.ProtustrankaFormatedWithAdressOIB>
  <DomainObject.Predmet.ProtustrankaWithAdress>
    <izvorni_sadrzaj>SUN &amp; SEA DREAMS d.o.o. Uz Pjacu b.b., 21420 Bol</izvorni_sadrzaj>
    <derivirana_varijabla naziv="DomainObject.Predmet.ProtustrankaWithAdress_1">SUN &amp; SEA DREAMS d.o.o. Uz Pjacu b.b., 21420 Bol</derivirana_varijabla>
  </DomainObject.Predmet.ProtustrankaWithAdress>
  <DomainObject.Predmet.ProtustrankaWithAdressOIB>
    <izvorni_sadrzaj>SUN &amp; SEA DREAMS d.o.o., OIB 39595289314, Uz Pjacu b.b., 21420 Bol</izvorni_sadrzaj>
    <derivirana_varijabla naziv="DomainObject.Predmet.ProtustrankaWithAdressOIB_1">SUN &amp; SEA DREAMS d.o.o., OIB 39595289314, Uz Pjacu b.b., 21420 Bol</derivirana_varijabla>
  </DomainObject.Predmet.ProtustrankaWithAdressOIB>
  <DomainObject.Predmet.ProtustrankaNazivFormated>
    <izvorni_sadrzaj>SUN &amp; SEA DREAMS d.o.o.</izvorni_sadrzaj>
    <derivirana_varijabla naziv="DomainObject.Predmet.ProtustrankaNazivFormated_1">SUN &amp; SEA DREAMS d.o.o.</derivirana_varijabla>
  </DomainObject.Predmet.ProtustrankaNazivFormated>
  <DomainObject.Predmet.ProtustrankaNazivFormatedOIB>
    <izvorni_sadrzaj>SUN &amp; SEA DREAMS d.o.o., OIB 39595289314</izvorni_sadrzaj>
    <derivirana_varijabla naziv="DomainObject.Predmet.ProtustrankaNazivFormatedOIB_1">SUN &amp; SEA DREAMS d.o.o., OIB 39595289314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235675.55</izvorni_sadrzaj>
    <derivirana_varijabla naziv="DomainObject.Predmet.TrenutnaVrijednost_1">235675.55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 &amp; SEA DREAMS d.o.o.</item>
    </izvorni_sadrzaj>
    <derivirana_varijabla naziv="DomainObject.Predmet.ProtuStrankaListFormated_1">
      <item>SUN &amp; SEA DREAMS d.o.o.</item>
    </derivirana_varijabla>
  </DomainObject.Predmet.ProtuStrankaListFormated>
  <DomainObject.Predmet.ProtuStrankaListFormatedOIB>
    <izvorni_sadrzaj>
      <item>SUN &amp; SEA DREAMS d.o.o., OIB 39595289314</item>
    </izvorni_sadrzaj>
    <derivirana_varijabla naziv="DomainObject.Predmet.ProtuStrankaListFormatedOIB_1">
      <item>SUN &amp; SEA DREAMS d.o.o., OIB 39595289314</item>
    </derivirana_varijabla>
  </DomainObject.Predmet.ProtuStrankaListFormatedOIB>
  <DomainObject.Predmet.ProtuStrankaListFormatedWithAdress>
    <izvorni_sadrzaj>
      <item>SUN &amp; SEA DREAMS d.o.o., Uz Pjacu b.b., 21420 Bol</item>
    </izvorni_sadrzaj>
    <derivirana_varijabla naziv="DomainObject.Predmet.ProtuStrankaListFormatedWithAdress_1">
      <item>SUN &amp; SEA DREAMS d.o.o., Uz Pjacu b.b., 21420 Bol</item>
    </derivirana_varijabla>
  </DomainObject.Predmet.ProtuStrankaListFormatedWithAdress>
  <DomainObject.Predmet.ProtuStrankaListFormatedWithAdressOIB>
    <izvorni_sadrzaj>
      <item>SUN &amp; SEA DREAMS d.o.o., OIB 39595289314, Uz Pjacu b.b., 21420 Bol</item>
    </izvorni_sadrzaj>
    <derivirana_varijabla naziv="DomainObject.Predmet.ProtuStrankaListFormatedWithAdressOIB_1">
      <item>SUN &amp; SEA DREAMS d.o.o., OIB 39595289314, Uz Pjacu b.b., 21420 Bol</item>
    </derivirana_varijabla>
  </DomainObject.Predmet.ProtuStrankaListFormatedWithAdressOIB>
  <DomainObject.Predmet.ProtuStrankaListNazivFormated>
    <izvorni_sadrzaj>
      <item>SUN &amp; SEA DREAMS d.o.o.</item>
    </izvorni_sadrzaj>
    <derivirana_varijabla naziv="DomainObject.Predmet.ProtuStrankaListNazivFormated_1">
      <item>SUN &amp; SEA DREAMS d.o.o.</item>
    </derivirana_varijabla>
  </DomainObject.Predmet.ProtuStrankaListNazivFormated>
  <DomainObject.Predmet.ProtuStrankaListNazivFormatedOIB>
    <izvorni_sadrzaj>
      <item>SUN &amp; SEA DREAMS d.o.o., OIB 39595289314</item>
    </izvorni_sadrzaj>
    <derivirana_varijabla naziv="DomainObject.Predmet.ProtuStrankaListNazivFormatedOIB_1">
      <item>SUN &amp; SEA DREAMS d.o.o., OIB 39595289314</item>
    </derivirana_varijabla>
  </DomainObject.Predmet.ProtuStrankaListNazivFormatedOIB>
  <DomainObject.Predmet.OstaliListFormated>
    <izvorni_sadrzaj>
      <item>Lara Vekić</item>
    </izvorni_sadrzaj>
    <derivirana_varijabla naziv="DomainObject.Predmet.OstaliListFormated_1">
      <item>Lara Vekić</item>
    </derivirana_varijabla>
  </DomainObject.Predmet.OstaliListFormated>
  <DomainObject.Predmet.OstaliListFormatedOIB>
    <izvorni_sadrzaj>
      <item>Lara Vekić, OIB 31300505640</item>
    </izvorni_sadrzaj>
    <derivirana_varijabla naziv="DomainObject.Predmet.OstaliListFormatedOIB_1">
      <item>Lara Vekić, OIB 31300505640</item>
    </derivirana_varijabla>
  </DomainObject.Predmet.OstaliListFormatedOIB>
  <DomainObject.Predmet.OstaliListFormatedWithAdress>
    <izvorni_sadrzaj>
      <item>Lara Vekić, Pišćine 13, 21311 Podstrana</item>
    </izvorni_sadrzaj>
    <derivirana_varijabla naziv="DomainObject.Predmet.OstaliListFormatedWithAdress_1">
      <item>Lara Vekić, Pišćine 13, 21311 Podstrana</item>
    </derivirana_varijabla>
  </DomainObject.Predmet.OstaliListFormatedWithAdress>
  <DomainObject.Predmet.OstaliListFormatedWithAdressOIB>
    <izvorni_sadrzaj>
      <item>Lara Vekić, OIB 31300505640, Pišćine 13, 21311 Podstrana</item>
    </izvorni_sadrzaj>
    <derivirana_varijabla naziv="DomainObject.Predmet.OstaliListFormatedWithAdressOIB_1">
      <item>Lara Vekić, OIB 31300505640, Pišćine 13, 21311 Podstrana</item>
    </derivirana_varijabla>
  </DomainObject.Predmet.OstaliListFormatedWithAdressOIB>
  <DomainObject.Predmet.OstaliListNazivFormated>
    <izvorni_sadrzaj>
      <item>Lara Vekić</item>
    </izvorni_sadrzaj>
    <derivirana_varijabla naziv="DomainObject.Predmet.OstaliListNazivFormated_1">
      <item>Lara Vekić</item>
    </derivirana_varijabla>
  </DomainObject.Predmet.OstaliListNazivFormated>
  <DomainObject.Predmet.OstaliListNazivFormatedOIB>
    <izvorni_sadrzaj>
      <item>Lara Vekić, OIB 31300505640</item>
    </izvorni_sadrzaj>
    <derivirana_varijabla naziv="DomainObject.Predmet.OstaliListNazivFormatedOIB_1">
      <item>Lara Vekić, OIB 31300505640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 &amp; SEA DREAMS d.o.o.</izvorni_sadrzaj>
    <derivirana_varijabla naziv="DomainObject.Predmet.ProtustrankaIDrugi_1">SUN &amp; SEA DREAMS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 &amp; SEA DREAMS d.o.o., OIB 39595289314, Uz Pjacu b.b., 21420 Bol</izvorni_sadrzaj>
    <derivirana_varijabla naziv="DomainObject.Predmet.ProtustrankaIDrugiAdressOIB_1">SUN &amp; SEA DREAMS d.o.o., OIB 39595289314, Uz Pjacu b.b.,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 &amp; SEA DREAMS d.o.o.</item>
      <item>FINANCIJSKA AGENCIJA, RC SPLIT</item>
      <item>Lara Vekić</item>
    </izvorni_sadrzaj>
    <derivirana_varijabla naziv="DomainObject.Predmet.SudioniciListNaziv_1">
      <item>SUN &amp; SEA DREAMS d.o.o.</item>
      <item>FINANCIJSKA AGENCIJA, RC SPLIT</item>
      <item>Lara Vekić</item>
    </derivirana_varijabla>
  </DomainObject.Predmet.SudioniciListNaziv>
  <DomainObject.Predmet.SudioniciListAdressOIB>
    <izvorni_sadrzaj>
      <item>SUN &amp; SEA DREAMS d.o.o., OIB 39595289314, Uz Pjacu b.b.,21420 Bol</item>
      <item>FINANCIJSKA AGENCIJA, RC SPLIT, OIB 85821130368, Mažuranićevo šetalište 24 b,21000 Split</item>
      <item>Lara Vekić, OIB 31300505640, Pišćine 13,21311 Podstrana</item>
    </izvorni_sadrzaj>
    <derivirana_varijabla naziv="DomainObject.Predmet.SudioniciListAdressOIB_1">
      <item>SUN &amp; SEA DREAMS d.o.o., OIB 39595289314, Uz Pjacu b.b.,21420 Bol</item>
      <item>FINANCIJSKA AGENCIJA, RC SPLIT, OIB 85821130368, Mažuranićevo šetalište 24 b,21000 Split</item>
      <item>Lara Vekić, OIB 31300505640, Pišćine 13,21311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39595289314</item>
      <item>, OIB 85821130368</item>
      <item>, OIB 31300505640</item>
    </izvorni_sadrzaj>
    <derivirana_varijabla naziv="DomainObject.Predmet.SudioniciListNazivOIB_1">
      <item>, OIB 39595289314</item>
      <item>, OIB 85821130368</item>
      <item>, OIB 31300505640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2AD31-FBF4-4320-A180-934D13BAE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917</properties:Words>
  <properties:Characters>4990</properties:Characters>
  <properties:Lines>120</properties:Lines>
  <properties:Paragraphs>37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2017-01-30T12:55:00Z</cp:lastPrinted>
  <dcterms:modified xmlns:xsi="http://www.w3.org/2001/XMLSchema-instance" xsi:type="dcterms:W3CDTF">2017-01-31T13:59:00Z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