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a3cd" w14:paraId="238a3cd" w:rsidRDefault="004E5808" w:rsidP="004E5808" w:rsidR="004E5808">
      <w:pPr>
        <w:ind w:firstLine="5245"/>
        <w:jc w:val="right"/>
        <w15:collapsed w:val="false"/>
        <w:rPr>
          <w:rFonts w:cs="Arial" w:hAnsi="Arial" w:ascii="Arial"/>
        </w:rPr>
      </w:pPr>
      <w:r>
        <w:rPr>
          <w:rFonts w:cs="Arial" w:hAnsi="Arial" w:ascii="Arial"/>
        </w:rPr>
        <w:t xml:space="preserve">     7. St-531/2015-3.</w:t>
      </w:r>
    </w:p>
    <w:p w:rsidRDefault="004E5808" w:rsidP="004E5808" w:rsidR="004E5808">
      <w:pPr>
        <w:jc w:val="both"/>
        <w:rPr>
          <w:rFonts w:cs="Arial" w:hAnsi="Arial" w:ascii="Arial"/>
          <w:b/>
        </w:rPr>
      </w:pPr>
    </w:p>
    <w:p w:rsidRDefault="004E5808" w:rsidP="004E5808" w:rsidR="004E580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4E5808" w:rsidP="004E5808" w:rsidR="004E5808">
      <w:pPr>
        <w:jc w:val="center"/>
        <w:rPr>
          <w:rFonts w:cs="Arial" w:hAnsi="Arial" w:ascii="Arial"/>
          <w:b/>
        </w:rPr>
      </w:pPr>
    </w:p>
    <w:p w:rsidRDefault="004E5808" w:rsidP="004E5808" w:rsidR="004E5808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4E5808" w:rsidP="004E5808" w:rsidR="004E5808">
      <w:pPr>
        <w:jc w:val="both"/>
        <w:rPr>
          <w:rFonts w:cs="Arial" w:hAnsi="Arial" w:ascii="Arial"/>
        </w:rPr>
      </w:pPr>
    </w:p>
    <w:p w:rsidRDefault="004E5808" w:rsidP="004E5808" w:rsidR="004E580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PELIKAN d.o.o. za trgovinu i usluge iz Grubišnog Polja, 4. studenog 1991. </w:t>
      </w:r>
      <w:proofErr w:type="spellStart"/>
      <w:r>
        <w:rPr>
          <w:rFonts w:cs="Arial" w:hAnsi="Arial" w:ascii="Arial"/>
        </w:rPr>
        <w:t>bb</w:t>
      </w:r>
      <w:proofErr w:type="spellEnd"/>
      <w:r>
        <w:rPr>
          <w:rFonts w:cs="Arial" w:hAnsi="Arial" w:ascii="Arial"/>
        </w:rPr>
        <w:t xml:space="preserve">, MBS 010044000, OIB 93006660296, dana 23. veljače 2016. godine  </w:t>
      </w:r>
    </w:p>
    <w:p w:rsidRDefault="004E5808" w:rsidP="004E5808" w:rsidR="004E5808">
      <w:pPr>
        <w:ind w:firstLine="851"/>
        <w:jc w:val="both"/>
        <w:rPr>
          <w:rFonts w:cs="Arial" w:hAnsi="Arial" w:ascii="Arial"/>
        </w:rPr>
      </w:pPr>
    </w:p>
    <w:p w:rsidRDefault="004E5808" w:rsidP="004E5808" w:rsidR="004E580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4E5808" w:rsidP="004E5808" w:rsidR="004E5808">
      <w:pPr>
        <w:jc w:val="center"/>
        <w:rPr>
          <w:rFonts w:cs="Arial" w:hAnsi="Arial" w:ascii="Arial"/>
        </w:rPr>
      </w:pPr>
    </w:p>
    <w:p w:rsidRDefault="004E5808" w:rsidP="004E5808" w:rsidR="004E580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PELIKAN d.o.o. za trgovinu i usluge iz Grubišnog Polja, 4. studenog 1991. </w:t>
      </w:r>
      <w:proofErr w:type="spellStart"/>
      <w:r>
        <w:rPr>
          <w:rFonts w:cs="Arial" w:hAnsi="Arial" w:ascii="Arial"/>
        </w:rPr>
        <w:t>bb</w:t>
      </w:r>
      <w:proofErr w:type="spellEnd"/>
      <w:r>
        <w:rPr>
          <w:rFonts w:cs="Arial" w:hAnsi="Arial" w:ascii="Arial"/>
        </w:rPr>
        <w:t>, MBS 010044000, OIB 93006660296.</w:t>
      </w:r>
    </w:p>
    <w:p w:rsidRDefault="004E5808" w:rsidP="004E5808" w:rsidR="004E580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JASNA HROMADKO iz Zagreba, </w:t>
      </w:r>
      <w:proofErr w:type="spellStart"/>
      <w:r>
        <w:rPr>
          <w:rFonts w:cs="Arial" w:hAnsi="Arial" w:ascii="Arial"/>
        </w:rPr>
        <w:t>Zelengorska</w:t>
      </w:r>
      <w:proofErr w:type="spellEnd"/>
      <w:r>
        <w:rPr>
          <w:rFonts w:cs="Arial" w:hAnsi="Arial" w:ascii="Arial"/>
        </w:rPr>
        <w:t xml:space="preserve"> br.1, OIB 22088644509. </w:t>
      </w:r>
    </w:p>
    <w:p w:rsidRDefault="004E5808" w:rsidP="004E5808" w:rsidR="004E580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PELIKAN d.o.o. za trgovinu i usluge iz Grubišnog Polja, 4. studenog 1991. </w:t>
      </w:r>
      <w:proofErr w:type="spellStart"/>
      <w:r>
        <w:rPr>
          <w:rFonts w:cs="Arial" w:hAnsi="Arial" w:ascii="Arial"/>
        </w:rPr>
        <w:t>bb</w:t>
      </w:r>
      <w:proofErr w:type="spellEnd"/>
      <w:r>
        <w:rPr>
          <w:rFonts w:cs="Arial" w:hAnsi="Arial" w:ascii="Arial"/>
        </w:rPr>
        <w:t>, MBS 010044000, OIB 93006660296.</w:t>
      </w:r>
    </w:p>
    <w:p w:rsidRDefault="004E5808" w:rsidP="004E5808" w:rsidR="004E5808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23. veljače 2016. u 12,00 sati, kada je ovo rješenje objavljeno na e-oglasnoj ploči ovoga suda.</w:t>
      </w:r>
    </w:p>
    <w:p w:rsidRDefault="004E5808" w:rsidP="004E5808" w:rsidR="004E5808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4E5808" w:rsidP="004E5808" w:rsidR="004E5808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E5808" w:rsidP="004E5808" w:rsidR="004E580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4E5808" w:rsidP="004E5808" w:rsidR="004E580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4E5808" w:rsidP="004E5808" w:rsidR="004E580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St-531/2015-2., koji je objavljen na </w:t>
      </w:r>
      <w:r>
        <w:rPr>
          <w:rFonts w:cs="Arial" w:hAnsi="Arial" w:ascii="Arial"/>
        </w:rPr>
        <w:lastRenderedPageBreak/>
        <w:t>mrežnoj stranici e-oglasna ploča Trgovačkog suda u Bjelovaru 31. prosinca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4E5808" w:rsidP="004E5808" w:rsidR="004E580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E5808" w:rsidP="004E5808" w:rsidR="004E580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</w:t>
      </w:r>
    </w:p>
    <w:p w:rsidRDefault="004E5808" w:rsidP="004E5808" w:rsidR="004E580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E5808" w:rsidP="004E5808" w:rsidR="004E5808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E5808" w:rsidP="004E5808" w:rsidR="004E580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4E5808" w:rsidP="004E5808" w:rsidR="004E580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23. veljače 2016. godine</w:t>
      </w:r>
    </w:p>
    <w:p w:rsidRDefault="004E5808" w:rsidP="004E5808" w:rsidR="004E5808">
      <w:pPr>
        <w:rPr>
          <w:rFonts w:cs="Arial" w:hAnsi="Arial" w:ascii="Arial"/>
          <w:b/>
        </w:rPr>
      </w:pPr>
    </w:p>
    <w:p w:rsidRDefault="004E5808" w:rsidP="004E5808" w:rsidR="004E5808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4E5808" w:rsidP="004E5808" w:rsidR="004E5808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4E5808" w:rsidP="004E5808" w:rsidR="004E5808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4E5808" w:rsidP="004E5808" w:rsidR="004E5808">
      <w:pPr>
        <w:jc w:val="both"/>
        <w:rPr>
          <w:rFonts w:cs="Arial" w:hAnsi="Arial" w:ascii="Arial"/>
        </w:rPr>
      </w:pPr>
    </w:p>
    <w:p w:rsidRDefault="004E5808" w:rsidP="004E5808" w:rsidR="004E580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4E5808" w:rsidP="004E5808" w:rsidR="004E5808">
      <w:pPr>
        <w:jc w:val="both"/>
        <w:rPr>
          <w:rFonts w:cs="Arial" w:hAnsi="Arial" w:ascii="Arial"/>
        </w:rPr>
      </w:pPr>
    </w:p>
    <w:p w:rsidRDefault="004E5808" w:rsidP="004E5808" w:rsidR="004E5808">
      <w:pPr>
        <w:jc w:val="both"/>
        <w:rPr>
          <w:rFonts w:cs="Arial" w:hAnsi="Arial" w:ascii="Arial"/>
        </w:rPr>
      </w:pPr>
    </w:p>
    <w:p w:rsidRDefault="004E5808" w:rsidP="004E5808" w:rsidR="004E5808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4E5808" w:rsidP="004E5808" w:rsidR="004E580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putem e-oglasne ploče suda- nakon pravomoćnosti </w:t>
      </w:r>
    </w:p>
    <w:p w:rsidRDefault="004E5808" w:rsidP="004E5808" w:rsidR="004E580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4E5808" w:rsidP="004E5808" w:rsidR="004E580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4E5808" w:rsidP="004E5808" w:rsidR="004E580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4E5808" w:rsidP="004E5808" w:rsidR="004E580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4E5808" w:rsidP="004E5808" w:rsidR="004E580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Grubišno Polje – putem e-oglasne ploče suda</w:t>
      </w:r>
    </w:p>
    <w:p w:rsidRDefault="004E5808" w:rsidP="004E5808" w:rsidR="004E580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4E5808" w:rsidP="004E5808" w:rsidR="004E580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4E5808" w:rsidP="004E5808" w:rsidR="004E580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4E5808" w:rsidP="004E5808" w:rsidR="004E580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23.2.2016.g.</w:t>
      </w:r>
    </w:p>
    <w:p w:rsidRDefault="004E5808" w:rsidP="004E5808" w:rsidR="004E5808">
      <w:pPr>
        <w:rPr>
          <w:rFonts w:cs="Arial" w:hAnsi="Arial" w:ascii="Arial"/>
        </w:rPr>
      </w:pPr>
    </w:p>
    <w:p w:rsidRDefault="004E5808" w:rsidP="004E5808" w:rsidR="004E5808">
      <w:pPr>
        <w:jc w:val="both"/>
        <w:rPr>
          <w:rFonts w:cs="Arial" w:hAnsi="Arial" w:ascii="Arial"/>
        </w:rPr>
      </w:pPr>
    </w:p>
    <w:p w:rsidRDefault="004E580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5808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540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St-531/2015-3</izvorni_sadrzaj>
    <derivirana_varijabla naziv="DomainObject.Oznaka_1">St-531/2015-3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St-531/2015</izvorni_sadrzaj>
    <derivirana_varijabla naziv="DomainObject.Predmet.OznakaBroj_1">St-531/2015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PELIKAN društvo s ograničenom odgovornošću za trgovinu i usluge, Grubišno Polje zastupanog po punomoćniku IVAN KRAJAČIĆ</izvorni_sadrzaj>
    <derivirana_varijabla naziv="DomainObject.Predmet.ProtustrankaFormated_1">  PELIKAN društvo s ograničenom odgovornošću za trgovinu i usluge, Grubišno Polje zastupanog po punomoćniku IVAN KRAJAČIĆ</derivirana_varijabla>
  </DomainObject.Predmet.ProtustrankaFormated>
  <DomainObject.Predmet.ProtustrankaFormatedOIB>
    <izvorni_sadrzaj>  PELIKAN društvo s ograničenom odgovornošću za trgovinu i usluge, Grubišno Polje, OIB 93006660296 zastupanog po punomoćniku IVAN KRAJAČIĆ</izvorni_sadrzaj>
    <derivirana_varijabla naziv="DomainObject.Predmet.ProtustrankaFormatedOIB_1">  PELIKAN društvo s ograničenom odgovornošću za trgovinu i usluge, Grubišno Polje, OIB 93006660296 zastupanog po punomoćniku IVAN KRAJAČIĆ</derivirana_varijabla>
  </DomainObject.Predmet.ProtustrankaFormatedOIB>
  <DomainObject.Predmet.ProtustrankaFormatedWithAdress>
    <izvorni_sadrzaj> PELIKAN društvo s ograničenom odgovornošću za trgovinu i usluge, Grubišno Polje, 4.studenog 1991./bb, 43290 Grubišno Polje zastupanog po punomoćniku IVAN KRAJAČIĆ</izvorni_sadrzaj>
    <derivirana_varijabla naziv="DomainObject.Predmet.ProtustrankaFormatedWithAdress_1"> PELIKAN društvo s ograničenom odgovornošću za trgovinu i usluge, Grubišno Polje, 4.studenog 1991./bb, 43290 Grubišno Polje zastupanog po punomoćniku IVAN KRAJAČIĆ</derivirana_varijabla>
  </DomainObject.Predmet.ProtustrankaFormatedWithAdress>
  <DomainObject.Predmet.ProtustrankaFormatedWithAdressOIB>
    <izvorni_sadrzaj> PELIKAN društvo s ograničenom odgovornošću za trgovinu i usluge, Grubišno Polje, OIB 93006660296, 4.studenog 1991./bb, 43290 Grubišno Polje zastupanog po punomoćniku IVAN KRAJAČIĆ</izvorni_sadrzaj>
    <derivirana_varijabla naziv="DomainObject.Predmet.ProtustrankaFormatedWithAdressOIB_1"> PELIKAN društvo s ograničenom odgovornošću za trgovinu i usluge, Grubišno Polje, OIB 93006660296, 4.studenog 1991./bb, 43290 Grubišno Polje zastupanog po punomoćniku IVAN KRAJAČIĆ</derivirana_varijabla>
  </DomainObject.Predmet.ProtustrankaFormatedWithAdressOIB>
  <DomainObject.Predmet.ProtustrankaWithAdress>
    <izvorni_sadrzaj>PELIKAN društvo s ograničenom odgovornošću za trgovinu i usluge, Grubišno Polje 4.studenog 1991./bb, 43290 Grubišno Polje</izvorni_sadrzaj>
    <derivirana_varijabla naziv="DomainObject.Predmet.ProtustrankaWithAdress_1">PELIKAN društvo s ograničenom odgovornošću za trgovinu i usluge, Grubišno Polje 4.studenog 1991./bb, 43290 Grubišno Polje</derivirana_varijabla>
  </DomainObject.Predmet.ProtustrankaWithAdress>
  <DomainObject.Predmet.ProtustrankaWithAdressOIB>
    <izvorni_sadrzaj>PELIKAN društvo s ograničenom odgovornošću za trgovinu i usluge, Grubišno Polje, OIB 93006660296, 4.studenog 1991./bb, 43290 Grubišno Polje</izvorni_sadrzaj>
    <derivirana_varijabla naziv="DomainObject.Predmet.ProtustrankaWithAdressOIB_1">PELIKAN društvo s ograničenom odgovornošću za trgovinu i usluge, Grubišno Polje, OIB 93006660296, 4.studenog 1991./bb, 43290 Grubišno Polje</derivirana_varijabla>
  </DomainObject.Predmet.ProtustrankaWithAdressOIB>
  <DomainObject.Predmet.ProtustrankaNazivFormated>
    <izvorni_sadrzaj>PELIKAN društvo s ograničenom odgovornošću za trgovinu i usluge, Grubišno Polje</izvorni_sadrzaj>
    <derivirana_varijabla naziv="DomainObject.Predmet.ProtustrankaNazivFormated_1">PELIKAN društvo s ograničenom odgovornošću za trgovinu i usluge, Grubišno Polje</derivirana_varijabla>
  </DomainObject.Predmet.ProtustrankaNazivFormated>
  <DomainObject.Predmet.ProtustrankaNazivFormatedOIB>
    <izvorni_sadrzaj>PELIKAN društvo s ograničenom odgovornošću za trgovinu i usluge, Grubišno Polje, OIB 93006660296</izvorni_sadrzaj>
    <derivirana_varijabla naziv="DomainObject.Predmet.ProtustrankaNazivFormatedOIB_1">PELIKAN društvo s ograničenom odgovornošću za trgovinu i usluge, Grubišno Polje, OIB 93006660296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PELIKAN društvo s ograničenom odgovornošću za trgovinu i usluge, Grubišno Polje zastupanog po punomoćniku IVAN KRAJAČIĆ</item>
    </izvorni_sadrzaj>
    <derivirana_varijabla naziv="DomainObject.Predmet.ProtuStrankaListFormated_1">
      <item>PELIKAN društvo s ograničenom odgovornošću za trgovinu i usluge, Grubišno Polje zastupanog po punomoćniku IVAN KRAJAČIĆ</item>
    </derivirana_varijabla>
  </DomainObject.Predmet.ProtuStrankaListFormated>
  <DomainObject.Predmet.ProtuStrankaListFormatedOIB>
    <izvorni_sadrzaj>
      <item>PELIKAN društvo s ograničenom odgovornošću za trgovinu i usluge, Grubišno Polje, OIB 93006660296 zastupanog po punomoćniku IVAN KRAJAČIĆ</item>
    </izvorni_sadrzaj>
    <derivirana_varijabla naziv="DomainObject.Predmet.ProtuStrankaListFormatedOIB_1">
      <item>PELIKAN društvo s ograničenom odgovornošću za trgovinu i usluge, Grubišno Polje, OIB 93006660296 zastupanog po punomoćniku IVAN KRAJAČIĆ</item>
    </derivirana_varijabla>
  </DomainObject.Predmet.ProtuStrankaListFormatedOIB>
  <DomainObject.Predmet.ProtuStrankaListFormatedWithAdress>
    <izvorni_sadrzaj>
      <item>PELIKAN društvo s ograničenom odgovornošću za trgovinu i usluge, Grubišno Polje, 4.studenog 1991./bb, 43290 Grubišno Polje zastupanog po punomoćniku IVAN KRAJAČIĆ</item>
    </izvorni_sadrzaj>
    <derivirana_varijabla naziv="DomainObject.Predmet.ProtuStrankaListFormatedWithAdress_1">
      <item>PELIKAN društvo s ograničenom odgovornošću za trgovinu i usluge, Grubišno Polje, 4.studenog 1991./bb, 43290 Grubišno Polje zastupanog po punomoćniku IVAN KRAJAČIĆ</item>
    </derivirana_varijabla>
  </DomainObject.Predmet.ProtuStrankaListFormatedWithAdress>
  <DomainObject.Predmet.ProtuStrankaListFormatedWithAdressOIB>
    <izvorni_sadrzaj>
      <item>PELIKAN društvo s ograničenom odgovornošću za trgovinu i usluge, Grubišno Polje, OIB 93006660296, 4.studenog 1991./bb, 43290 Grubišno Polje zastupanog po punomoćniku IVAN KRAJAČIĆ</item>
    </izvorni_sadrzaj>
    <derivirana_varijabla naziv="DomainObject.Predmet.ProtuStrankaListFormatedWithAdressOIB_1">
      <item>PELIKAN društvo s ograničenom odgovornošću za trgovinu i usluge, Grubišno Polje, OIB 93006660296, 4.studenog 1991./bb, 43290 Grubišno Polje zastupanog po punomoćniku IVAN KRAJAČIĆ</item>
    </derivirana_varijabla>
  </DomainObject.Predmet.ProtuStrankaListFormatedWithAdressOIB>
  <DomainObject.Predmet.ProtuStrankaListNazivFormated>
    <izvorni_sadrzaj>
      <item>PELIKAN društvo s ograničenom odgovornošću za trgovinu i usluge, Grubišno Polje</item>
    </izvorni_sadrzaj>
    <derivirana_varijabla naziv="DomainObject.Predmet.ProtuStrankaListNazivFormated_1">
      <item>PELIKAN društvo s ograničenom odgovornošću za trgovinu i usluge, Grubišno Polje</item>
    </derivirana_varijabla>
  </DomainObject.Predmet.ProtuStrankaListNazivFormated>
  <DomainObject.Predmet.ProtuStrankaListNazivFormatedOIB>
    <izvorni_sadrzaj>
      <item>PELIKAN društvo s ograničenom odgovornošću za trgovinu i usluge, Grubišno Polje, OIB 93006660296</item>
    </izvorni_sadrzaj>
    <derivirana_varijabla naziv="DomainObject.Predmet.ProtuStrankaListNazivFormatedOIB_1">
      <item>PELIKAN društvo s ograničenom odgovornošću za trgovinu i usluge, Grubišno Polje, OIB 93006660296</item>
    </derivirana_varijabla>
  </DomainObject.Predmet.ProtuStrankaListNazivFormatedOIB>
  <DomainObject.Predmet.OstaliListFormated>
    <izvorni_sadrzaj>
      <item>IVAN KRAJAČIĆ punomoćnik sudionika u postupku PELIKAN društvo s ograničenom odgovornošću za trgovinu i usluge, Grubišno Polje</item>
    </izvorni_sadrzaj>
    <derivirana_varijabla naziv="DomainObject.Predmet.OstaliListFormated_1">
      <item>IVAN KRAJAČIĆ punomoćnik sudionika u postupku PELIKAN društvo s ograničenom odgovornošću za trgovinu i usluge, Grubišno Polje</item>
    </derivirana_varijabla>
  </DomainObject.Predmet.OstaliListFormated>
  <DomainObject.Predmet.OstaliListFormatedOIB>
    <izvorni_sadrzaj>
      <item>IVAN KRAJAČIĆ, OIB 53348196505 punomoćnik sudionika u postupku PELIKAN društvo s ograničenom odgovornošću za trgovinu i usluge, Grubišno Polje</item>
    </izvorni_sadrzaj>
    <derivirana_varijabla naziv="DomainObject.Predmet.OstaliListFormatedOIB_1">
      <item>IVAN KRAJAČIĆ, OIB 53348196505 punomoćnik sudionika u postupku PELIKAN društvo s ograničenom odgovornošću za trgovinu i usluge, Grubišno Polje</item>
    </derivirana_varijabla>
  </DomainObject.Predmet.OstaliListFormatedOIB>
  <DomainObject.Predmet.OstaliListFormatedWithAdress>
    <izvorni_sadrzaj>
      <item>IVAN KRAJAČIĆ, 4. studenog 1991. bb., 43290 Grubišno Polje punomoćnik sudionika u postupku PELIKAN društvo s ograničenom odgovornošću za trgovinu i usluge, Grubišno Polje</item>
    </izvorni_sadrzaj>
    <derivirana_varijabla naziv="DomainObject.Predmet.OstaliListFormatedWithAdress_1">
      <item>IVAN KRAJAČIĆ, 4. studenog 1991. bb., 43290 Grubišno Polje punomoćnik sudionika u postupku PELIKAN društvo s ograničenom odgovornošću za trgovinu i usluge, Grubišno Polje</item>
    </derivirana_varijabla>
  </DomainObject.Predmet.OstaliListFormatedWithAdress>
  <DomainObject.Predmet.OstaliListFormatedWithAdressOIB>
    <izvorni_sadrzaj>
      <item>IVAN KRAJAČIĆ, OIB 53348196505, 4. studenog 1991. bb., 43290 Grubišno Polje punomoćnik sudionika u postupku PELIKAN društvo s ograničenom odgovornošću za trgovinu i usluge, Grubišno Polje</item>
    </izvorni_sadrzaj>
    <derivirana_varijabla naziv="DomainObject.Predmet.OstaliListFormatedWithAdressOIB_1">
      <item>IVAN KRAJAČIĆ, OIB 53348196505, 4. studenog 1991. bb., 43290 Grubišno Polje punomoćnik sudionika u postupku PELIKAN društvo s ograničenom odgovornošću za trgovinu i usluge, Grubišno Polje</item>
    </derivirana_varijabla>
  </DomainObject.Predmet.OstaliListFormatedWithAdressOIB>
  <DomainObject.Predmet.OstaliListNazivFormated>
    <izvorni_sadrzaj>
      <item>IVAN KRAJAČIĆ</item>
    </izvorni_sadrzaj>
    <derivirana_varijabla naziv="DomainObject.Predmet.OstaliListNazivFormated_1">
      <item>IVAN KRAJAČIĆ</item>
    </derivirana_varijabla>
  </DomainObject.Predmet.OstaliListNazivFormated>
  <DomainObject.Predmet.OstaliListNazivFormatedOIB>
    <izvorni_sadrzaj>
      <item>IVAN KRAJAČIĆ, OIB 53348196505</item>
    </izvorni_sadrzaj>
    <derivirana_varijabla naziv="DomainObject.Predmet.OstaliListNazivFormatedOIB_1">
      <item>IVAN KRAJAČIĆ, OIB 53348196505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St-531/2015-3</izvorni_sadrzaj>
    <derivirana_varijabla naziv="DomainObject.PoslovniBrojDokumenta_1">St-531/2015-3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PELIKAN društvo s ograničenom odgovornošću za trgovinu i usluge, Grubišno Polje</izvorni_sadrzaj>
    <derivirana_varijabla naziv="DomainObject.Predmet.ProtustrankaIDrugi_1">PELIKAN društvo s ograničenom odgovornošću za trgovinu i usluge, Grubišno Polje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PELIKAN društvo s ograničenom odgovornošću za trgovinu i usluge, Grubišno Polje, OIB 93006660296, 4.studenog 1991./bb, 43290 Grubišno Polje</izvorni_sadrzaj>
    <derivirana_varijabla naziv="DomainObject.Predmet.ProtustrankaIDrugiAdressOIB_1">PELIKAN društvo s ograničenom odgovornošću za trgovinu i usluge, Grubišno Polje, OIB 93006660296, 4.studenog 1991./bb, 43290 Grubišno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PELIKAN društvo s ograničenom odgovornošću za trgovinu i usluge, Grubišno Polje</item>
      <item>IVAN KRAJAČIĆ</item>
    </izvorni_sadrzaj>
    <derivirana_varijabla naziv="DomainObject.Predmet.SudioniciListNaziv_1">
      <item>FINA, RC ZAGREB, Podružnica Bjelovar</item>
      <item>PELIKAN društvo s ograničenom odgovornošću za trgovinu i usluge, Grubišno Polje</item>
      <item>IVAN KRAJAČIĆ</item>
    </derivirana_varijabla>
  </DomainObject.Predmet.SudioniciListNaziv>
  <DomainObject.Predmet.SudioniciListAdressOIB>
    <izvorni_sadrzaj>
      <item>FINA, RC ZAGREB, Podružnica Bjelovar, OIB 85821130368, F. Supila 4,43000 Bjelovar</item>
      <item>PELIKAN društvo s ograničenom odgovornošću za trgovinu i usluge, Grubišno Polje, OIB 93006660296, 4.studenog 1991./bb,43290 Grubišno Polje</item>
      <item>IVAN KRAJAČIĆ, OIB 53348196505, 4. studenog 1991. bb.,43290 Grubišno Polje</item>
    </izvorni_sadrzaj>
    <derivirana_varijabla naziv="DomainObject.Predmet.SudioniciListAdressOIB_1">
      <item>FINA, RC ZAGREB, Podružnica Bjelovar, OIB 85821130368, F. Supila 4,43000 Bjelovar</item>
      <item>PELIKAN društvo s ograničenom odgovornošću za trgovinu i usluge, Grubišno Polje, OIB 93006660296, 4.studenog 1991./bb,43290 Grubišno Polje</item>
      <item>IVAN KRAJAČIĆ, OIB 53348196505, 4. studenog 1991. bb.,43290 Grubišno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17372C-D707-4A53-9BC1-4CD47D6E6C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723</properties:Words>
  <properties:Characters>3828</properties:Characters>
  <properties:Lines>97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2016-02-23T06:56:00Z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St-531/2015-3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