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c25c" w14:paraId="e4fc25c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7D3661">
        <w:t>4126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7D3661">
        <w:rPr>
          <w:b/>
        </w:rPr>
        <w:t>DOMOVINA - HOLDING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7D3661">
        <w:t>Zagreb, Prilaz Gjure Deželića 79</w:t>
      </w:r>
      <w:r w:rsidR="00EF2719" w:rsidRPr="0029662A">
        <w:t>,</w:t>
      </w:r>
      <w:r w:rsidR="00AC4528" w:rsidRPr="0029662A">
        <w:t xml:space="preserve"> (OIB </w:t>
      </w:r>
      <w:r w:rsidR="00E63EF3">
        <w:t>68144271915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7D3661">
        <w:t>1.559.370,56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D3661">
      <w:rPr>
        <w:b/>
      </w:rPr>
      <w:t>4126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82B75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3661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63EF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4126</izvorni_sadrzaj>
    <derivirana_varijabla naziv="DomainObject.Predmet.Broj_1">4126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St-4126/2015</izvorni_sadrzaj>
    <derivirana_varijabla naziv="DomainObject.Predmet.OznakaBroj_1">St-4126/2015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DOMOVINA - HOLDING d.o.o. zastupanog po punomoćniku Stjepan Tuđman</izvorni_sadrzaj>
    <derivirana_varijabla naziv="DomainObject.Predmet.ProtustrankaFormated_1">  DOMOVINA - HOLDING d.o.o. zastupanog po punomoćniku Stjepan Tuđman</derivirana_varijabla>
  </DomainObject.Predmet.ProtustrankaFormated>
  <DomainObject.Predmet.ProtustrankaFormatedOIB>
    <izvorni_sadrzaj>  DOMOVINA - HOLDING d.o.o., OIB 69490304862 zastupanog po punomoćniku Stjepan Tuđman</izvorni_sadrzaj>
    <derivirana_varijabla naziv="DomainObject.Predmet.ProtustrankaFormatedOIB_1">  DOMOVINA - HOLDING d.o.o., OIB 69490304862 zastupanog po punomoćniku Stjepan Tuđman</derivirana_varijabla>
  </DomainObject.Predmet.ProtustrankaFormatedOIB>
  <DomainObject.Predmet.ProtustrankaFormatedWithAdress>
    <izvorni_sadrzaj> DOMOVINA - HOLDING d.o.o., Prilaz Gjure Deželića 79, 10000 Zagreb zastupanog po punomoćniku Stjepan Tuđman</izvorni_sadrzaj>
    <derivirana_varijabla naziv="DomainObject.Predmet.ProtustrankaFormatedWithAdress_1"> DOMOVINA - HOLDING d.o.o., Prilaz Gjure Deželića 79, 10000 Zagreb zastupanog po punomoćniku Stjepan Tuđman</derivirana_varijabla>
  </DomainObject.Predmet.ProtustrankaFormatedWithAdress>
  <DomainObject.Predmet.ProtustrankaFormatedWithAdressOIB>
    <izvorni_sadrzaj> DOMOVINA - HOLDING d.o.o., OIB 69490304862, Prilaz Gjure Deželića 79, 10000 Zagreb zastupanog po punomoćniku Stjepan Tuđman</izvorni_sadrzaj>
    <derivirana_varijabla naziv="DomainObject.Predmet.ProtustrankaFormatedWithAdressOIB_1"> DOMOVINA - HOLDING d.o.o., OIB 69490304862, Prilaz Gjure Deželića 79, 10000 Zagreb zastupanog po punomoćniku Stjepan Tuđman</derivirana_varijabla>
  </DomainObject.Predmet.ProtustrankaFormatedWithAdressOIB>
  <DomainObject.Predmet.ProtustrankaWithAdress>
    <izvorni_sadrzaj>DOMOVINA - HOLDING d.o.o. Prilaz Gjure Deželića 79, 10000 Zagreb</izvorni_sadrzaj>
    <derivirana_varijabla naziv="DomainObject.Predmet.ProtustrankaWithAdress_1">DOMOVINA - HOLDING d.o.o. Prilaz Gjure Deželića 79, 10000 Zagreb</derivirana_varijabla>
  </DomainObject.Predmet.ProtustrankaWithAdress>
  <DomainObject.Predmet.ProtustrankaWithAdressOIB>
    <izvorni_sadrzaj>DOMOVINA - HOLDING d.o.o., OIB 69490304862, Prilaz Gjure Deželića 79, 10000 Zagreb</izvorni_sadrzaj>
    <derivirana_varijabla naziv="DomainObject.Predmet.ProtustrankaWithAdressOIB_1">DOMOVINA - HOLDING d.o.o., OIB 69490304862, Prilaz Gjure Deželića 79, 10000 Zagreb</derivirana_varijabla>
  </DomainObject.Predmet.ProtustrankaWithAdressOIB>
  <DomainObject.Predmet.ProtustrankaNazivFormated>
    <izvorni_sadrzaj>DOMOVINA - HOLDING d.o.o.</izvorni_sadrzaj>
    <derivirana_varijabla naziv="DomainObject.Predmet.ProtustrankaNazivFormated_1">DOMOVINA - HOLDING d.o.o.</derivirana_varijabla>
  </DomainObject.Predmet.ProtustrankaNazivFormated>
  <DomainObject.Predmet.ProtustrankaNazivFormatedOIB>
    <izvorni_sadrzaj>DOMOVINA - HOLDING d.o.o., OIB 69490304862</izvorni_sadrzaj>
    <derivirana_varijabla naziv="DomainObject.Predmet.ProtustrankaNazivFormatedOIB_1">DOMOVINA - HOLDING d.o.o., OIB 69490304862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DOMOVINA - HOLDING d.o.o. zastupanog po punomoćniku Stjepan Tuđman</item>
    </izvorni_sadrzaj>
    <derivirana_varijabla naziv="DomainObject.Predmet.ProtuStrankaListFormated_1">
      <item>DOMOVINA - HOLDING d.o.o. zastupanog po punomoćniku Stjepan Tuđman</item>
    </derivirana_varijabla>
  </DomainObject.Predmet.ProtuStrankaListFormated>
  <DomainObject.Predmet.ProtuStrankaListFormatedOIB>
    <izvorni_sadrzaj>
      <item>DOMOVINA - HOLDING d.o.o., OIB 69490304862 zastupanog po punomoćniku Stjepan Tuđman</item>
    </izvorni_sadrzaj>
    <derivirana_varijabla naziv="DomainObject.Predmet.ProtuStrankaListFormatedOIB_1">
      <item>DOMOVINA - HOLDING d.o.o., OIB 69490304862 zastupanog po punomoćniku Stjepan Tuđman</item>
    </derivirana_varijabla>
  </DomainObject.Predmet.ProtuStrankaListFormatedOIB>
  <DomainObject.Predmet.ProtuStrankaListFormatedWithAdress>
    <izvorni_sadrzaj>
      <item>DOMOVINA - HOLDING d.o.o., Prilaz Gjure Deželića 79, 10000 Zagreb zastupanog po punomoćniku Stjepan Tuđman</item>
    </izvorni_sadrzaj>
    <derivirana_varijabla naziv="DomainObject.Predmet.ProtuStrankaListFormatedWithAdress_1">
      <item>DOMOVINA - HOLDING d.o.o., Prilaz Gjure Deželića 79, 10000 Zagreb zastupanog po punomoćniku Stjepan Tuđman</item>
    </derivirana_varijabla>
  </DomainObject.Predmet.ProtuStrankaListFormatedWithAdress>
  <DomainObject.Predmet.ProtuStrankaListFormatedWithAdressOIB>
    <izvorni_sadrzaj>
      <item>DOMOVINA - HOLDING d.o.o., OIB 69490304862, Prilaz Gjure Deželića 79, 10000 Zagreb zastupanog po punomoćniku Stjepan Tuđman</item>
    </izvorni_sadrzaj>
    <derivirana_varijabla naziv="DomainObject.Predmet.ProtuStrankaListFormatedWithAdressOIB_1">
      <item>DOMOVINA - HOLDING d.o.o., OIB 69490304862, Prilaz Gjure Deželića 79, 10000 Zagreb zastupanog po punomoćniku Stjepan Tuđman</item>
    </derivirana_varijabla>
  </DomainObject.Predmet.ProtuStrankaListFormatedWithAdressOIB>
  <DomainObject.Predmet.ProtuStrankaListNazivFormated>
    <izvorni_sadrzaj>
      <item>DOMOVINA - HOLDING d.o.o.</item>
    </izvorni_sadrzaj>
    <derivirana_varijabla naziv="DomainObject.Predmet.ProtuStrankaListNazivFormated_1">
      <item>DOMOVINA - HOLDING d.o.o.</item>
    </derivirana_varijabla>
  </DomainObject.Predmet.ProtuStrankaListNazivFormated>
  <DomainObject.Predmet.ProtuStrankaListNazivFormatedOIB>
    <izvorni_sadrzaj>
      <item>DOMOVINA - HOLDING d.o.o., OIB 69490304862</item>
    </izvorni_sadrzaj>
    <derivirana_varijabla naziv="DomainObject.Predmet.ProtuStrankaListNazivFormatedOIB_1">
      <item>DOMOVINA - HOLDING d.o.o., OIB 69490304862</item>
    </derivirana_varijabla>
  </DomainObject.Predmet.ProtuStrankaListNazivFormatedOIB>
  <DomainObject.Predmet.OstaliListFormated>
    <izvorni_sadrzaj>
      <item>Stjepan Tuđman punomoćnik sudionika u postupku DOMOVINA - HOLDING d.o.o.</item>
    </izvorni_sadrzaj>
    <derivirana_varijabla naziv="DomainObject.Predmet.OstaliListFormated_1">
      <item>Stjepan Tuđman punomoćnik sudionika u postupku DOMOVINA - HOLDING d.o.o.</item>
    </derivirana_varijabla>
  </DomainObject.Predmet.OstaliListFormated>
  <DomainObject.Predmet.OstaliListFormatedOIB>
    <izvorni_sadrzaj>
      <item>Stjepan Tuđman, OIB 59341684010 punomoćnik sudionika u postupku DOMOVINA - HOLDING d.o.o.</item>
    </izvorni_sadrzaj>
    <derivirana_varijabla naziv="DomainObject.Predmet.OstaliListFormatedOIB_1">
      <item>Stjepan Tuđman, OIB 59341684010 punomoćnik sudionika u postupku DOMOVINA - HOLDING d.o.o.</item>
    </derivirana_varijabla>
  </DomainObject.Predmet.OstaliListFormatedOIB>
  <DomainObject.Predmet.OstaliListFormatedWithAdress>
    <izvorni_sadrzaj>
      <item>Stjepan Tuđman, Vladimira Nazora 59, 10000 Zagreb punomoćnik sudionika u postupku DOMOVINA - HOLDING d.o.o.</item>
    </izvorni_sadrzaj>
    <derivirana_varijabla naziv="DomainObject.Predmet.OstaliListFormatedWithAdress_1">
      <item>Stjepan Tuđman, Vladimira Nazora 59, 10000 Zagreb punomoćnik sudionika u postupku DOMOVINA - HOLDING d.o.o.</item>
    </derivirana_varijabla>
  </DomainObject.Predmet.OstaliListFormatedWithAdress>
  <DomainObject.Predmet.OstaliListFormatedWithAdressOIB>
    <izvorni_sadrzaj>
      <item>Stjepan Tuđman, OIB 59341684010, Vladimira Nazora 59, 10000 Zagreb punomoćnik sudionika u postupku DOMOVINA - HOLDING d.o.o.</item>
    </izvorni_sadrzaj>
    <derivirana_varijabla naziv="DomainObject.Predmet.OstaliListFormatedWithAdressOIB_1">
      <item>Stjepan Tuđman, OIB 59341684010, Vladimira Nazora 59, 10000 Zagreb punomoćnik sudionika u postupku DOMOVINA - HOLDING d.o.o.</item>
    </derivirana_varijabla>
  </DomainObject.Predmet.OstaliListFormatedWithAdressOIB>
  <DomainObject.Predmet.OstaliListNazivFormated>
    <izvorni_sadrzaj>
      <item>Stjepan Tuđman</item>
    </izvorni_sadrzaj>
    <derivirana_varijabla naziv="DomainObject.Predmet.OstaliListNazivFormated_1">
      <item>Stjepan Tuđman</item>
    </derivirana_varijabla>
  </DomainObject.Predmet.OstaliListNazivFormated>
  <DomainObject.Predmet.OstaliListNazivFormatedOIB>
    <izvorni_sadrzaj>
      <item>Stjepan Tuđman, OIB 59341684010</item>
    </izvorni_sadrzaj>
    <derivirana_varijabla naziv="DomainObject.Predmet.OstaliListNazivFormatedOIB_1">
      <item>Stjepan Tuđman, OIB 59341684010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DOMOVINA - HOLDING d.o.o.</izvorni_sadrzaj>
    <derivirana_varijabla naziv="DomainObject.Predmet.ProtustrankaIDrugi_1">DOMOVINA - HOLDING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DOMOVINA - HOLDING d.o.o., OIB 69490304862, Prilaz Gjure Deželića 79, 10000 Zagreb</izvorni_sadrzaj>
    <derivirana_varijabla naziv="DomainObject.Predmet.ProtustrankaIDrugiAdressOIB_1">DOMOVINA - HOLDING d.o.o., OIB 69490304862, Prilaz Gjure Deželića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DOMOVINA - HOLDING d.o.o.</item>
      <item>Stjepan Tuđman</item>
    </izvorni_sadrzaj>
    <derivirana_varijabla naziv="DomainObject.Predmet.SudioniciListNaziv_1">
      <item>FINA Regionalni centar Zagreb</item>
      <item>DOMOVINA - HOLDING d.o.o.</item>
      <item>Stjepan Tuđman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DOMOVINA - HOLDING d.o.o., OIB 69490304862, Prilaz Gjure Deželića 79,10000 Zagreb</item>
      <item>Stjepan Tuđman, OIB 59341684010, Vladimira Nazora 59,10000 Zagreb</item>
    </izvorni_sadrzaj>
    <derivirana_varijabla naziv="DomainObject.Predmet.SudioniciListAdressOIB_1">
      <item>FINA Regionalni centar Zagreb, OIB 85821130368, Trg svibanjskih žrtava 1995. 1,10000 Zagreb</item>
      <item>DOMOVINA - HOLDING d.o.o., OIB 69490304862, Prilaz Gjure Deželića 79,10000 Zagreb</item>
      <item>Stjepan Tuđman, OIB 59341684010, Vladimira Nazora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69490304862</item>
      <item>, OIB 59341684010</item>
    </izvorni_sadrzaj>
    <derivirana_varijabla naziv="DomainObject.Predmet.SudioniciListNazivOIB_1">
      <item>, OIB 85821130368</item>
      <item>, OIB 69490304862</item>
      <item>, OIB 59341684010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1333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2016-01-05T12:37:00Z</dcterms:created>
  <dc:creator>ilukac</dc:creator>
  <cp:lastModifiedBy>Irena Benko</cp:lastModifiedBy>
  <cp:lastPrinted>2016-01-11T12:35:00Z</cp:lastPrinted>
  <dcterms:modified xmlns:xsi="http://www.w3.org/2001/XMLSchema-instance" xsi:type="dcterms:W3CDTF">2016-01-11T12:35:00Z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