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21876" w14:paraId="2421876" w:rsidRDefault="00E76E22" w:rsidP="00E76E22" w:rsidR="00E76E22">
      <w:pPr>
        <w:jc w:val="right"/>
        <w15:collapsed w:val="false"/>
      </w:pPr>
      <w:r>
        <w:t>Broj: St-</w:t>
      </w:r>
      <w:r w:rsidR="0094346B">
        <w:t>2127/16-8</w:t>
      </w:r>
    </w:p>
    <w:p w:rsidRDefault="00A27295" w:rsidP="00A27295" w:rsidR="00A27295">
      <w:r>
        <w:rPr>
          <w:rStyle w:val="Naglaeno"/>
        </w:rPr>
        <w:t xml:space="preserve">             </w:t>
      </w:r>
      <w:r w:rsidR="004B57F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366021" w:rsidP="004B741D" w:rsidR="00366021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4B57FB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94346B">
        <w:rPr>
          <w:b/>
        </w:rPr>
        <w:t>LEGALTIE j.d.o.o., Osijek, J. J. Strossmayera 341, MBS: 030149247</w:t>
      </w:r>
      <w:r w:rsidR="0094346B">
        <w:t xml:space="preserve">, </w:t>
      </w:r>
      <w:r w:rsidR="0094346B">
        <w:rPr>
          <w:b/>
        </w:rPr>
        <w:t>OIB: 85874184849</w:t>
      </w:r>
      <w:r w:rsidR="006139EC">
        <w:t xml:space="preserve">, </w:t>
      </w:r>
      <w:r w:rsidR="003B4C28">
        <w:t xml:space="preserve">dana </w:t>
      </w:r>
      <w:r w:rsidR="0094346B">
        <w:t>15. prosinca</w:t>
      </w:r>
      <w:r w:rsidR="00EC52D1">
        <w:t xml:space="preserve"> 2016. g.,</w:t>
      </w:r>
      <w:r w:rsidR="003B4C28">
        <w:t xml:space="preserve"> </w:t>
      </w:r>
      <w:r>
        <w:t xml:space="preserve"> </w:t>
      </w:r>
    </w:p>
    <w:p w:rsidRDefault="00EC52D1" w:rsidP="00EC52D1" w:rsidR="00857D02">
      <w:pPr>
        <w:pStyle w:val="Tijeloteksta"/>
        <w:tabs>
          <w:tab w:pos="3315" w:val="left"/>
        </w:tabs>
      </w:pPr>
      <w:r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4B57FB">
        <w:t xml:space="preserve"> </w:t>
      </w:r>
      <w:r w:rsidR="009B61F0">
        <w:t xml:space="preserve">nad dužnikom </w:t>
      </w:r>
      <w:r w:rsidR="0094346B">
        <w:rPr>
          <w:b/>
        </w:rPr>
        <w:t>LEGALTIE j.d.o.o., Osijek, J. J. Strossmayera 341, MBS: 030149247</w:t>
      </w:r>
      <w:r w:rsidR="0094346B">
        <w:t xml:space="preserve">, </w:t>
      </w:r>
      <w:r w:rsidR="0094346B">
        <w:rPr>
          <w:b/>
        </w:rPr>
        <w:t xml:space="preserve">OIB: 85874184849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0020 0 s pozivom na broj HR05 272-</w:t>
      </w:r>
      <w:r w:rsidR="0094346B">
        <w:t>2127</w:t>
      </w:r>
      <w:r w:rsidR="004B57FB">
        <w:t>-16</w:t>
      </w:r>
      <w:r w:rsidR="009B61F0">
        <w:t xml:space="preserve"> kod Hrv</w:t>
      </w:r>
      <w:r w:rsidR="00963406">
        <w:t xml:space="preserve">atske poštanske banke iznos od </w:t>
      </w:r>
      <w:r w:rsidR="004B57FB">
        <w:rPr>
          <w:b/>
        </w:rPr>
        <w:t>15.000,00</w:t>
      </w:r>
      <w:r w:rsidR="009B61F0">
        <w:t xml:space="preserve"> kn, na ime predujma za pokriće troškova kako prethodnog tako i otvorenog stečajnog postupka,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015125" w:rsidR="009B61F0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 </w:t>
      </w:r>
      <w:r w:rsidR="0094346B">
        <w:t>10. kolovoza</w:t>
      </w:r>
      <w:r w:rsidR="004B57FB">
        <w:t xml:space="preserve"> 2016. g.</w:t>
      </w:r>
      <w:r w:rsidR="0094346B">
        <w:t xml:space="preserve"> prijedlog za otvaranje </w:t>
      </w:r>
      <w:r w:rsidRPr="00DD2365">
        <w:t xml:space="preserve">stečajnog postupka nad dužnikom </w:t>
      </w:r>
      <w:r w:rsidR="0094346B">
        <w:rPr>
          <w:b/>
        </w:rPr>
        <w:t>LEGALTIE j.d.o.o., Osijek, J. J. Strossmayera 341, MBS: 030149247</w:t>
      </w:r>
      <w:r w:rsidR="0094346B">
        <w:t xml:space="preserve">, </w:t>
      </w:r>
      <w:r w:rsidR="0094346B">
        <w:rPr>
          <w:b/>
        </w:rPr>
        <w:t>OIB: 85874184849</w:t>
      </w:r>
      <w:r w:rsidRPr="00DD2365">
        <w:t xml:space="preserve">.  </w:t>
      </w:r>
      <w:r w:rsidR="00FA7686">
        <w:tab/>
      </w:r>
    </w:p>
    <w:p w:rsidRDefault="00DE3087" w:rsidP="00015125" w:rsidR="00DE3087">
      <w:pPr>
        <w:tabs>
          <w:tab w:pos="4050" w:val="left"/>
        </w:tabs>
        <w:jc w:val="both"/>
      </w:pPr>
    </w:p>
    <w:p w:rsidRDefault="00DE3087" w:rsidP="00015125" w:rsidR="00DE3087">
      <w:pPr>
        <w:tabs>
          <w:tab w:pos="4050" w:val="left"/>
        </w:tabs>
        <w:jc w:val="both"/>
      </w:pPr>
    </w:p>
    <w:p w:rsidRDefault="00DD2365" w:rsidP="00015125" w:rsidR="00DD2365">
      <w:pPr>
        <w:tabs>
          <w:tab w:pos="4050" w:val="left"/>
        </w:tabs>
        <w:jc w:val="both"/>
      </w:pPr>
    </w:p>
    <w:p w:rsidRDefault="00A27295" w:rsidP="00A27295" w:rsidR="00A27295">
      <w:pPr>
        <w:ind w:firstLine="720"/>
        <w:jc w:val="both"/>
      </w:pPr>
    </w:p>
    <w:p w:rsidRDefault="0094346B" w:rsidP="0094346B" w:rsidR="0094346B">
      <w:pPr>
        <w:jc w:val="right"/>
      </w:pPr>
      <w:r>
        <w:t>Broj: St-2127/16-8</w:t>
      </w:r>
    </w:p>
    <w:p w:rsidRDefault="00A27295" w:rsidP="00A27295" w:rsidR="00A27295">
      <w:pPr>
        <w:ind w:firstLine="720"/>
        <w:jc w:val="both"/>
      </w:pPr>
    </w:p>
    <w:p w:rsidRDefault="00A27295" w:rsidP="00A27295" w:rsidR="00A27295">
      <w:pPr>
        <w:ind w:firstLine="720"/>
        <w:jc w:val="both"/>
      </w:pPr>
    </w:p>
    <w:p w:rsidRDefault="001448A0" w:rsidP="00A27295" w:rsidR="009B61F0">
      <w:pPr>
        <w:ind w:firstLine="720"/>
        <w:jc w:val="both"/>
      </w:pPr>
      <w:r>
        <w:t>Zaključkom Trgovačkog suda u Osijeku broj St-</w:t>
      </w:r>
      <w:r w:rsidR="0094346B">
        <w:t>2127</w:t>
      </w:r>
      <w:r w:rsidR="004B57FB">
        <w:t xml:space="preserve">/16 od </w:t>
      </w:r>
      <w:r w:rsidR="0094346B">
        <w:t>18. studenog</w:t>
      </w:r>
      <w:r w:rsidR="004B57FB">
        <w:t xml:space="preserve"> 2016. g.</w:t>
      </w:r>
      <w:r>
        <w:t xml:space="preserve"> pozvana je zakonska zastupnica dužnika da u roku od 15 dana od dana primitka zaključka preda sudu izvješće o financijsko-gospodarskom stanju dužnika u dva primjerka te joj je ujedno i naloženo da podnese prokazni popis imovine ovjerovljen kod javnog bilježnika.</w:t>
      </w:r>
    </w:p>
    <w:p w:rsidRDefault="001448A0" w:rsidP="00A27295" w:rsidR="001448A0">
      <w:pPr>
        <w:ind w:firstLine="720"/>
        <w:jc w:val="both"/>
      </w:pPr>
    </w:p>
    <w:p w:rsidRDefault="004B57FB" w:rsidP="00A27295" w:rsidR="001448A0">
      <w:pPr>
        <w:ind w:firstLine="720"/>
        <w:jc w:val="both"/>
      </w:pPr>
      <w:r>
        <w:t xml:space="preserve">Dana </w:t>
      </w:r>
      <w:r w:rsidR="0094346B">
        <w:t>14. prosinca 2016. g.</w:t>
      </w:r>
      <w:r w:rsidR="001448A0">
        <w:t xml:space="preserve"> dužnik je sukladno čl. 16 st. 3 Stečajnog zakona (NN 71/15) dostavio prokazni popis imovine </w:t>
      </w:r>
      <w:r w:rsidR="0094346B">
        <w:t xml:space="preserve">dužnika </w:t>
      </w:r>
      <w:r w:rsidR="001448A0">
        <w:t xml:space="preserve">ovjerovljen kod </w:t>
      </w:r>
      <w:r>
        <w:t xml:space="preserve">javnog bilježnika </w:t>
      </w:r>
      <w:r w:rsidR="0094346B">
        <w:t>Boro Arambašić iz Vukovara</w:t>
      </w:r>
      <w:r>
        <w:t xml:space="preserve"> broj OV-</w:t>
      </w:r>
      <w:r w:rsidR="0094346B">
        <w:t>7790/16 od 13.12.2016. g.</w:t>
      </w:r>
      <w:r w:rsidR="001448A0">
        <w:t xml:space="preserve"> iz kojeg proizlazi da dužnik nema imovinu a niti novčanih sredstava</w:t>
      </w:r>
      <w:r w:rsidR="0094346B">
        <w:t xml:space="preserve"> te Izvješće o financijsko-gospodarskom stanju dužnika</w:t>
      </w:r>
      <w:r>
        <w:t>.</w:t>
      </w:r>
    </w:p>
    <w:p w:rsidRDefault="001448A0" w:rsidP="00A27295" w:rsidR="001448A0">
      <w:pPr>
        <w:ind w:firstLine="720"/>
        <w:jc w:val="both"/>
      </w:pPr>
    </w:p>
    <w:p w:rsidRDefault="001448A0" w:rsidP="001448A0" w:rsidR="001448A0">
      <w:pPr>
        <w:ind w:firstLine="720"/>
        <w:jc w:val="both"/>
      </w:pPr>
      <w:r>
        <w:t>Slijedom navedenog sud je utvrdio da dužnik nema imovinu koja bi ušla u stečajnu masu te je valjalo pozvati osobe koje imaju pravni interes za provedbom stečajnog postupka da uplate predujam za namirenje troškova prethodnog i otvorenog stečajnog postupka i odlučiti kao u izreci pod točkom 1. a sukladno čl. 132 st. 1 SZ.</w:t>
      </w:r>
    </w:p>
    <w:p w:rsidRDefault="001448A0" w:rsidP="001448A0" w:rsidR="009B61F0">
      <w:pPr>
        <w:ind w:firstLine="720"/>
        <w:jc w:val="both"/>
      </w:pPr>
      <w:r>
        <w:t xml:space="preserve"> </w:t>
      </w: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94346B">
        <w:t>15. prosinca</w:t>
      </w:r>
      <w:r>
        <w:t xml:space="preserve"> 2016.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4B57FB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B57FB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94346B">
        <w:t>28.12.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2C080D" w:rsidR="00960C63" w:rsidRPr="00F92416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  <w:bookmarkStart w:name="_GoBack" w:id="0"/>
      <w:bookmarkEnd w:id="0"/>
    </w:p>
    <w:p w:rsidRDefault="00960C63" w:rsidP="00960C63" w:rsidR="00960C63"/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4F76" w:rsidR="00514F76">
      <w:r>
        <w:separator/>
      </w:r>
    </w:p>
  </w:endnote>
  <w:endnote w:id="0" w:type="continuationSeparator">
    <w:p w:rsidRDefault="00514F76" w:rsidR="00514F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4F76" w:rsidR="00514F76">
      <w:r>
        <w:separator/>
      </w:r>
    </w:p>
  </w:footnote>
  <w:footnote w:id="0" w:type="continuationSeparator">
    <w:p w:rsidRDefault="00514F76" w:rsidR="00514F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C080D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448A0"/>
    <w:rsid w:val="0016016C"/>
    <w:rsid w:val="00163019"/>
    <w:rsid w:val="001635ED"/>
    <w:rsid w:val="001742E1"/>
    <w:rsid w:val="0019752C"/>
    <w:rsid w:val="001A0170"/>
    <w:rsid w:val="001A6201"/>
    <w:rsid w:val="001B47B2"/>
    <w:rsid w:val="001E75FC"/>
    <w:rsid w:val="002142C7"/>
    <w:rsid w:val="0021564C"/>
    <w:rsid w:val="00217878"/>
    <w:rsid w:val="00223C8E"/>
    <w:rsid w:val="00252C63"/>
    <w:rsid w:val="00255E1A"/>
    <w:rsid w:val="00291B9C"/>
    <w:rsid w:val="002C080D"/>
    <w:rsid w:val="0031302F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57FB"/>
    <w:rsid w:val="004B741D"/>
    <w:rsid w:val="004E5065"/>
    <w:rsid w:val="00500BBD"/>
    <w:rsid w:val="00514F76"/>
    <w:rsid w:val="0055624C"/>
    <w:rsid w:val="005A5809"/>
    <w:rsid w:val="005B403D"/>
    <w:rsid w:val="00607E75"/>
    <w:rsid w:val="006139EC"/>
    <w:rsid w:val="006235FB"/>
    <w:rsid w:val="006826C2"/>
    <w:rsid w:val="006837ED"/>
    <w:rsid w:val="006A2408"/>
    <w:rsid w:val="006A56C2"/>
    <w:rsid w:val="007242CD"/>
    <w:rsid w:val="00725641"/>
    <w:rsid w:val="0074711B"/>
    <w:rsid w:val="00770E51"/>
    <w:rsid w:val="00786F1E"/>
    <w:rsid w:val="007A7E59"/>
    <w:rsid w:val="007C1241"/>
    <w:rsid w:val="007C3FEE"/>
    <w:rsid w:val="0080666F"/>
    <w:rsid w:val="00845777"/>
    <w:rsid w:val="00857D02"/>
    <w:rsid w:val="008737C5"/>
    <w:rsid w:val="008763AA"/>
    <w:rsid w:val="0088689D"/>
    <w:rsid w:val="008A0787"/>
    <w:rsid w:val="009001D6"/>
    <w:rsid w:val="0093450C"/>
    <w:rsid w:val="00935547"/>
    <w:rsid w:val="0094346B"/>
    <w:rsid w:val="00960C63"/>
    <w:rsid w:val="00961D63"/>
    <w:rsid w:val="00963406"/>
    <w:rsid w:val="009807E2"/>
    <w:rsid w:val="00994095"/>
    <w:rsid w:val="009B61F0"/>
    <w:rsid w:val="009C13EB"/>
    <w:rsid w:val="00A025E8"/>
    <w:rsid w:val="00A07AC6"/>
    <w:rsid w:val="00A14779"/>
    <w:rsid w:val="00A27295"/>
    <w:rsid w:val="00A402F9"/>
    <w:rsid w:val="00A45AC5"/>
    <w:rsid w:val="00A91ED3"/>
    <w:rsid w:val="00AB56F9"/>
    <w:rsid w:val="00AD24AA"/>
    <w:rsid w:val="00B11D59"/>
    <w:rsid w:val="00B37636"/>
    <w:rsid w:val="00B41F79"/>
    <w:rsid w:val="00BC33DE"/>
    <w:rsid w:val="00BF7940"/>
    <w:rsid w:val="00C15361"/>
    <w:rsid w:val="00C26291"/>
    <w:rsid w:val="00C3548B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B47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B47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7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7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7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B47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B47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7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7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7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2127</izvorni_sadrzaj>
    <derivirana_varijabla naziv="DomainObject.Predmet.Broj_1">2127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St-2127/2016</izvorni_sadrzaj>
    <derivirana_varijabla naziv="DomainObject.Predmet.OznakaBroj_1">St-2127/2016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LEGALTIE jednostavno društvo s oganičenom odgovornošću za trgovinu i usluge</izvorni_sadrzaj>
    <derivirana_varijabla naziv="DomainObject.Predmet.ProtustrankaFormated_1">  LEGALTIE jednostavno društvo s oganičenom odgovornošću za trgovinu i usluge</derivirana_varijabla>
  </DomainObject.Predmet.ProtustrankaFormated>
  <DomainObject.Predmet.ProtustrankaFormatedOIB>
    <izvorni_sadrzaj>  LEGALTIE jednostavno društvo s oganičenom odgovornošću za trgovinu i usluge, OIB 85874184849</izvorni_sadrzaj>
    <derivirana_varijabla naziv="DomainObject.Predmet.ProtustrankaFormatedOIB_1">  LEGALTIE jednostavno društvo s oganičenom odgovornošću za trgovinu i usluge, OIB 85874184849</derivirana_varijabla>
  </DomainObject.Predmet.ProtustrankaFormatedOIB>
  <DomainObject.Predmet.ProtustrankaFormatedWithAdress>
    <izvorni_sadrzaj> LEGALTIE jednostavno društvo s oganičenom odgovornošću za trgovinu i usluge, J. J. Strossmayera 341, 31000 Osijek</izvorni_sadrzaj>
    <derivirana_varijabla naziv="DomainObject.Predmet.ProtustrankaFormatedWithAdress_1"> LEGALTIE jednostavno društvo s oganičenom odgovornošću za trgovinu i usluge, J. J. Strossmayera 341, 31000 Osijek</derivirana_varijabla>
  </DomainObject.Predmet.ProtustrankaFormatedWithAdress>
  <DomainObject.Predmet.ProtustrankaFormatedWithAdressOIB>
    <izvorni_sadrzaj> LEGALTIE jednostavno društvo s oganičenom odgovornošću za trgovinu i usluge, OIB 85874184849, J. J. Strossmayera 341, 31000 Osijek</izvorni_sadrzaj>
    <derivirana_varijabla naziv="DomainObject.Predmet.ProtustrankaFormatedWithAdressOIB_1"> LEGALTIE jednostavno društvo s oganičenom odgovornošću za trgovinu i usluge, OIB 85874184849, J. J. Strossmayera 341, 31000 Osijek</derivirana_varijabla>
  </DomainObject.Predmet.ProtustrankaFormatedWithAdressOIB>
  <DomainObject.Predmet.ProtustrankaWithAdress>
    <izvorni_sadrzaj>LEGALTIE jednostavno društvo s oganičenom odgovornošću za trgovinu i usluge J. J. Strossmayera 341, 31000 Osijek</izvorni_sadrzaj>
    <derivirana_varijabla naziv="DomainObject.Predmet.ProtustrankaWithAdress_1">LEGALTIE jednostavno društvo s oganičenom odgovornošću za trgovinu i usluge J. J. Strossmayera 341, 31000 Osijek</derivirana_varijabla>
  </DomainObject.Predmet.ProtustrankaWithAdress>
  <DomainObject.Predmet.ProtustrankaWithAdressOIB>
    <izvorni_sadrzaj>LEGALTIE jednostavno društvo s oganičenom odgovornošću za trgovinu i usluge, OIB 85874184849, J. J. Strossmayera 341, 31000 Osijek</izvorni_sadrzaj>
    <derivirana_varijabla naziv="DomainObject.Predmet.ProtustrankaWithAdressOIB_1">LEGALTIE jednostavno društvo s oganičenom odgovornošću za trgovinu i usluge, OIB 85874184849, J. J. Strossmayera 341, 31000 Osijek</derivirana_varijabla>
  </DomainObject.Predmet.ProtustrankaWithAdressOIB>
  <DomainObject.Predmet.ProtustrankaNazivFormated>
    <izvorni_sadrzaj>LEGALTIE jednostavno društvo s oganičenom odgovornošću za trgovinu i usluge</izvorni_sadrzaj>
    <derivirana_varijabla naziv="DomainObject.Predmet.ProtustrankaNazivFormated_1">LEGALTIE jednostavno društvo s oganičenom odgovornošću za trgovinu i usluge</derivirana_varijabla>
  </DomainObject.Predmet.ProtustrankaNazivFormated>
  <DomainObject.Predmet.ProtustrankaNazivFormatedOIB>
    <izvorni_sadrzaj>LEGALTIE jednostavno društvo s oganičenom odgovornošću za trgovinu i usluge, OIB 85874184849</izvorni_sadrzaj>
    <derivirana_varijabla naziv="DomainObject.Predmet.ProtustrankaNazivFormatedOIB_1">LEGALTIE jednostavno društvo s oganičenom odgovornošću za trgovinu i usluge, OIB 85874184849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LEGALTIE jednostavno društvo s oganičenom odgovornošću za trgovinu i usluge</item>
    </izvorni_sadrzaj>
    <derivirana_varijabla naziv="DomainObject.Predmet.ProtuStrankaListFormated_1">
      <item>LEGALTIE jednostavno društvo s oganičenom odgovornošću za trgovinu i usluge</item>
    </derivirana_varijabla>
  </DomainObject.Predmet.ProtuStrankaListFormated>
  <DomainObject.Predmet.ProtuStrankaListFormatedOIB>
    <izvorni_sadrzaj>
      <item>LEGALTIE jednostavno društvo s oganičenom odgovornošću za trgovinu i usluge, OIB 85874184849</item>
    </izvorni_sadrzaj>
    <derivirana_varijabla naziv="DomainObject.Predmet.ProtuStrankaListFormatedOIB_1">
      <item>LEGALTIE jednostavno društvo s oganičenom odgovornošću za trgovinu i usluge, OIB 85874184849</item>
    </derivirana_varijabla>
  </DomainObject.Predmet.ProtuStrankaListFormatedOIB>
  <DomainObject.Predmet.ProtuStrankaListFormatedWithAdress>
    <izvorni_sadrzaj>
      <item>LEGALTIE jednostavno društvo s oganičenom odgovornošću za trgovinu i usluge, J. J. Strossmayera 341, 31000 Osijek</item>
    </izvorni_sadrzaj>
    <derivirana_varijabla naziv="DomainObject.Predmet.ProtuStrankaListFormatedWithAdress_1">
      <item>LEGALTIE jednostavno društvo s oganičenom odgovornošću za trgovinu i usluge, J. J. Strossmayera 341, 31000 Osijek</item>
    </derivirana_varijabla>
  </DomainObject.Predmet.ProtuStrankaListFormatedWithAdress>
  <DomainObject.Predmet.ProtuStrankaListFormatedWithAdressOIB>
    <izvorni_sadrzaj>
      <item>LEGALTIE jednostavno društvo s oganičenom odgovornošću za trgovinu i usluge, OIB 85874184849, J. J. Strossmayera 341, 31000 Osijek</item>
    </izvorni_sadrzaj>
    <derivirana_varijabla naziv="DomainObject.Predmet.ProtuStrankaListFormatedWithAdressOIB_1">
      <item>LEGALTIE jednostavno društvo s oganičenom odgovornošću za trgovinu i usluge, OIB 85874184849, J. J. Strossmayera 341, 31000 Osijek</item>
    </derivirana_varijabla>
  </DomainObject.Predmet.ProtuStrankaListFormatedWithAdressOIB>
  <DomainObject.Predmet.ProtuStrankaListNazivFormated>
    <izvorni_sadrzaj>
      <item>LEGALTIE jednostavno društvo s oganičenom odgovornošću za trgovinu i usluge</item>
    </izvorni_sadrzaj>
    <derivirana_varijabla naziv="DomainObject.Predmet.ProtuStrankaListNazivFormated_1">
      <item>LEGALTIE jednostavno društvo s oganičenom odgovornošću za trgovinu i usluge</item>
    </derivirana_varijabla>
  </DomainObject.Predmet.ProtuStrankaListNazivFormated>
  <DomainObject.Predmet.ProtuStrankaListNazivFormatedOIB>
    <izvorni_sadrzaj>
      <item>LEGALTIE jednostavno društvo s oganičenom odgovornošću za trgovinu i usluge, OIB 85874184849</item>
    </izvorni_sadrzaj>
    <derivirana_varijabla naziv="DomainObject.Predmet.ProtuStrankaListNazivFormatedOIB_1">
      <item>LEGALTIE jednostavno društvo s oganičenom odgovornošću za trgovinu i usluge, OIB 85874184849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LEGALTIE jednostavno društvo s oganičenom odgovornošću za trgovinu i usluge</izvorni_sadrzaj>
    <derivirana_varijabla naziv="DomainObject.Predmet.ProtustrankaIDrugi_1">LEGALTIE jednostavno društvo s oganičenom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LEGALTIE jednostavno društvo s oganičenom odgovornošću za trgovinu i usluge, OIB 85874184849, J. J. Strossmayera 341, 31000 Osijek</izvorni_sadrzaj>
    <derivirana_varijabla naziv="DomainObject.Predmet.ProtustrankaIDrugiAdressOIB_1">LEGALTIE jednostavno društvo s oganičenom odgovornošću za trgovinu i usluge, OIB 85874184849, J. J. Strossmayera 341,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LEGALTIE jednostavno društvo s oganičenom odgovornošću za trgovinu i usluge</item>
    </izvorni_sadrzaj>
    <derivirana_varijabla naziv="DomainObject.Predmet.SudioniciListNaziv_1">
      <item>FINA RC OSIJEK</item>
      <item>LEGALTIE jednostavno društvo s oganičenom odgovornošću za trgovinu i usluge</item>
    </derivirana_varijabla>
  </DomainObject.Predmet.SudioniciListNaziv>
  <DomainObject.Predmet.SudioniciListAdressOIB>
    <izvorni_sadrzaj>
      <item>FINA RC OSIJEK, OIB 85821130368</item>
      <item>LEGALTIE jednostavno društvo s oganičenom odgovornošću za trgovinu i usluge, OIB 85874184849, J. J. Strossmayera 341,31000 Osijek</item>
    </izvorni_sadrzaj>
    <derivirana_varijabla naziv="DomainObject.Predmet.SudioniciListAdressOIB_1">
      <item>FINA RC OSIJEK, OIB 85821130368</item>
      <item>LEGALTIE jednostavno društvo s oganičenom odgovornošću za trgovinu i usluge, OIB 85874184849, J. J. Strossmayera 341,31000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85874184849</item>
    </izvorni_sadrzaj>
    <derivirana_varijabla naziv="DomainObject.Predmet.SudioniciListNazivOIB_1">
      <item>, OIB 85821130368</item>
      <item>, OIB 85874184849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C4441A-9CD0-4A51-9587-DD50E218B8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470</properties:Words>
  <properties:Characters>2427</properties:Characters>
  <properties:Lines>109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2016-09-27T11:14:00Z</dcterms:created>
  <dc:creator>hermanj</dc:creator>
  <cp:lastModifiedBy>Danijela Sekulić</cp:lastModifiedBy>
  <cp:lastPrinted>2016-12-15T11:10:00Z</cp:lastPrinted>
  <dcterms:modified xmlns:xsi="http://www.w3.org/2001/XMLSchema-instance" xsi:type="dcterms:W3CDTF">2016-12-15T11:13:00Z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