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ebf2" w14:paraId="431ebf2" w:rsidRDefault="00AE3C24" w:rsidP="00FC1537" w:rsidR="00AE3C2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-790/15-5</w:t>
      </w:r>
    </w:p>
    <w:p w:rsidRDefault="00AE3C24" w:rsidP="00E87D86" w:rsidR="00AE3C24" w:rsidRPr="00FC1537">
      <w:pPr>
        <w:jc w:val="both"/>
      </w:pPr>
    </w:p>
    <w:p w:rsidRDefault="00AE3C24" w:rsidP="00E87D86" w:rsidR="00AE3C24" w:rsidRPr="00FC1537">
      <w:pPr>
        <w:jc w:val="both"/>
      </w:pPr>
    </w:p>
    <w:p w:rsidRDefault="00AE3C24" w:rsidP="00E87D86" w:rsidR="00AE3C24" w:rsidRPr="00FC1537">
      <w:pPr>
        <w:jc w:val="both"/>
      </w:pPr>
    </w:p>
    <w:p w:rsidRDefault="00AE3C24" w:rsidP="00E87D86" w:rsidR="00AE3C2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E3C24" w:rsidP="00E87D86" w:rsidR="00AE3C2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E3C24" w:rsidP="00FC1537" w:rsidR="00AE3C2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E3C24" w:rsidP="00E87D86" w:rsidR="00AE3C2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E3C24" w:rsidP="00E87D86" w:rsidR="00AE3C2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E3C24" w:rsidP="00FC1537" w:rsidR="00AE3C24" w:rsidRPr="00FC1537">
      <w:pPr>
        <w:jc w:val="center"/>
      </w:pPr>
      <w:r>
        <w:t>R E P U B L I K A   H R V A T S K A</w:t>
      </w:r>
    </w:p>
    <w:p w:rsidRDefault="00AE3C24" w:rsidP="00E87D86" w:rsidR="00AE3C24"/>
    <w:p w:rsidRDefault="00AE3C24" w:rsidP="001F7D4E" w:rsidR="00AE3C24">
      <w:pPr>
        <w:jc w:val="center"/>
      </w:pPr>
      <w:r>
        <w:t>O G L A S</w:t>
      </w:r>
    </w:p>
    <w:p w:rsidRDefault="00AE3C24" w:rsidP="001F7D4E" w:rsidR="00AE3C24">
      <w:pPr>
        <w:jc w:val="center"/>
      </w:pPr>
    </w:p>
    <w:p w:rsidRDefault="00AE3C24" w:rsidP="001F7D4E" w:rsidR="00AE3C24" w:rsidRPr="00FC1537">
      <w:pPr>
        <w:jc w:val="center"/>
      </w:pPr>
    </w:p>
    <w:p w:rsidRDefault="00AE3C24" w:rsidP="00E87D86" w:rsidR="00AE3C2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DICENTRA d.o.o.</w:t>
      </w:r>
      <w:r w:rsidR="00974E82">
        <w:t>,</w:t>
      </w:r>
      <w:r>
        <w:t xml:space="preserve"> Ražanac, Garići 7, Ražanac, OIB: 52306634699,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27. studenoga 2015</w:t>
      </w:r>
      <w:r w:rsidRPr="00FC1537">
        <w:t xml:space="preserve">., dana </w:t>
      </w:r>
      <w:r w:rsidR="0024731F">
        <w:t>12. siječnja 2016</w:t>
      </w:r>
      <w:r>
        <w:t xml:space="preserve">., objavio je </w:t>
      </w:r>
    </w:p>
    <w:p w:rsidRDefault="00AE3C24" w:rsidP="00E87D86" w:rsidR="00AE3C24">
      <w:pPr>
        <w:ind w:firstLine="720"/>
        <w:jc w:val="both"/>
      </w:pPr>
    </w:p>
    <w:p w:rsidRDefault="00AE3C24" w:rsidP="00E87D86" w:rsidR="00AE3C24">
      <w:pPr>
        <w:ind w:firstLine="720"/>
        <w:jc w:val="both"/>
      </w:pPr>
    </w:p>
    <w:p w:rsidRDefault="00AE3C24" w:rsidP="00083422" w:rsidR="00AE3C24" w:rsidRPr="00FC1537">
      <w:pPr>
        <w:jc w:val="center"/>
      </w:pPr>
      <w:r>
        <w:t>o g l a s</w:t>
      </w:r>
    </w:p>
    <w:p w:rsidRDefault="00AE3C24" w:rsidP="005C42A8" w:rsidR="00AE3C24">
      <w:pPr>
        <w:ind w:firstLine="315"/>
        <w:jc w:val="both"/>
      </w:pPr>
    </w:p>
    <w:p w:rsidRDefault="00AE3C24" w:rsidP="005C42A8" w:rsidR="00AE3C24">
      <w:pPr>
        <w:ind w:firstLine="315"/>
        <w:jc w:val="both"/>
      </w:pPr>
    </w:p>
    <w:p w:rsidRDefault="00AE3C24" w:rsidP="00DE074C" w:rsidR="00AE3C24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DICENTRA d.o.o.</w:t>
      </w:r>
      <w:r w:rsidR="00974E82">
        <w:t>,</w:t>
      </w:r>
      <w:r>
        <w:t xml:space="preserve"> Ražanac, Garići 7, Ražanac, OIB: 52306634699, </w:t>
      </w:r>
      <w:r w:rsidRPr="00FC1537">
        <w:t xml:space="preserve">iznosi </w:t>
      </w:r>
      <w:r>
        <w:rPr>
          <w:b/>
        </w:rPr>
        <w:t xml:space="preserve">87.638,98 </w:t>
      </w:r>
      <w:r>
        <w:t>kuna.</w:t>
      </w:r>
    </w:p>
    <w:p w:rsidRDefault="00AE3C24" w:rsidP="00E87D86" w:rsidR="00AE3C24" w:rsidRPr="00FC1537">
      <w:pPr>
        <w:jc w:val="both"/>
      </w:pPr>
    </w:p>
    <w:p w:rsidRDefault="00AE3C24" w:rsidP="00CD5142" w:rsidR="00AE3C2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Marijan Zekanović iz Ražanca, Ražanac 70, OIB: 71042770240, </w:t>
      </w:r>
      <w:r w:rsidRPr="00FC1537">
        <w:t>dužnika</w:t>
      </w:r>
      <w:r>
        <w:t xml:space="preserve"> DICENTRA d.o.o.</w:t>
      </w:r>
      <w:r w:rsidR="00974E82">
        <w:t>,</w:t>
      </w:r>
      <w:r>
        <w:t xml:space="preserve"> Ražanac,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E3C24" w:rsidP="00CD5142" w:rsidR="00AE3C24">
      <w:pPr>
        <w:jc w:val="both"/>
      </w:pPr>
    </w:p>
    <w:p w:rsidRDefault="00AE3C24" w:rsidP="0049025B" w:rsidR="00AE3C2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E3C24" w:rsidP="00CD5142" w:rsidR="00AE3C24">
      <w:pPr>
        <w:jc w:val="both"/>
      </w:pPr>
    </w:p>
    <w:p w:rsidRDefault="00AE3C24" w:rsidP="00CD5142" w:rsidR="00AE3C2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DICENTRA d.o.o.</w:t>
      </w:r>
      <w:r w:rsidR="00974E82">
        <w:t>,</w:t>
      </w:r>
      <w:r>
        <w:t xml:space="preserve"> Ražanac, Garići 7, Ražanac, OIB: 52306634699,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DICENTRA d.o.o.</w:t>
      </w:r>
      <w:r w:rsidR="00974E82">
        <w:t>,</w:t>
      </w:r>
      <w:r>
        <w:t xml:space="preserve"> Ražanac,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211-790-2015.</w:t>
      </w:r>
    </w:p>
    <w:p w:rsidRDefault="00AE3C24" w:rsidP="00CD5142" w:rsidR="00AE3C24">
      <w:pPr>
        <w:jc w:val="both"/>
      </w:pPr>
    </w:p>
    <w:p w:rsidRDefault="00AE3C24" w:rsidP="005C42A8" w:rsidR="00AE3C2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AE3C24" w:rsidP="00E523B5" w:rsidR="00AE3C24">
      <w:pPr>
        <w:ind w:firstLine="315"/>
        <w:jc w:val="both"/>
      </w:pPr>
    </w:p>
    <w:p w:rsidRDefault="00AE3C24" w:rsidP="00E87D86" w:rsidR="00AE3C24" w:rsidRPr="00FC1537">
      <w:pPr>
        <w:jc w:val="center"/>
      </w:pPr>
      <w:r w:rsidRPr="00FC1537">
        <w:t xml:space="preserve">U Zadru, </w:t>
      </w:r>
      <w:r w:rsidR="0024731F">
        <w:t>12. siječnja 2016</w:t>
      </w:r>
      <w:r w:rsidRPr="00FC1537">
        <w:t xml:space="preserve">. </w:t>
      </w:r>
    </w:p>
    <w:p w:rsidRDefault="00AE3C24" w:rsidP="00E87D86" w:rsidR="00AE3C24" w:rsidRPr="00FC1537">
      <w:pPr>
        <w:jc w:val="center"/>
      </w:pPr>
    </w:p>
    <w:p w:rsidRDefault="00AE3C24" w:rsidP="00E87D86" w:rsidR="00AE3C24" w:rsidRPr="00FC1537">
      <w:pPr>
        <w:jc w:val="right"/>
      </w:pPr>
    </w:p>
    <w:p w:rsidRDefault="00AE3C24" w:rsidP="001945B8" w:rsidR="00AE3C2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E3C24" w:rsidP="001945B8" w:rsidR="00AE3C2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E3C24" w:rsidP="00B84EF6" w:rsidR="00AE3C24" w:rsidRPr="00FC1537">
      <w:pPr>
        <w:jc w:val="right"/>
      </w:pPr>
    </w:p>
    <w:p w:rsidRDefault="00AE3C24" w:rsidP="00B84EF6" w:rsidR="00AE3C24" w:rsidRPr="00FC1537">
      <w:pPr>
        <w:jc w:val="right"/>
      </w:pPr>
    </w:p>
    <w:p w:rsidRDefault="00AE3C24" w:rsidP="00B84EF6" w:rsidR="00AE3C24" w:rsidRPr="00FC1537"/>
    <w:p w:rsidRDefault="00AE3C24" w:rsidP="00E87D86" w:rsidR="00AE3C24" w:rsidRPr="00FC1537">
      <w:pPr>
        <w:jc w:val="both"/>
      </w:pPr>
    </w:p>
    <w:p w:rsidRDefault="00AE3C24" w:rsidP="00FC1537" w:rsidR="00AE3C24" w:rsidRPr="0049025B">
      <w:pPr>
        <w:ind w:firstLine="708" w:left="12"/>
        <w:jc w:val="both"/>
      </w:pPr>
      <w:r w:rsidRPr="0049025B">
        <w:t>DNA:</w:t>
      </w:r>
    </w:p>
    <w:p w:rsidRDefault="00AE3C24" w:rsidP="00E87D86" w:rsidR="00AE3C2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24731F" w:rsidP="0024731F" w:rsidR="0024731F">
      <w:pPr>
        <w:numPr>
          <w:ilvl w:val="0"/>
          <w:numId w:val="2"/>
        </w:numPr>
        <w:jc w:val="both"/>
      </w:pPr>
      <w:r>
        <w:t>računovodstvo suda</w:t>
      </w:r>
    </w:p>
    <w:p w:rsidRDefault="0024731F" w:rsidP="0024731F" w:rsidR="0024731F">
      <w:pPr>
        <w:numPr>
          <w:ilvl w:val="0"/>
          <w:numId w:val="2"/>
        </w:numPr>
        <w:jc w:val="both"/>
      </w:pPr>
      <w:r>
        <w:t>u spis</w:t>
      </w:r>
    </w:p>
    <w:p w:rsidRDefault="00AE3C24" w:rsidP="00E87D86" w:rsidR="00AE3C2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E3C24" w:rsidP="00E87D86" w:rsidR="00AE3C24" w:rsidRPr="00083422">
      <w:pPr>
        <w:ind w:firstLine="720"/>
        <w:jc w:val="both"/>
        <w:rPr>
          <w:b/>
        </w:rPr>
      </w:pPr>
    </w:p>
    <w:p w:rsidRDefault="00AE3C24" w:rsidP="00E87D86" w:rsidR="00AE3C24" w:rsidRPr="00FC1537">
      <w:pPr>
        <w:ind w:firstLine="720"/>
        <w:jc w:val="both"/>
      </w:pPr>
    </w:p>
    <w:p w:rsidRDefault="00AE3C24" w:rsidP="00E87D86" w:rsidR="00AE3C24" w:rsidRPr="00FC1537"/>
    <w:p w:rsidRDefault="00AE3C24" w:rsidP="00E87D86" w:rsidR="00AE3C24" w:rsidRPr="00FC1537"/>
    <w:p w:rsidRDefault="00AE3C24" w:rsidR="00AE3C24" w:rsidRPr="00FC1537"/>
    <w:sectPr w:rsidSect="00381900" w:rsidR="00AE3C2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C24" w:rsidP="00381900" w:rsidR="00AE3C24">
      <w:r>
        <w:separator/>
      </w:r>
    </w:p>
  </w:endnote>
  <w:endnote w:id="0" w:type="continuationSeparator">
    <w:p w:rsidRDefault="00AE3C24" w:rsidP="00381900" w:rsidR="00AE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C24" w:rsidR="00AE3C24">
    <w:pPr>
      <w:pStyle w:val="Podnoje"/>
      <w:rPr>
        <w:lang w:val="hr-HR"/>
      </w:rPr>
    </w:pPr>
  </w:p>
  <w:p w:rsidRDefault="00A308FD" w:rsidR="00A308FD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C24" w:rsidP="00381900" w:rsidR="00AE3C24">
      <w:r>
        <w:separator/>
      </w:r>
    </w:p>
  </w:footnote>
  <w:footnote w:id="0" w:type="continuationSeparator">
    <w:p w:rsidRDefault="00AE3C24" w:rsidP="00381900" w:rsidR="00AE3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31F" w:rsidP="00FC1537" w:rsidR="00AE3C2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7B06">
      <w:rPr>
        <w:noProof/>
      </w:rPr>
      <w:t>2</w:t>
    </w:r>
    <w:r>
      <w:rPr>
        <w:noProof/>
      </w:rPr>
      <w:fldChar w:fldCharType="end"/>
    </w:r>
    <w:r w:rsidR="00AE3C24">
      <w:tab/>
    </w:r>
    <w:r w:rsidR="00AE3C24">
      <w:tab/>
      <w:t xml:space="preserve">Poslovni broj: </w:t>
    </w:r>
    <w:r w:rsidR="00AE3C24" w:rsidRPr="00FC1537">
      <w:t>1 St</w:t>
    </w:r>
    <w:r w:rsidR="00AE3C24">
      <w:t>-790/15-5</w:t>
    </w:r>
  </w:p>
  <w:p w:rsidRDefault="00AE3C24" w:rsidR="00AE3C24">
    <w:pPr>
      <w:pStyle w:val="Zaglavlje"/>
      <w:jc w:val="center"/>
    </w:pPr>
  </w:p>
  <w:p w:rsidRDefault="00AE3C24" w:rsidP="00FC1537" w:rsidR="00AE3C2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51B14"/>
    <w:rsid w:val="00073A6D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22EDF"/>
    <w:rsid w:val="0024731F"/>
    <w:rsid w:val="00260229"/>
    <w:rsid w:val="00260D65"/>
    <w:rsid w:val="00287F03"/>
    <w:rsid w:val="002941CD"/>
    <w:rsid w:val="002A5B53"/>
    <w:rsid w:val="002D3D4A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07B06"/>
    <w:rsid w:val="00515D7F"/>
    <w:rsid w:val="00567BFA"/>
    <w:rsid w:val="00577921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5227E"/>
    <w:rsid w:val="008A3C0B"/>
    <w:rsid w:val="008A3E45"/>
    <w:rsid w:val="008C4F28"/>
    <w:rsid w:val="008D0D9C"/>
    <w:rsid w:val="009422F5"/>
    <w:rsid w:val="009427F2"/>
    <w:rsid w:val="00942BDB"/>
    <w:rsid w:val="009555F3"/>
    <w:rsid w:val="00974E82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64858"/>
    <w:rsid w:val="00A74E19"/>
    <w:rsid w:val="00A96A7A"/>
    <w:rsid w:val="00AB2543"/>
    <w:rsid w:val="00AB5F7F"/>
    <w:rsid w:val="00AE3C24"/>
    <w:rsid w:val="00B04C8D"/>
    <w:rsid w:val="00B16FFC"/>
    <w:rsid w:val="00B5705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15D3"/>
    <w:rsid w:val="00CD5142"/>
    <w:rsid w:val="00CF667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DE0A02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7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2558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66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DICENTRA društvo s ograničenom odgovornošću za trgovinu i usluge</izvorni_sadrzaj>
    <derivirana_varijabla naziv="DomainObject.Predmet.ProtustrankaFormated_1">  DICENTRA društvo s ograničenom odgovornošću za trgovinu i usluge</derivirana_varijabla>
  </DomainObject.Predmet.ProtustrankaFormated>
  <DomainObject.Predmet.ProtustrankaFormatedOIB>
    <izvorni_sadrzaj>  DICENTRA društvo s ograničenom odgovornošću za trgovinu i usluge, OIB 52306634699</izvorni_sadrzaj>
    <derivirana_varijabla naziv="DomainObject.Predmet.ProtustrankaFormatedOIB_1">  DICENTRA društvo s ograničenom odgovornošću za trgovinu i usluge, OIB 52306634699</derivirana_varijabla>
  </DomainObject.Predmet.ProtustrankaFormatedOIB>
  <DomainObject.Predmet.ProtustrankaFormatedWithAdress>
    <izvorni_sadrzaj> DICENTRA društvo s ograničenom odgovornošću za trgovinu i usluge, Garići 7, 23248 Ražanac</izvorni_sadrzaj>
    <derivirana_varijabla naziv="DomainObject.Predmet.ProtustrankaFormatedWithAdress_1"> DICENTRA društvo s ograničenom odgovornošću za trgovinu i usluge, Garići 7, 23248 Ražanac</derivirana_varijabla>
  </DomainObject.Predmet.ProtustrankaFormatedWithAdress>
  <DomainObject.Predmet.ProtustrankaFormatedWithAdressOIB>
    <izvorni_sadrzaj> DICENTRA društvo s ograničenom odgovornošću za trgovinu i usluge, OIB 52306634699, Garići 7, 23248 Ražanac</izvorni_sadrzaj>
    <derivirana_varijabla naziv="DomainObject.Predmet.ProtustrankaFormatedWithAdressOIB_1"> DICENTRA društvo s ograničenom odgovornošću za trgovinu i usluge, OIB 52306634699, Garići 7, 23248 Ražanac</derivirana_varijabla>
  </DomainObject.Predmet.ProtustrankaFormatedWithAdressOIB>
  <DomainObject.Predmet.ProtustrankaWithAdress>
    <izvorni_sadrzaj>DICENTRA društvo s ograničenom odgovornošću za trgovinu i usluge Garići 7, 23248 Ražanac</izvorni_sadrzaj>
    <derivirana_varijabla naziv="DomainObject.Predmet.ProtustrankaWithAdress_1">DICENTRA društvo s ograničenom odgovornošću za trgovinu i usluge Garići 7, 23248 Ražanac</derivirana_varijabla>
  </DomainObject.Predmet.ProtustrankaWithAdress>
  <DomainObject.Predmet.ProtustrankaWithAdressOIB>
    <izvorni_sadrzaj>DICENTRA društvo s ograničenom odgovornošću za trgovinu i usluge, OIB 52306634699, Garići 7, 23248 Ražanac</izvorni_sadrzaj>
    <derivirana_varijabla naziv="DomainObject.Predmet.ProtustrankaWithAdressOIB_1">DICENTRA društvo s ograničenom odgovornošću za trgovinu i usluge, OIB 52306634699, Garići 7, 23248 Ražanac</derivirana_varijabla>
  </DomainObject.Predmet.ProtustrankaWithAdressOIB>
  <DomainObject.Predmet.ProtustrankaNazivFormated>
    <izvorni_sadrzaj>DICENTRA društvo s ograničenom odgovornošću za trgovinu i usluge</izvorni_sadrzaj>
    <derivirana_varijabla naziv="DomainObject.Predmet.ProtustrankaNazivFormated_1">DICENTRA društvo s ograničenom odgovornošću za trgovinu i usluge</derivirana_varijabla>
  </DomainObject.Predmet.ProtustrankaNazivFormated>
  <DomainObject.Predmet.ProtustrankaNazivFormatedOIB>
    <izvorni_sadrzaj>DICENTRA društvo s ograničenom odgovornošću za trgovinu i usluge, OIB 52306634699</izvorni_sadrzaj>
    <derivirana_varijabla naziv="DomainObject.Predmet.ProtustrankaNazivFormatedOIB_1">DICENTRA društvo s ograničenom odgovornošću za trgovinu i usluge, OIB 52306634699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52306634699</izvorni_sadrzaj>
    <derivirana_varijabla naziv="DomainObject.Predmet.StrankaFormatedOIB_1">  FINA, OIB 52306634699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52306634699</izvorni_sadrzaj>
    <derivirana_varijabla naziv="DomainObject.Predmet.StrankaFormatedWithAdressOIB_1"> FINA, OIB 52306634699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52306634699</izvorni_sadrzaj>
    <derivirana_varijabla naziv="DomainObject.Predmet.StrankaWithAdressOIB_1">FINA, OIB 52306634699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52306634699</izvorni_sadrzaj>
    <derivirana_varijabla naziv="DomainObject.Predmet.StrankaNazivFormatedOIB_1">FINA, OIB 52306634699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87638.98</izvorni_sadrzaj>
    <derivirana_varijabla naziv="DomainObject.Predmet.TrenutnaVrijednost_1">87638.98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52306634699</item>
    </izvorni_sadrzaj>
    <derivirana_varijabla naziv="DomainObject.Predmet.StrankaListFormatedOIB_1">
      <item>FINA, OIB 52306634699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52306634699</item>
    </izvorni_sadrzaj>
    <derivirana_varijabla naziv="DomainObject.Predmet.StrankaListFormatedWithAdressOIB_1">
      <item>FINA, OIB 52306634699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52306634699</item>
    </izvorni_sadrzaj>
    <derivirana_varijabla naziv="DomainObject.Predmet.StrankaListNazivFormatedOIB_1">
      <item>FINA, OIB 52306634699</item>
    </derivirana_varijabla>
  </DomainObject.Predmet.StrankaListNazivFormatedOIB>
  <DomainObject.Predmet.ProtuStrankaListFormated>
    <izvorni_sadrzaj>
      <item>DICENTRA društvo s ograničenom odgovornošću za trgovinu i usluge</item>
    </izvorni_sadrzaj>
    <derivirana_varijabla naziv="DomainObject.Predmet.ProtuStrankaListFormated_1">
      <item>DICENTRA društvo s ograničenom odgovornošću za trgovinu i usluge</item>
    </derivirana_varijabla>
  </DomainObject.Predmet.ProtuStrankaListFormated>
  <DomainObject.Predmet.ProtuStrankaListFormatedOIB>
    <izvorni_sadrzaj>
      <item>DICENTRA društvo s ograničenom odgovornošću za trgovinu i usluge, OIB 52306634699</item>
    </izvorni_sadrzaj>
    <derivirana_varijabla naziv="DomainObject.Predmet.ProtuStrankaListFormatedOIB_1">
      <item>DICENTRA društvo s ograničenom odgovornošću za trgovinu i usluge, OIB 52306634699</item>
    </derivirana_varijabla>
  </DomainObject.Predmet.ProtuStrankaListFormatedOIB>
  <DomainObject.Predmet.ProtuStrankaListFormatedWithAdress>
    <izvorni_sadrzaj>
      <item>DICENTRA društvo s ograničenom odgovornošću za trgovinu i usluge, Garići 7, 23248 Ražanac</item>
    </izvorni_sadrzaj>
    <derivirana_varijabla naziv="DomainObject.Predmet.ProtuStrankaListFormatedWithAdress_1">
      <item>DICENTRA društvo s ograničenom odgovornošću za trgovinu i usluge, Garići 7, 23248 Ražanac</item>
    </derivirana_varijabla>
  </DomainObject.Predmet.ProtuStrankaListFormatedWithAdress>
  <DomainObject.Predmet.ProtuStrankaListFormatedWithAdressOIB>
    <izvorni_sadrzaj>
      <item>DICENTRA društvo s ograničenom odgovornošću za trgovinu i usluge, OIB 52306634699, Garići 7, 23248 Ražanac</item>
    </izvorni_sadrzaj>
    <derivirana_varijabla naziv="DomainObject.Predmet.ProtuStrankaListFormatedWithAdressOIB_1">
      <item>DICENTRA društvo s ograničenom odgovornošću za trgovinu i usluge, OIB 52306634699, Garići 7, 23248 Ražanac</item>
    </derivirana_varijabla>
  </DomainObject.Predmet.ProtuStrankaListFormatedWithAdressOIB>
  <DomainObject.Predmet.ProtuStrankaListNazivFormated>
    <izvorni_sadrzaj>
      <item>DICENTRA društvo s ograničenom odgovornošću za trgovinu i usluge</item>
    </izvorni_sadrzaj>
    <derivirana_varijabla naziv="DomainObject.Predmet.ProtuStrankaListNazivFormated_1">
      <item>DICENTRA društvo s ograničenom odgovornošću za trgovinu i usluge</item>
    </derivirana_varijabla>
  </DomainObject.Predmet.ProtuStrankaListNazivFormated>
  <DomainObject.Predmet.ProtuStrankaListNazivFormatedOIB>
    <izvorni_sadrzaj>
      <item>DICENTRA društvo s ograničenom odgovornošću za trgovinu i usluge, OIB 52306634699</item>
    </izvorni_sadrzaj>
    <derivirana_varijabla naziv="DomainObject.Predmet.ProtuStrankaListNazivFormatedOIB_1">
      <item>DICENTRA društvo s ograničenom odgovornošću za trgovinu i usluge, OIB 52306634699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DICENTRA društvo s ograničenom odgovornošću za trgovinu i usluge</izvorni_sadrzaj>
    <derivirana_varijabla naziv="DomainObject.Predmet.ProtustrankaIDrugi_1">DICENTRA društvo s ograničenom odgovornošću za trgovinu i usluge</derivirana_varijabla>
  </DomainObject.Predmet.ProtustrankaIDrugi>
  <DomainObject.Predmet.StrankaIDrugiAdressOIB>
    <izvorni_sadrzaj>FINA, OIB 52306634699</izvorni_sadrzaj>
    <derivirana_varijabla naziv="DomainObject.Predmet.StrankaIDrugiAdressOIB_1">FINA, OIB 52306634699</derivirana_varijabla>
  </DomainObject.Predmet.StrankaIDrugiAdressOIB>
  <DomainObject.Predmet.ProtustrankaIDrugiAdressOIB>
    <izvorni_sadrzaj>DICENTRA društvo s ograničenom odgovornošću za trgovinu i usluge, OIB 52306634699, Garići 7, 23248 Ražanac</izvorni_sadrzaj>
    <derivirana_varijabla naziv="DomainObject.Predmet.ProtustrankaIDrugiAdressOIB_1">DICENTRA društvo s ograničenom odgovornošću za trgovinu i usluge, OIB 52306634699, Garići 7,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DICENTRA društvo s ograničenom odgovornošću za trgovinu i usluge</item>
    </izvorni_sadrzaj>
    <derivirana_varijabla naziv="DomainObject.Predmet.SudioniciListNaziv_1">
      <item>FINA</item>
      <item>DICENTRA društvo s ograničenom odgovornošću za trgovinu i usluge</item>
    </derivirana_varijabla>
  </DomainObject.Predmet.SudioniciListNaziv>
  <DomainObject.Predmet.SudioniciListAdressOIB>
    <izvorni_sadrzaj>
      <item>FINA, OIB 52306634699</item>
      <item>DICENTRA društvo s ograničenom odgovornošću za trgovinu i usluge, OIB 52306634699, Garići 7,23248 Ražanac</item>
    </izvorni_sadrzaj>
    <derivirana_varijabla naziv="DomainObject.Predmet.SudioniciListAdressOIB_1">
      <item>FINA, OIB 52306634699</item>
      <item>DICENTRA društvo s ograničenom odgovornošću za trgovinu i usluge, OIB 52306634699, Garići 7,23248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52306634699</item>
      <item>, OIB 52306634699</item>
    </izvorni_sadrzaj>
    <derivirana_varijabla naziv="DomainObject.Predmet.SudioniciListNazivOIB_1">
      <item>, OIB 52306634699</item>
      <item>, OIB 52306634699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2175</properties:Characters>
  <properties:Lines>71</properties:Lines>
  <properties:Paragraphs>20</properties:Paragraphs>
  <properties:TotalTime>12</properties:TotalTime>
  <properties:ScaleCrop>false</properties:ScaleCrop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2015-12-29T11:52:00Z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2016-01-13T10:34:00Z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