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C15AA1" w:rsidR="000F0F2F" w:rsidRPr="00E003B6">
            <w:pPr>
              <w:jc w:val="right"/>
              <w:rPr>
                <w:noProof/>
                <w:sz w:val="24"/>
                <w:szCs w:val="24"/>
              </w:rPr>
            </w:pPr>
            <w:r w:rsidRPr="00E003B6">
              <w:rPr>
                <w:noProof/>
                <w:sz w:val="24"/>
                <w:szCs w:val="24"/>
              </w:rPr>
              <w:t>Poslovni broj: 11.St-</w:t>
            </w:r>
            <w:r w:rsidR="00C15AA1">
              <w:rPr>
                <w:noProof/>
                <w:sz w:val="24"/>
                <w:szCs w:val="24"/>
              </w:rPr>
              <w:t>809/2017</w:t>
            </w:r>
          </w:p>
        </w:tc>
      </w:tr>
    </w:tbl>
    <w:p w14:textId="33a1738" w14:paraId="33a1738"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C15AA1" w:rsidRPr="00C15AA1">
        <w:t>LABOR d.o.o., OIB: 06681400687, Donji Proložac</w:t>
      </w:r>
      <w:r w:rsidR="000F0F2F">
        <w:rPr>
          <w:szCs w:val="24"/>
          <w:lang w:val="hr-HR"/>
        </w:rPr>
        <w:t xml:space="preserve">, </w:t>
      </w:r>
      <w:r w:rsidR="00C15AA1">
        <w:rPr>
          <w:szCs w:val="24"/>
          <w:lang w:val="hr-HR"/>
        </w:rPr>
        <w:t>10. rujn</w:t>
      </w:r>
      <w:r w:rsidR="00905688">
        <w:rPr>
          <w:szCs w:val="24"/>
          <w:lang w:val="hr-HR"/>
        </w:rPr>
        <w:t>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C15AA1" w:rsidRPr="00C15AA1">
        <w:rPr>
          <w:lang w:val="hr-HR"/>
        </w:rPr>
        <w:t>Ante Petričević</w:t>
      </w:r>
      <w:r w:rsidR="00C15AA1">
        <w:rPr>
          <w:lang w:val="hr-HR"/>
        </w:rPr>
        <w:t xml:space="preserve"> iz Postranja, Ulica Gospe od Zdravlja 24,</w:t>
      </w:r>
      <w:r w:rsidR="001A1170">
        <w:rPr>
          <w:lang w:val="hr-HR"/>
        </w:rPr>
        <w:t xml:space="preserve"> </w:t>
      </w:r>
      <w:r w:rsidR="00C15AA1" w:rsidRPr="00C15AA1">
        <w:rPr>
          <w:lang w:val="hr-HR"/>
        </w:rPr>
        <w:t>OIB: 79325232705</w:t>
      </w:r>
      <w:r w:rsidR="00C15AA1">
        <w:rPr>
          <w:lang w:val="hr-HR"/>
        </w:rPr>
        <w:t xml:space="preserve">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C15AA1">
        <w:rPr>
          <w:lang w:val="hr-HR"/>
        </w:rPr>
        <w:t>809-2017</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C15AA1">
        <w:rPr>
          <w:lang w:val="hr-HR"/>
        </w:rPr>
        <w:t>809-2017</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C15AA1">
        <w:t>809-2017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C15AA1" w:rsidP="00C15AA1" w:rsidR="00C15AA1" w:rsidRPr="00C15AA1">
      <w:pPr>
        <w:spacing w:before="200"/>
        <w:ind w:firstLine="703"/>
        <w:jc w:val="both"/>
        <w:rPr>
          <w:szCs w:val="24"/>
        </w:rPr>
      </w:pPr>
      <w:r w:rsidRPr="00C15AA1">
        <w:rPr>
          <w:szCs w:val="24"/>
        </w:rPr>
        <w:t>Financijska agencija, Regionalni centar Split, Podružnica Split, podnijela je ovom sudu 16. svibnja 2016.</w:t>
      </w:r>
      <w:r w:rsidRPr="00C15AA1">
        <w:rPr>
          <w:rFonts w:cs="Times New Roman" w:eastAsia="Times New Roman"/>
          <w:szCs w:val="24"/>
          <w:lang w:eastAsia="hr-HR"/>
        </w:rPr>
        <w:t xml:space="preserve"> </w:t>
      </w:r>
      <w:r w:rsidRPr="00C15AA1">
        <w:rPr>
          <w:szCs w:val="24"/>
        </w:rPr>
        <w:t>zahtjev FINA-e za provedbu skraćenog stečajnog postupka nad društvom Labor d.o.o. Donji Proložac. U zahtjevu se navodi da dužnik na dan 12. svibnja 2016. godine u Očevidniku redoslijeda osnova za plaćanje ima evidentirane neizvršene osnove za plaćanje u neprekinutom razdoblju od 120 dana, u ukupnom iznosu od 25.229,81 kn, kao i da prema podacima koji su dostavljeni od Hrvatskog zavoda za mirovinsko osiguranje dužnik nema zaposlenih.</w:t>
      </w:r>
    </w:p>
    <w:p w:rsidRDefault="00C15AA1" w:rsidP="00C15AA1" w:rsidR="00C15AA1" w:rsidRPr="00C15AA1">
      <w:pPr>
        <w:spacing w:before="200"/>
        <w:ind w:firstLine="703"/>
        <w:jc w:val="both"/>
        <w:rPr>
          <w:szCs w:val="24"/>
        </w:rPr>
      </w:pPr>
      <w:r w:rsidRPr="00C15AA1">
        <w:rPr>
          <w:szCs w:val="24"/>
        </w:rPr>
        <w:t xml:space="preserve">Utvrdivši da su u smislu odredbe čl. 428. </w:t>
      </w:r>
      <w:r w:rsidRPr="00C15AA1">
        <w:rPr>
          <w:rFonts w:cs="Times New Roman"/>
          <w:szCs w:val="24"/>
        </w:rPr>
        <w:t>Stečajnog zakona („Narodne novine“ 71/15 i 104/17; dalje SZ)</w:t>
      </w:r>
      <w:r w:rsidRPr="00C15AA1">
        <w:rPr>
          <w:szCs w:val="24"/>
        </w:rPr>
        <w:t xml:space="preserve"> ispunjene pretpostavke za provedbu skraćenog stečajnog postupka, ovaj sud je 10. ožujka 2017. na mrežnoj stranici e-Oglasna ploča sudova objavio oglas poslovni broj 14.St-1254/2016 u smislu odredbe čl. 430. SZ-a.</w:t>
      </w:r>
    </w:p>
    <w:p w:rsidRDefault="00C15AA1" w:rsidP="00C15AA1" w:rsidR="00C15AA1" w:rsidRPr="00C15AA1">
      <w:pPr>
        <w:spacing w:before="200"/>
        <w:ind w:firstLine="703"/>
        <w:jc w:val="both"/>
        <w:rPr>
          <w:szCs w:val="24"/>
        </w:rPr>
      </w:pPr>
      <w:r w:rsidRPr="00C15AA1">
        <w:rPr>
          <w:szCs w:val="24"/>
        </w:rPr>
        <w:t>Postupajući po predmetnom oglasu Republika Hrvatska, Ministarstvo financija, Porezna uprava, zastupana po Županijskom državnom odvjetništvu u Splitu, dostavila je 11. travnja 2017. obrazac kojim je, kao vjerovnik, predložila nad dužnikom otvoriti stečaj, nakon čega je ovaj sud, temeljem odredbe čl. 433. i 435. st. 2. SZ-a rješenjem poslovni broj 6.St-1254/2016 od 16. svibnja 2017. obustavio skraćeni stečajni postupak nad dužnikom.</w:t>
      </w:r>
    </w:p>
    <w:p w:rsidRDefault="00C15AA1" w:rsidP="00C15AA1" w:rsidR="00C15AA1" w:rsidRPr="00C15AA1">
      <w:pPr>
        <w:spacing w:before="200"/>
        <w:ind w:firstLine="703"/>
        <w:jc w:val="both"/>
        <w:rPr>
          <w:rFonts w:cs="Times New Roman" w:eastAsia="Times New Roman"/>
          <w:color w:val="000000"/>
          <w:szCs w:val="24"/>
          <w:lang w:eastAsia="hr-HR"/>
        </w:rPr>
      </w:pPr>
      <w:r w:rsidRPr="00C15AA1">
        <w:rPr>
          <w:szCs w:val="24"/>
        </w:rPr>
        <w:t>Po pravomoćnosti predmetnog rješenja stečajna pisarnica ovog suda zavela je predmet pod poslovni broj St-809/2017.</w:t>
      </w:r>
    </w:p>
    <w:p w:rsidRDefault="00C15AA1" w:rsidP="00C15AA1" w:rsidR="00C15AA1" w:rsidRPr="00C15AA1">
      <w:pPr>
        <w:spacing w:before="200"/>
        <w:ind w:firstLine="703"/>
        <w:jc w:val="both"/>
        <w:rPr>
          <w:rFonts w:cs="Times New Roman" w:eastAsia="Times New Roman"/>
          <w:color w:val="000000"/>
          <w:szCs w:val="24"/>
          <w:lang w:eastAsia="hr-HR"/>
        </w:rPr>
      </w:pPr>
      <w:r w:rsidRPr="00C15AA1">
        <w:rPr>
          <w:rFonts w:cs="Times New Roman" w:eastAsia="Times New Roman"/>
          <w:color w:val="000000"/>
          <w:szCs w:val="24"/>
          <w:lang w:eastAsia="hr-HR"/>
        </w:rPr>
        <w:t>Rješenjem poslovni broj 11.St-809/2017 od 3. studenog 2017. pokrenut je prethodni postupak radi utvrđivanja pretpostavki za otvaranje stečajnog postupka nad dužnikom Labor d.o.o. Donji Proložac te određeno ročište radi izjašnjenja o prijedlogu za otvaranje stečajnog postupka.</w:t>
      </w:r>
    </w:p>
    <w:p w:rsidRDefault="00C15AA1" w:rsidP="00C15AA1" w:rsidR="00064431" w:rsidRPr="00064431">
      <w:pPr>
        <w:spacing w:before="200"/>
        <w:ind w:firstLine="703"/>
        <w:jc w:val="both"/>
        <w:rPr>
          <w:rFonts w:cs="Times New Roman" w:eastAsia="Times New Roman"/>
          <w:szCs w:val="24"/>
          <w:lang w:eastAsia="hr-HR"/>
        </w:rPr>
      </w:pPr>
      <w:r w:rsidRPr="00C15AA1">
        <w:rPr>
          <w:rFonts w:cs="Times New Roman" w:eastAsia="Times New Roman"/>
          <w:color w:val="000000"/>
          <w:szCs w:val="24"/>
          <w:lang w:eastAsia="hr-HR"/>
        </w:rPr>
        <w:t>Na predmetno ročište nije pristupio zastupnik po zakonu dužnika,  a iz isprava dostavljenih u spis (popisa imovine te popisa dugovanja i potraživanja – list 35-39 spisa) nije razvidno raspolaže li dužnik likvidnom imovinom iz čije vrijednosti bi se mogli namiriti najmanje troško</w:t>
      </w:r>
      <w:r>
        <w:rPr>
          <w:rFonts w:cs="Times New Roman" w:eastAsia="Times New Roman"/>
          <w:color w:val="000000"/>
          <w:szCs w:val="24"/>
          <w:lang w:eastAsia="hr-HR"/>
        </w:rPr>
        <w:t xml:space="preserve">vi otvorenog stečajnog postupka </w:t>
      </w:r>
      <w:r w:rsidR="00064431" w:rsidRPr="00064431">
        <w:rPr>
          <w:rFonts w:cs="Times New Roman" w:eastAsia="Times New Roman"/>
          <w:szCs w:val="24"/>
          <w:lang w:eastAsia="hr-HR"/>
        </w:rPr>
        <w:t>pa je sud rješenjem 11.St-</w:t>
      </w:r>
      <w:r>
        <w:rPr>
          <w:rFonts w:cs="Times New Roman" w:eastAsia="Times New Roman"/>
          <w:szCs w:val="24"/>
          <w:lang w:eastAsia="hr-HR"/>
        </w:rPr>
        <w:t>809/2017</w:t>
      </w:r>
      <w:r w:rsidR="00064431">
        <w:rPr>
          <w:rFonts w:cs="Times New Roman" w:eastAsia="Times New Roman"/>
          <w:szCs w:val="24"/>
          <w:lang w:eastAsia="hr-HR"/>
        </w:rPr>
        <w:t xml:space="preserve"> od </w:t>
      </w:r>
      <w:r>
        <w:rPr>
          <w:rFonts w:cs="Times New Roman" w:eastAsia="Times New Roman"/>
          <w:szCs w:val="24"/>
          <w:lang w:eastAsia="hr-HR"/>
        </w:rPr>
        <w:t>5. prosinca 2017. dužniku postavio privremenog stečajnog</w:t>
      </w:r>
      <w:r w:rsidR="00064431" w:rsidRPr="00064431">
        <w:rPr>
          <w:rFonts w:cs="Times New Roman" w:eastAsia="Times New Roman"/>
          <w:szCs w:val="24"/>
          <w:lang w:eastAsia="hr-HR"/>
        </w:rPr>
        <w:t xml:space="preserve"> upravitelj</w:t>
      </w:r>
      <w:r>
        <w:rPr>
          <w:rFonts w:cs="Times New Roman" w:eastAsia="Times New Roman"/>
          <w:szCs w:val="24"/>
          <w:lang w:eastAsia="hr-HR"/>
        </w:rPr>
        <w:t>a</w:t>
      </w:r>
      <w:r w:rsidR="00064431" w:rsidRPr="00064431">
        <w:rPr>
          <w:rFonts w:cs="Times New Roman" w:eastAsia="Times New Roman"/>
          <w:szCs w:val="24"/>
          <w:lang w:eastAsia="hr-HR"/>
        </w:rPr>
        <w:t xml:space="preserve"> </w:t>
      </w:r>
      <w:r>
        <w:rPr>
          <w:rFonts w:cs="Times New Roman" w:eastAsia="Times New Roman"/>
          <w:szCs w:val="24"/>
          <w:lang w:eastAsia="hr-HR"/>
        </w:rPr>
        <w:t>Ivana Sunaru te je istom</w:t>
      </w:r>
      <w:r w:rsidR="00064431" w:rsidRPr="00064431">
        <w:rPr>
          <w:rFonts w:cs="Times New Roman" w:eastAsia="Times New Roman"/>
          <w:szCs w:val="24"/>
          <w:lang w:eastAsia="hr-HR"/>
        </w:rPr>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A1170" w:rsidP="00FA084C" w:rsidR="008162BE" w:rsidRPr="001003B7">
      <w:pPr>
        <w:spacing w:before="200"/>
        <w:ind w:firstLine="708"/>
        <w:jc w:val="both"/>
        <w:rPr>
          <w:b/>
          <w:color w:val="FF0000"/>
          <w:u w:val="single"/>
        </w:rPr>
      </w:pPr>
      <w:r>
        <w:t xml:space="preserve">Odredbom </w:t>
      </w:r>
      <w:r w:rsidR="008162BE" w:rsidRPr="001003B7">
        <w:t xml:space="preserve">čl. 114. st. 1. </w:t>
      </w:r>
      <w:r w:rsidR="00C15AA1">
        <w:rPr>
          <w:rFonts w:cs="Times New Roman"/>
          <w:szCs w:val="24"/>
        </w:rPr>
        <w:t>SZ-a</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FA084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FA084C"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FA084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FA084C"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C15AA1">
        <w:t>Labor d.o.o. Donji Proložac</w:t>
      </w:r>
      <w:r w:rsidR="00BC469D">
        <w:t xml:space="preserve">, </w:t>
      </w:r>
      <w:r w:rsidR="00EA22A2" w:rsidRPr="001003B7">
        <w:t xml:space="preserve">prema </w:t>
      </w:r>
      <w:r w:rsidR="00C15AA1">
        <w:t>zahtjevu</w:t>
      </w:r>
      <w:r w:rsidR="00EA22A2" w:rsidRPr="001003B7">
        <w:t xml:space="preserve"> FIN</w:t>
      </w:r>
      <w:r w:rsidR="008F7717" w:rsidRPr="001003B7">
        <w:t>A</w:t>
      </w:r>
      <w:r w:rsidR="000F0F2F">
        <w:t xml:space="preserve">-e za </w:t>
      </w:r>
      <w:r w:rsidR="00C15AA1">
        <w:t>provedbu skraćenog</w:t>
      </w:r>
      <w:r w:rsidR="000F0F2F">
        <w:t xml:space="preserve"> </w:t>
      </w:r>
      <w:r w:rsidR="00EA22A2" w:rsidRPr="001003B7">
        <w:t xml:space="preserve">stečajnog postupka </w:t>
      </w:r>
      <w:r w:rsidR="000F0F2F">
        <w:t xml:space="preserve">od </w:t>
      </w:r>
      <w:r w:rsidR="00C15AA1">
        <w:t>16. svibnja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F5443B">
        <w:t>1</w:t>
      </w:r>
      <w:r w:rsidR="00C15AA1">
        <w:t>2. svibnja 2016</w:t>
      </w:r>
      <w:r w:rsidR="00F5443B">
        <w:t>.</w:t>
      </w:r>
      <w:r w:rsidR="00B43416" w:rsidRPr="001003B7">
        <w:t xml:space="preserve"> ima evidentirane neizvršene osnove za plaćanje u neprekinutom razdoblju od </w:t>
      </w:r>
      <w:r w:rsidR="00C15AA1">
        <w:t>120</w:t>
      </w:r>
      <w:r w:rsidR="00C725EA">
        <w:t xml:space="preserve"> </w:t>
      </w:r>
      <w:r w:rsidR="00B43416" w:rsidRPr="001003B7">
        <w:t xml:space="preserve">dana, u ukupnom iznosu </w:t>
      </w:r>
      <w:r w:rsidR="009D0A87">
        <w:t xml:space="preserve">od </w:t>
      </w:r>
      <w:r w:rsidR="00C15AA1">
        <w:t>25.229,81</w:t>
      </w:r>
      <w:r w:rsidR="00284743" w:rsidRPr="00284743">
        <w:t xml:space="preserve"> </w:t>
      </w:r>
      <w:r w:rsidR="009D0A87">
        <w:t>kn</w:t>
      </w:r>
    </w:p>
    <w:p w:rsidRDefault="00C74234" w:rsidP="005651AF" w:rsidR="005F7B8A" w:rsidRPr="001003B7">
      <w:pPr>
        <w:spacing w:before="60"/>
        <w:ind w:firstLine="709"/>
        <w:jc w:val="both"/>
      </w:pPr>
      <w:r w:rsidRPr="001003B7">
        <w:t xml:space="preserve">- </w:t>
      </w:r>
      <w:r w:rsidR="00A90E81">
        <w:t xml:space="preserve">da </w:t>
      </w:r>
      <w:r w:rsidR="00C15AA1">
        <w:t>Ante Petričević</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A2746A" w:rsidRPr="001003B7">
        <w:t xml:space="preserve">na temelju čl. </w:t>
      </w:r>
      <w:r w:rsidR="00C15AA1">
        <w:t>429</w:t>
      </w:r>
      <w:r w:rsidR="00A2746A" w:rsidRPr="001003B7">
        <w:t>. st.</w:t>
      </w:r>
      <w:r w:rsidR="00C15AA1">
        <w:t xml:space="preserve"> 1</w:t>
      </w:r>
      <w:r w:rsidR="00A2746A" w:rsidRPr="001003B7">
        <w:t>. SZ-a podnijela Financijska agencija</w:t>
      </w:r>
      <w:r w:rsidR="00864413" w:rsidRPr="001003B7">
        <w:t>, a</w:t>
      </w:r>
      <w:r w:rsidR="00A2746A" w:rsidRPr="001003B7">
        <w:t xml:space="preserve"> koja je na temelju članka 114. st. 3. alineje 2. SZ-a oslobođena plaćanja predujma,</w:t>
      </w:r>
      <w:r w:rsidR="005651AF">
        <w:t xml:space="preserve"> </w:t>
      </w:r>
      <w:r w:rsidR="008162BE" w:rsidRPr="001003B7">
        <w:t>ovaj sud</w:t>
      </w:r>
      <w:r w:rsidR="00284743">
        <w:t xml:space="preserve"> je</w:t>
      </w:r>
      <w:r w:rsidR="008162BE" w:rsidRPr="001003B7">
        <w:t xml:space="preserve"> pozvao </w:t>
      </w:r>
      <w:r w:rsidR="00C15AA1">
        <w:t>Antu Petričevića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064431" w:rsidP="00064431" w:rsidR="00064431">
      <w:pPr>
        <w:spacing w:before="240"/>
        <w:ind w:firstLine="709"/>
        <w:jc w:val="both"/>
      </w:pPr>
      <w:r>
        <w:t>U odnosu na zatraženi dodatni iznos predujma, ovaj sud procjenjuje nužne troškove vođenja stečajnog postupka u ukupnom iznosu od 4.000,00 kn i to za:</w:t>
      </w:r>
    </w:p>
    <w:p w:rsidRDefault="00064431" w:rsidP="00064431" w:rsidR="00064431" w:rsidRPr="004A2805">
      <w:pPr>
        <w:spacing w:before="100"/>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064431" w:rsidR="00064431" w:rsidRPr="001003B7">
      <w:pPr>
        <w:spacing w:before="100"/>
        <w:ind w:firstLine="709"/>
        <w:jc w:val="both"/>
      </w:pPr>
      <w:r w:rsidRPr="004A2805">
        <w:t>- troškove jednokratne nagrade troškova  privremenom stečajnom upravitelju u minimalnom iznosu od 3.</w:t>
      </w:r>
      <w:r>
        <w:t>0</w:t>
      </w:r>
      <w:r w:rsidRPr="004A2805">
        <w:t xml:space="preserve">00,00 kn bruto po čl. 3. Uredbe o kriterijima i načinu obračuna i plaćanja nagrade stečajnim upraviteljima („Narodne novine“ broj 105/15) te naknade stvarnih troškova u iznosu od oko </w:t>
      </w:r>
      <w:r>
        <w:t>825</w:t>
      </w:r>
      <w:r w:rsidRPr="004A2805">
        <w:t>,00 kn</w:t>
      </w:r>
      <w:r>
        <w:t>.</w:t>
      </w:r>
    </w:p>
    <w:p w:rsidRDefault="00064431" w:rsidP="00064431" w:rsidR="00064431" w:rsidRPr="001003B7">
      <w:pPr>
        <w:spacing w:before="240"/>
        <w:ind w:firstLine="709"/>
        <w:jc w:val="both"/>
      </w:pPr>
      <w:r w:rsidRPr="001003B7">
        <w:t>Eventualno neiskorišteni iznos predujma iz točke I. ovog rješenja sud će nakon završetka postupka uplatiti u Fond za namirenje troškova stečajnog postupka (čl. 113. st. 2. SZ-a).</w:t>
      </w:r>
    </w:p>
    <w:p w:rsidRDefault="00064431" w:rsidP="00064431" w:rsidR="00064431" w:rsidRPr="001003B7">
      <w:pPr>
        <w:spacing w:before="240"/>
        <w:ind w:firstLine="709"/>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064431" w:rsidP="00381069" w:rsidR="00064431">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C15AA1">
        <w:rPr>
          <w:szCs w:val="24"/>
        </w:rPr>
        <w:t>10. rujna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C15AA1">
        <w:t>Anti Petričeviću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6B98"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C15AA1">
      <w:t>809/2017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4559C"/>
    <w:rsid w:val="00146B98"/>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46B98"/>
    <w:rPr>
      <w:color w:val="808080"/>
      <w:bdr w:space="0" w:sz="0" w:color="auto" w:val="none"/>
      <w:shd w:fill="auto" w:color="auto" w:val="clear"/>
    </w:rPr>
  </w:style>
  <w:style w:customStyle="true" w:styleId="eSPISCCParagraphDefaultFont" w:type="character">
    <w:name w:val="eSPIS_CC_Paragraph Default Font"/>
    <w:basedOn w:val="Zadanifontodlomka"/>
    <w:rsid w:val="00146B9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6B9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6B9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6B9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46B98"/>
    <w:rPr>
      <w:color w:val="808080"/>
      <w:bdr w:color="auto" w:space="0" w:sz="0" w:val="none"/>
      <w:shd w:color="auto" w:fill="auto" w:val="clear"/>
    </w:rPr>
  </w:style>
  <w:style w:customStyle="1" w:styleId="eSPISCCParagraphDefaultFont" w:type="character">
    <w:name w:val="eSPIS_CC_Paragraph Default Font"/>
    <w:basedOn w:val="Zadanifontodlomka"/>
    <w:rsid w:val="00146B9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6B98"/>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6B98"/>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6B98"/>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St-809/2017</izvorni_sadrzaj>
    <derivirana_varijabla naziv="DomainObject.Predmet.OznakaBroj_1">St-809/2017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LABOR društvo s ograničenom odgovornošću za građenje i trgovinu zastupanog po punomoćniku Ana Perković Žaja</izvorni_sadrzaj>
    <derivirana_varijabla naziv="DomainObject.Predmet.ProtustrankaFormated_1">  LABOR društvo s ograničenom odgovornošću za građenje i trgovinu zastupanog po punomoćniku Ana Perković Žaja</derivirana_varijabla>
  </DomainObject.Predmet.ProtustrankaFormated>
  <DomainObject.Predmet.ProtustrankaFormatedOIB>
    <izvorni_sadrzaj>  LABOR društvo s ograničenom odgovornošću za građenje i trgovinu, OIB 06681400687 zastupanog po punomoćniku Ana Perković Žaja</izvorni_sadrzaj>
    <derivirana_varijabla naziv="DomainObject.Predmet.ProtustrankaFormatedOIB_1">  LABOR društvo s ograničenom odgovornošću za građenje i trgovinu, OIB 06681400687 zastupanog po punomoćniku Ana Perković Žaja</derivirana_varijabla>
  </DomainObject.Predmet.ProtustrankaFormatedOIB>
  <DomainObject.Predmet.ProtustrankaFormatedWithAdress>
    <izvorni_sadrzaj> LABOR društvo s ograničenom odgovornošću za građenje i trgovinu, Donji Proložac, 21260 Donji Proložac zastupanog po punomoćniku Ana Perković Žaja</izvorni_sadrzaj>
    <derivirana_varijabla naziv="DomainObject.Predmet.ProtustrankaFormatedWithAdress_1"> LABOR društvo s ograničenom odgovornošću za građenje i trgovinu, Donji Proložac, 21260 Donji Proložac zastupanog po punomoćniku Ana Perković Žaja</derivirana_varijabla>
  </DomainObject.Predmet.ProtustrankaFormatedWithAdress>
  <DomainObject.Predmet.ProtustrankaFormatedWithAdressOIB>
    <izvorni_sadrzaj> LABOR društvo s ograničenom odgovornošću za građenje i trgovinu, OIB 06681400687, Donji Proložac, 21260 Donji Proložac zastupanog po punomoćniku Ana Perković Žaja</izvorni_sadrzaj>
    <derivirana_varijabla naziv="DomainObject.Predmet.ProtustrankaFormatedWithAdressOIB_1"> LABOR društvo s ograničenom odgovornošću za građenje i trgovinu, OIB 06681400687, Donji Proložac, 21260 Donji Proložac zastupanog po punomoćniku Ana Perković Žaja</derivirana_varijabla>
  </DomainObject.Predmet.ProtustrankaFormatedWithAdressOIB>
  <DomainObject.Predmet.ProtustrankaWithAdress>
    <izvorni_sadrzaj>LABOR društvo s ograničenom odgovornošću za građenje i trgovinu Donji Proložac, 21260 Donji Proložac</izvorni_sadrzaj>
    <derivirana_varijabla naziv="DomainObject.Predmet.ProtustrankaWithAdress_1">LABOR društvo s ograničenom odgovornošću za građenje i trgovinu Donji Proložac, 21260 Donji Proložac</derivirana_varijabla>
  </DomainObject.Predmet.ProtustrankaWithAdress>
  <DomainObject.Predmet.ProtustrankaWithAdressOIB>
    <izvorni_sadrzaj>LABOR društvo s ograničenom odgovornošću za građenje i trgovinu, OIB 06681400687, Donji Proložac, 21260 Donji Proložac</izvorni_sadrzaj>
    <derivirana_varijabla naziv="DomainObject.Predmet.ProtustrankaWithAdressOIB_1">LABOR društvo s ograničenom odgovornošću za građenje i trgovinu, OIB 06681400687, Donji Proložac, 21260 Donji Proložac</derivirana_varijabla>
  </DomainObject.Predmet.ProtustrankaWithAdressOIB>
  <DomainObject.Predmet.ProtustrankaNazivFormated>
    <izvorni_sadrzaj>LABOR društvo s ograničenom odgovornošću za građenje i trgovinu</izvorni_sadrzaj>
    <derivirana_varijabla naziv="DomainObject.Predmet.ProtustrankaNazivFormated_1">LABOR društvo s ograničenom odgovornošću za građenje i trgovinu</derivirana_varijabla>
  </DomainObject.Predmet.ProtustrankaNazivFormated>
  <DomainObject.Predmet.ProtustrankaNazivFormatedOIB>
    <izvorni_sadrzaj>LABOR društvo s ograničenom odgovornošću za građenje i trgovinu, OIB 06681400687</izvorni_sadrzaj>
    <derivirana_varijabla naziv="DomainObject.Predmet.ProtustrankaNazivFormatedOIB_1">LABOR društvo s ograničenom odgovornošću za građenje i trgovinu, OIB 06681400687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2522981.00</izvorni_sadrzaj>
    <derivirana_varijabla naziv="DomainObject.Predmet.TrenutnaVrijednost_1">2522981.00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LABOR društvo s ograničenom odgovornošću za građenje i trgovinu zastupanog po punomoćniku Ana Perković Žaja</item>
    </izvorni_sadrzaj>
    <derivirana_varijabla naziv="DomainObject.Predmet.ProtuStrankaListFormated_1">
      <item>LABOR društvo s ograničenom odgovornošću za građenje i trgovinu zastupanog po punomoćniku Ana Perković Žaja</item>
    </derivirana_varijabla>
  </DomainObject.Predmet.ProtuStrankaListFormated>
  <DomainObject.Predmet.ProtuStrankaListFormatedOIB>
    <izvorni_sadrzaj>
      <item>LABOR društvo s ograničenom odgovornošću za građenje i trgovinu, OIB 06681400687 zastupanog po punomoćniku Ana Perković Žaja</item>
    </izvorni_sadrzaj>
    <derivirana_varijabla naziv="DomainObject.Predmet.ProtuStrankaListFormatedOIB_1">
      <item>LABOR društvo s ograničenom odgovornošću za građenje i trgovinu, OIB 06681400687 zastupanog po punomoćniku Ana Perković Žaja</item>
    </derivirana_varijabla>
  </DomainObject.Predmet.ProtuStrankaListFormatedOIB>
  <DomainObject.Predmet.ProtuStrankaListFormatedWithAdress>
    <izvorni_sadrzaj>
      <item>LABOR društvo s ograničenom odgovornošću za građenje i trgovinu, Donji Proložac, 21260 Donji Proložac zastupanog po punomoćniku Ana Perković Žaja</item>
    </izvorni_sadrzaj>
    <derivirana_varijabla naziv="DomainObject.Predmet.ProtuStrankaListFormatedWithAdress_1">
      <item>LABOR društvo s ograničenom odgovornošću za građenje i trgovinu, Donji Proložac, 21260 Donji Proložac zastupanog po punomoćniku Ana Perković Žaja</item>
    </derivirana_varijabla>
  </DomainObject.Predmet.ProtuStrankaListFormatedWithAdress>
  <DomainObject.Predmet.ProtuStrankaListFormatedWithAdressOIB>
    <izvorni_sadrzaj>
      <item>LABOR društvo s ograničenom odgovornošću za građenje i trgovinu, OIB 06681400687, Donji Proložac, 21260 Donji Proložac zastupanog po punomoćniku Ana Perković Žaja</item>
    </izvorni_sadrzaj>
    <derivirana_varijabla naziv="DomainObject.Predmet.ProtuStrankaListFormatedWithAdressOIB_1">
      <item>LABOR društvo s ograničenom odgovornošću za građenje i trgovinu, OIB 06681400687, Donji Proložac, 21260 Donji Proložac zastupanog po punomoćniku Ana Perković Žaja</item>
    </derivirana_varijabla>
  </DomainObject.Predmet.ProtuStrankaListFormatedWithAdressOIB>
  <DomainObject.Predmet.ProtuStrankaListNazivFormated>
    <izvorni_sadrzaj>
      <item>LABOR društvo s ograničenom odgovornošću za građenje i trgovinu</item>
    </izvorni_sadrzaj>
    <derivirana_varijabla naziv="DomainObject.Predmet.ProtuStrankaListNazivFormated_1">
      <item>LABOR društvo s ograničenom odgovornošću za građenje i trgovinu</item>
    </derivirana_varijabla>
  </DomainObject.Predmet.ProtuStrankaListNazivFormated>
  <DomainObject.Predmet.ProtuStrankaListNazivFormatedOIB>
    <izvorni_sadrzaj>
      <item>LABOR društvo s ograničenom odgovornošću za građenje i trgovinu, OIB 06681400687</item>
    </izvorni_sadrzaj>
    <derivirana_varijabla naziv="DomainObject.Predmet.ProtuStrankaListNazivFormatedOIB_1">
      <item>LABOR društvo s ograničenom odgovornošću za građenje i trgovinu, OIB 06681400687</item>
    </derivirana_varijabla>
  </DomainObject.Predmet.ProtuStrankaListNazivFormatedOIB>
  <DomainObject.Predmet.OstaliListFormated>
    <izvorni_sadrzaj>
      <item>ŽUPANIJSKO DRŽAVNO ODVJETNIŠTVO U SPLITU punomoćnik sudionika u postupku RH, Ministarstvo financija</item>
      <item>Ante Petričević</item>
      <item>Ana Perković Žaja punomoćnik sudionika u postupku LABOR društvo s ograničenom odgovornošću za građenje i trgovinu</item>
    </izvorni_sadrzaj>
    <derivirana_varijabla naziv="DomainObject.Predmet.OstaliListFormated_1">
      <item>ŽUPANIJSKO DRŽAVNO ODVJETNIŠTVO U SPLITU punomoćnik sudionika u postupku RH, Ministarstvo financija</item>
      <item>Ante Petričević</item>
      <item>Ana Perković Žaja punomoćnik sudionika u postupku LABOR društvo s ograničenom odgovornošću za građenje i trgovinu</item>
    </derivirana_varijabla>
  </DomainObject.Predmet.OstaliListFormated>
  <DomainObject.Predmet.OstaliListFormatedOIB>
    <izvorni_sadrzaj>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izvorni_sadrzaj>
    <derivirana_varijabla naziv="DomainObject.Predmet.OstaliListFormatedOIB_1">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derivirana_varijabla>
  </DomainObject.Predmet.OstaliListFormatedOIB>
  <DomainObject.Predmet.OstaliListFormatedWithAdress>
    <izvorni_sadrzaj>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_1">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
  <DomainObject.Predmet.OstaliListFormatedWithAdressOIB>
    <izvorni_sadrzaj>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OIB_1">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OIB>
  <DomainObject.Predmet.OstaliListNazivFormated>
    <izvorni_sadrzaj>
      <item>ŽUPANIJSKO DRŽAVNO ODVJETNIŠTVO U SPLITU</item>
      <item>Ante Petričević</item>
      <item>Ana Perković Žaja</item>
    </izvorni_sadrzaj>
    <derivirana_varijabla naziv="DomainObject.Predmet.OstaliListNazivFormated_1">
      <item>ŽUPANIJSKO DRŽAVNO ODVJETNIŠTVO U SPLITU</item>
      <item>Ante Petričević</item>
      <item>Ana Perković Žaja</item>
    </derivirana_varijabla>
  </DomainObject.Predmet.OstaliListNazivFormated>
  <DomainObject.Predmet.OstaliListNazivFormatedOIB>
    <izvorni_sadrzaj>
      <item>ŽUPANIJSKO DRŽAVNO ODVJETNIŠTVO U SPLITU</item>
      <item>Ante Petričević, OIB 79325232705</item>
      <item>Ana Perković Žaja</item>
    </izvorni_sadrzaj>
    <derivirana_varijabla naziv="DomainObject.Predmet.OstaliListNazivFormatedOIB_1">
      <item>ŽUPANIJSKO DRŽAVNO ODVJETNIŠTVO U SPLITU</item>
      <item>Ante Petričević, OIB 79325232705</item>
      <item>Ana Perković 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LABOR društvo s ograničenom odgovornošću za građenje i trgovinu</izvorni_sadrzaj>
    <derivirana_varijabla naziv="DomainObject.Predmet.ProtustrankaIDrugi_1">LABOR društvo s ograničenom odgovornošću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LABOR društvo s ograničenom odgovornošću za građenje i trgovinu, OIB 06681400687, Donji Proložac, 21260 Donji Proložac</izvorni_sadrzaj>
    <derivirana_varijabla naziv="DomainObject.Predmet.ProtustrankaIDrugiAdressOIB_1">LABOR društvo s ograničenom odgovornošću za građenje i trgovinu, OIB 06681400687, Donji Proložac,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 društvo s ograničenom odgovornošću za građenje i trgovinu</item>
      <item>FINANCIJSKA AGENCIJA, RC SPLIT</item>
      <item>RH, Ministarstvo financija</item>
      <item>ŽUPANIJSKO DRŽAVNO ODVJETNIŠTVO U SPLITU</item>
      <item>Ante Petričević</item>
      <item>Ana Perković Žaja</item>
    </izvorni_sadrzaj>
    <derivirana_varijabla naziv="DomainObject.Predmet.SudioniciListNaziv_1">
      <item>LABOR društvo s ograničenom odgovornošću za građenje i trgovinu</item>
      <item>FINANCIJSKA AGENCIJA, RC SPLIT</item>
      <item>RH, Ministarstvo financija</item>
      <item>ŽUPANIJSKO DRŽAVNO ODVJETNIŠTVO U SPLITU</item>
      <item>Ante Petričević</item>
      <item>Ana Perković Žaja</item>
    </derivirana_varijabla>
  </DomainObject.Predmet.SudioniciListNaziv>
  <DomainObject.Predmet.SudioniciListAdressOIB>
    <izvorni_sadrzaj>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izvorni_sadrzaj>
    <derivirana_varijabla naziv="DomainObject.Predmet.SudioniciListAdressOIB_1">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06681400687</item>
      <item>, OIB 85821130368</item>
      <item>, OIB 18683136487</item>
      <item>, OIB null</item>
      <item>, OIB 79325232705</item>
      <item>, OIB null</item>
    </izvorni_sadrzaj>
    <derivirana_varijabla naziv="DomainObject.Predmet.SudioniciListNazivOIB_1">
      <item>, OIB 06681400687</item>
      <item>, OIB 85821130368</item>
      <item>, OIB 18683136487</item>
      <item>, OIB null</item>
      <item>, OIB 79325232705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E4E7C-6056-443E-847B-9E8F6454E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1494</properties:Words>
  <properties:Characters>8324</properties:Characters>
  <properties:Lines>154</properties:Lines>
  <properties:Paragraphs>41</properties:Paragraphs>
  <properties:TotalTime>18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2018-09-10T10:12:00Z</cp:lastPrinted>
  <dcterms:modified xmlns:xsi="http://www.w3.org/2001/XMLSchema-instance" xsi:type="dcterms:W3CDTF">2018-09-10T10:23:00Z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(St-809-2017 poziv na predujam zz 1.000 + 4.000.docx)</vt:lpwstr>
  </prop:property>
  <prop:property name="CC_coloring" pid="4" fmtid="{D5CDD505-2E9C-101B-9397-08002B2CF9AE}">
    <vt:bool>false</vt:bool>
  </prop:property>
  <prop:property name="BrojStranica" pid="5" fmtid="{D5CDD505-2E9C-101B-9397-08002B2CF9AE}">
    <vt:i4>4</vt:i4>
  </prop:property>
</prop:Properties>
</file>