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35b4" w14:paraId="9c335b4" w:rsidRDefault="00821BDD" w:rsidP="00821BDD" w:rsidR="00821B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BDD" w:rsidP="00821BDD" w:rsidR="00821B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21BDD" w:rsidP="00821BDD" w:rsidR="00821B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21BDD" w:rsidP="00821BDD" w:rsidR="00821B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21BDD" w:rsidP="00821BDD" w:rsidR="00821B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21BDD" w:rsidP="00821BDD" w:rsidR="00821B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21BDD" w:rsidP="00821BDD" w:rsidR="00821BDD" w:rsidRPr="005D578C">
      <w:pPr>
        <w:jc w:val="center"/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21BDD" w:rsidP="00821BDD" w:rsidR="00821BDD" w:rsidRPr="005D578C">
      <w:pPr>
        <w:rPr>
          <w:rFonts w:cs="Times New Roman" w:eastAsia="Times New Roman"/>
          <w:szCs w:val="24"/>
        </w:rPr>
      </w:pPr>
    </w:p>
    <w:p w:rsidRDefault="00821BDD" w:rsidP="00821BDD" w:rsidR="00821B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GOLDEN GLOBAL d. o. o. Poreč, Mate Vlašića 20, OIB </w:t>
      </w:r>
      <w:r w:rsidRPr="00821BDD">
        <w:rPr>
          <w:rFonts w:cs="Times New Roman" w:eastAsia="Times New Roman"/>
        </w:rPr>
        <w:t>74277612052</w:t>
      </w:r>
      <w:r>
        <w:rPr>
          <w:rFonts w:cs="Times New Roman" w:eastAsia="Times New Roman"/>
        </w:rPr>
        <w:t xml:space="preserve">, MBS </w:t>
      </w:r>
      <w:r w:rsidRPr="00821BDD">
        <w:rPr>
          <w:rFonts w:cs="Times New Roman" w:eastAsia="Times New Roman"/>
        </w:rPr>
        <w:t>040331381</w:t>
      </w:r>
      <w:r>
        <w:rPr>
          <w:rFonts w:cs="Times New Roman" w:eastAsia="Times New Roman"/>
          <w:szCs w:val="24"/>
        </w:rPr>
        <w:t>, 31. listopada 2017.</w:t>
      </w:r>
    </w:p>
    <w:p w:rsidRDefault="00821BDD" w:rsidP="00821BDD" w:rsidR="00821BDD" w:rsidRPr="005D578C">
      <w:pPr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21BDD" w:rsidP="00821BDD" w:rsidR="00821BDD" w:rsidRPr="005D578C">
      <w:pPr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GOLDEN GLOBAL d. o. o. Poreč, Mate Vlašića 20, OIB </w:t>
      </w:r>
      <w:r w:rsidRPr="00821BDD">
        <w:rPr>
          <w:rFonts w:cs="Times New Roman" w:eastAsia="Times New Roman"/>
        </w:rPr>
        <w:t>74277612052</w:t>
      </w:r>
      <w:r>
        <w:rPr>
          <w:rFonts w:cs="Times New Roman" w:eastAsia="Times New Roman"/>
        </w:rPr>
        <w:t xml:space="preserve">, MBS </w:t>
      </w:r>
      <w:r w:rsidRPr="00821BDD">
        <w:rPr>
          <w:rFonts w:cs="Times New Roman" w:eastAsia="Times New Roman"/>
        </w:rPr>
        <w:t>040331381</w:t>
      </w:r>
      <w:r>
        <w:rPr>
          <w:rFonts w:cs="Times New Roman" w:eastAsia="Times New Roman"/>
          <w:szCs w:val="24"/>
        </w:rPr>
        <w:t>.</w:t>
      </w:r>
    </w:p>
    <w:p w:rsidRDefault="00821BDD" w:rsidP="00821BDD" w:rsidR="00821BDD" w:rsidRPr="005D578C">
      <w:pPr>
        <w:rPr>
          <w:rFonts w:cs="Times New Roman" w:eastAsia="Times New Roman"/>
          <w:szCs w:val="24"/>
        </w:rPr>
      </w:pPr>
    </w:p>
    <w:p w:rsidRDefault="00821BDD" w:rsidP="00821BDD" w:rsidR="00821BD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821BDD" w:rsidP="00821BDD" w:rsidR="00821BDD">
      <w:pPr>
        <w:rPr>
          <w:rFonts w:cs="Times New Roman" w:eastAsia="Times New Roman"/>
          <w:szCs w:val="20"/>
        </w:rPr>
      </w:pPr>
    </w:p>
    <w:p w:rsidRDefault="00821BDD" w:rsidP="00821BDD" w:rsidR="00821B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GOLDEN GLOBAL d. o. o. Poreč, Mate Vlašića 20, OIB </w:t>
      </w:r>
      <w:r w:rsidRPr="00821BDD">
        <w:rPr>
          <w:rFonts w:cs="Times New Roman" w:eastAsia="Times New Roman"/>
        </w:rPr>
        <w:t>74277612052</w:t>
      </w:r>
      <w:r>
        <w:rPr>
          <w:rFonts w:cs="Times New Roman" w:eastAsia="Times New Roman"/>
        </w:rPr>
        <w:t xml:space="preserve">, MBS </w:t>
      </w:r>
      <w:r w:rsidRPr="00821BDD">
        <w:rPr>
          <w:rFonts w:cs="Times New Roman" w:eastAsia="Times New Roman"/>
        </w:rPr>
        <w:t>040331381</w:t>
      </w:r>
      <w:r>
        <w:rPr>
          <w:rFonts w:cs="Times New Roman" w:eastAsia="Times New Roman"/>
          <w:szCs w:val="24"/>
        </w:rPr>
        <w:t>.</w:t>
      </w:r>
    </w:p>
    <w:p w:rsidRDefault="00821BDD" w:rsidP="00821BDD" w:rsidR="00821BDD">
      <w:pPr>
        <w:ind w:firstLine="709"/>
        <w:rPr>
          <w:rFonts w:cs="Times New Roman" w:eastAsia="Times New Roman"/>
          <w:szCs w:val="24"/>
        </w:rPr>
      </w:pPr>
    </w:p>
    <w:p w:rsidRDefault="00821BDD" w:rsidP="00821BDD" w:rsidR="00821B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GOLDEN GLOBAL d. o. o. Poreč, Mate Vlašića 20, OIB </w:t>
      </w:r>
      <w:r w:rsidRPr="00821BDD">
        <w:rPr>
          <w:rFonts w:cs="Times New Roman" w:eastAsia="Times New Roman"/>
        </w:rPr>
        <w:t>74277612052</w:t>
      </w:r>
      <w:r>
        <w:rPr>
          <w:rFonts w:cs="Times New Roman" w:eastAsia="Times New Roman"/>
        </w:rPr>
        <w:t xml:space="preserve">, MBS </w:t>
      </w:r>
      <w:r w:rsidRPr="00821BDD">
        <w:rPr>
          <w:rFonts w:cs="Times New Roman" w:eastAsia="Times New Roman"/>
        </w:rPr>
        <w:t>040331381</w:t>
      </w:r>
      <w:r>
        <w:rPr>
          <w:rFonts w:cs="Times New Roman" w:eastAsia="Times New Roman"/>
          <w:szCs w:val="24"/>
        </w:rPr>
        <w:t>.</w:t>
      </w:r>
    </w:p>
    <w:p w:rsidRDefault="00821BDD" w:rsidP="00821BDD" w:rsidR="00821BD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821BDD" w:rsidP="00821BDD" w:rsidR="00821BDD" w:rsidRPr="005D578C">
      <w:pPr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21BDD" w:rsidP="00821BDD" w:rsidR="00821BDD">
      <w:pPr>
        <w:ind w:firstLine="708"/>
        <w:rPr>
          <w:rFonts w:cs="Times New Roman" w:eastAsia="Times New Roman"/>
          <w:szCs w:val="24"/>
        </w:rPr>
      </w:pPr>
    </w:p>
    <w:p w:rsidRDefault="00821BDD" w:rsidP="00821BDD" w:rsidR="00821B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GOLDEN GLOBAL d. o. o. Poreč</w:t>
      </w:r>
      <w:r>
        <w:rPr>
          <w:rFonts w:cs="Times New Roman" w:eastAsia="Times New Roman"/>
          <w:szCs w:val="24"/>
        </w:rPr>
        <w:t>.</w:t>
      </w:r>
    </w:p>
    <w:p w:rsidRDefault="00821BDD" w:rsidP="00821BDD" w:rsidR="00821BD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kolovoza 2017. imao neizvršene osnove za plaćanje u neprekinutom razdoblju od 120 dana u ukupnom iznosu 657.901,03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St-463/2017-3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21BDD" w:rsidP="00821BDD" w:rsidR="00821B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21BDD" w:rsidP="00821BDD" w:rsidR="00821B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21BDD" w:rsidP="00821BDD" w:rsidR="00821BDD" w:rsidRPr="005D578C">
      <w:pPr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21BDD" w:rsidP="00821BDD" w:rsidR="00821BDD">
      <w:pPr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21BDD" w:rsidP="00821BDD" w:rsidR="00821B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910123">
        <w:rPr>
          <w:rFonts w:cs="Times New Roman" w:eastAsia="Times New Roman"/>
          <w:szCs w:val="24"/>
        </w:rPr>
        <w:t>, v. r.</w:t>
      </w:r>
    </w:p>
    <w:p w:rsidRDefault="00821BDD" w:rsidP="00821BDD" w:rsidR="00821BDD">
      <w:pPr>
        <w:jc w:val="left"/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jc w:val="left"/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21BDD" w:rsidP="00821BDD" w:rsidR="00821BD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21BDD" w:rsidP="00821BDD" w:rsidR="00821B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21BDD" w:rsidP="00821BDD" w:rsidR="00821BDD">
      <w:pPr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rPr>
          <w:rFonts w:cs="Times New Roman" w:eastAsia="Times New Roman"/>
          <w:szCs w:val="24"/>
        </w:rPr>
      </w:pPr>
    </w:p>
    <w:p w:rsidRDefault="00821BDD" w:rsidP="00821BDD" w:rsidR="00821B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21BDD" w:rsidP="00821BDD" w:rsidR="00821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21BDD" w:rsidP="00821BDD" w:rsidR="00821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GOLDEN GLOBAL d. o. o. Poreč, Mate Vlašića 20, </w:t>
      </w:r>
    </w:p>
    <w:p w:rsidRDefault="00821BDD" w:rsidP="00821BDD" w:rsidR="00821B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21BDD" w:rsidP="00821BDD" w:rsidR="00821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21BDD" w:rsidP="00821BDD" w:rsidR="00821BD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821BDD" w:rsidP="00821BDD" w:rsidR="00821BD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21BDD" w:rsidP="00821BDD" w:rsidR="00821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21BDD" w:rsidP="00821BDD" w:rsidR="00821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21BDD" w:rsidP="00821BDD" w:rsidR="00821BDD"/>
    <w:p w:rsidRDefault="00C20305" w:rsidR="00C20305"/>
    <w:sectPr w:rsidSect="00A92A1F" w:rsidR="00C2030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BDD" w:rsidP="00821BDD" w:rsidR="00821BDD">
      <w:r>
        <w:separator/>
      </w:r>
    </w:p>
  </w:endnote>
  <w:endnote w:id="0" w:type="continuationSeparator">
    <w:p w:rsidRDefault="00821BDD" w:rsidP="00821BDD" w:rsidR="00821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BDD" w:rsidP="00821BDD" w:rsidR="00821BDD">
      <w:r>
        <w:separator/>
      </w:r>
    </w:p>
  </w:footnote>
  <w:footnote w:id="0" w:type="continuationSeparator">
    <w:p w:rsidRDefault="00821BDD" w:rsidP="00821BDD" w:rsidR="00821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BDD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012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St-463/2017-4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BDD" w:rsidP="00A92A1F" w:rsidR="00A92A1F" w:rsidRPr="00970AE0">
    <w:pPr>
      <w:pStyle w:val="Zaglavlje"/>
      <w:jc w:val="right"/>
    </w:pPr>
    <w:r>
      <w:rPr>
        <w:szCs w:val="24"/>
      </w:rPr>
      <w:t>2 St-463/2017-4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9ED"/>
    <w:rsid w:val="002969ED"/>
    <w:rsid w:val="00821BDD"/>
    <w:rsid w:val="00910123"/>
    <w:rsid w:val="00C2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B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1B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21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B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B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1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1B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1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012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0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0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B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1B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21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B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B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1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1B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1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012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0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0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GLOBAL d.o.o. POREČ</izvorni_sadrzaj>
    <derivirana_varijabla naziv="DomainObject.Predmet.ProtustrankaFormated_1">  GOLDEN GLOBAL d.o.o. POREČ</derivirana_varijabla>
  </DomainObject.Predmet.ProtustrankaFormated>
  <DomainObject.Predmet.ProtustrankaFormatedOIB>
    <izvorni_sadrzaj>  GOLDEN GLOBAL d.o.o. POREČ, OIB 74277612052</izvorni_sadrzaj>
    <derivirana_varijabla naziv="DomainObject.Predmet.ProtustrankaFormatedOIB_1">  GOLDEN GLOBAL d.o.o. POREČ, OIB 74277612052</derivirana_varijabla>
  </DomainObject.Predmet.ProtustrankaFormatedOIB>
  <DomainObject.Predmet.ProtustrankaFormatedWithAdress>
    <izvorni_sadrzaj> GOLDEN GLOBAL d.o.o. POREČ, Mate Vlašića 20, 52440 Poreč</izvorni_sadrzaj>
    <derivirana_varijabla naziv="DomainObject.Predmet.ProtustrankaFormatedWithAdress_1"> GOLDEN GLOBAL d.o.o. POREČ, Mate Vlašića 20, 52440 Poreč</derivirana_varijabla>
  </DomainObject.Predmet.ProtustrankaFormatedWithAdress>
  <DomainObject.Predmet.ProtustrankaFormatedWithAdressOIB>
    <izvorni_sadrzaj> GOLDEN GLOBAL d.o.o. POREČ, OIB 74277612052, Mate Vlašića 20, 52440 Poreč</izvorni_sadrzaj>
    <derivirana_varijabla naziv="DomainObject.Predmet.ProtustrankaFormatedWithAdressOIB_1"> GOLDEN GLOBAL d.o.o. POREČ, OIB 74277612052, Mate Vlašića 20, 52440 Poreč</derivirana_varijabla>
  </DomainObject.Predmet.ProtustrankaFormatedWithAdressOIB>
  <DomainObject.Predmet.ProtustrankaWithAdress>
    <izvorni_sadrzaj>GOLDEN GLOBAL d.o.o. POREČ Mate Vlašića 20, 52440 Poreč</izvorni_sadrzaj>
    <derivirana_varijabla naziv="DomainObject.Predmet.ProtustrankaWithAdress_1">GOLDEN GLOBAL d.o.o. POREČ Mate Vlašića 20, 52440 Poreč</derivirana_varijabla>
  </DomainObject.Predmet.ProtustrankaWithAdress>
  <DomainObject.Predmet.ProtustrankaWithAdressOIB>
    <izvorni_sadrzaj>GOLDEN GLOBAL d.o.o. POREČ, OIB 74277612052, Mate Vlašića 20, 52440 Poreč</izvorni_sadrzaj>
    <derivirana_varijabla naziv="DomainObject.Predmet.ProtustrankaWithAdressOIB_1">GOLDEN GLOBAL d.o.o. POREČ, OIB 74277612052, Mate Vlašića 20, 52440 Poreč</derivirana_varijabla>
  </DomainObject.Predmet.ProtustrankaWithAdressOIB>
  <DomainObject.Predmet.ProtustrankaNazivFormated>
    <izvorni_sadrzaj>GOLDEN GLOBAL d.o.o. POREČ</izvorni_sadrzaj>
    <derivirana_varijabla naziv="DomainObject.Predmet.ProtustrankaNazivFormated_1">GOLDEN GLOBAL d.o.o. POREČ</derivirana_varijabla>
  </DomainObject.Predmet.ProtustrankaNazivFormated>
  <DomainObject.Predmet.ProtustrankaNazivFormatedOIB>
    <izvorni_sadrzaj>GOLDEN GLOBAL d.o.o. POREČ, OIB 74277612052</izvorni_sadrzaj>
    <derivirana_varijabla naziv="DomainObject.Predmet.ProtustrankaNazivFormatedOIB_1">GOLDEN GLOBAL d.o.o. POREČ, OIB 74277612052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657901.03</izvorni_sadrzaj>
    <derivirana_varijabla naziv="DomainObject.Predmet.TrenutnaVrijednost_1">657901.03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GOLDEN GLOBAL d.o.o. POREČ</item>
    </izvorni_sadrzaj>
    <derivirana_varijabla naziv="DomainObject.Predmet.ProtuStrankaListFormated_1">
      <item>GOLDEN GLOBAL d.o.o. POREČ</item>
    </derivirana_varijabla>
  </DomainObject.Predmet.ProtuStrankaListFormated>
  <DomainObject.Predmet.ProtuStrankaListFormatedOIB>
    <izvorni_sadrzaj>
      <item>GOLDEN GLOBAL d.o.o. POREČ, OIB 74277612052</item>
    </izvorni_sadrzaj>
    <derivirana_varijabla naziv="DomainObject.Predmet.ProtuStrankaListFormatedOIB_1">
      <item>GOLDEN GLOBAL d.o.o. POREČ, OIB 74277612052</item>
    </derivirana_varijabla>
  </DomainObject.Predmet.ProtuStrankaListFormatedOIB>
  <DomainObject.Predmet.ProtuStrankaListFormatedWithAdress>
    <izvorni_sadrzaj>
      <item>GOLDEN GLOBAL d.o.o. POREČ, Mate Vlašića 20, 52440 Poreč</item>
    </izvorni_sadrzaj>
    <derivirana_varijabla naziv="DomainObject.Predmet.ProtuStrankaListFormatedWithAdress_1">
      <item>GOLDEN GLOBAL d.o.o. POREČ, Mate Vlašića 20, 52440 Poreč</item>
    </derivirana_varijabla>
  </DomainObject.Predmet.ProtuStrankaListFormatedWithAdress>
  <DomainObject.Predmet.ProtuStrankaListFormatedWithAdressOIB>
    <izvorni_sadrzaj>
      <item>GOLDEN GLOBAL d.o.o. POREČ, OIB 74277612052, Mate Vlašića 20, 52440 Poreč</item>
    </izvorni_sadrzaj>
    <derivirana_varijabla naziv="DomainObject.Predmet.ProtuStrankaListFormatedWithAdressOIB_1">
      <item>GOLDEN GLOBAL d.o.o. POREČ, OIB 74277612052, Mate Vlašića 20, 52440 Poreč</item>
    </derivirana_varijabla>
  </DomainObject.Predmet.ProtuStrankaListFormatedWithAdressOIB>
  <DomainObject.Predmet.ProtuStrankaListNazivFormated>
    <izvorni_sadrzaj>
      <item>GOLDEN GLOBAL d.o.o. POREČ</item>
    </izvorni_sadrzaj>
    <derivirana_varijabla naziv="DomainObject.Predmet.ProtuStrankaListNazivFormated_1">
      <item>GOLDEN GLOBAL d.o.o. POREČ</item>
    </derivirana_varijabla>
  </DomainObject.Predmet.ProtuStrankaListNazivFormated>
  <DomainObject.Predmet.ProtuStrankaListNazivFormatedOIB>
    <izvorni_sadrzaj>
      <item>GOLDEN GLOBAL d.o.o. POREČ, OIB 74277612052</item>
    </izvorni_sadrzaj>
    <derivirana_varijabla naziv="DomainObject.Predmet.ProtuStrankaListNazivFormatedOIB_1">
      <item>GOLDEN GLOBAL d.o.o. POREČ, OIB 74277612052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GOLDEN GLOBAL d.o.o. POREČ</izvorni_sadrzaj>
    <derivirana_varijabla naziv="DomainObject.Predmet.ProtustrankaIDrugi_1">GOLDEN GLOBAL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GOLDEN GLOBAL d.o.o. POREČ, OIB 74277612052, Mate Vlašića 20, 52440 Poreč</izvorni_sadrzaj>
    <derivirana_varijabla naziv="DomainObject.Predmet.ProtustrankaIDrugiAdressOIB_1">GOLDEN GLOBAL d.o.o. POREČ, OIB 74277612052,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GOLDEN GLOBAL d.o.o. POREČ</item>
    </izvorni_sadrzaj>
    <derivirana_varijabla naziv="DomainObject.Predmet.SudioniciListNaziv_1">
      <item>FINANCIJSKA AGENCIJA, RC RIJEKA, PODRUŽNICA PULA, PULA</item>
      <item>GOLDEN GLOBAL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GOLDEN GLOBAL d.o.o. POREČ, OIB 74277612052, Mate Vlašića 20,52440 Poreč</item>
    </izvorni_sadrzaj>
    <derivirana_varijabla naziv="DomainObject.Predmet.SudioniciListAdressOIB_1">
      <item>FINANCIJSKA AGENCIJA, RC RIJEKA, PODRUŽNICA PULA, PULA, OIB 85821130368, Giardini 5,52100 Pula</item>
      <item>GOLDEN GLOBAL d.o.o. POREČ, OIB 74277612052,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74277612052</item>
    </izvorni_sadrzaj>
    <derivirana_varijabla naziv="DomainObject.Predmet.SudioniciListNazivOIB_1">
      <item>, OIB 85821130368</item>
      <item>, OIB 74277612052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3635</properties:Characters>
  <properties:Lines>86</properties:Lines>
  <properties:Paragraphs>31</properties:Paragraphs>
  <properties:TotalTime>3</properties:TotalTime>
  <properties:ScaleCrop>false</properties:ScaleCrop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2017-10-26T08:53:00Z</dcterms:created>
  <dc:creator>Morena Brajuha</dc:creator>
  <dc:description/>
  <cp:keywords/>
  <cp:lastModifiedBy>Jasmina Matika</cp:lastModifiedBy>
  <cp:lastPrinted>2017-10-26T08:56:00Z</cp:lastPrinted>
  <dcterms:modified xmlns:xsi="http://www.w3.org/2001/XMLSchema-instance" xsi:type="dcterms:W3CDTF">2017-10-31T07:10:00Z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