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ee61" w14:paraId="707ee6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D01E0">
        <w:t>904</w:t>
      </w:r>
      <w:r w:rsidR="008155EE" w:rsidRPr="009C5689">
        <w:t>/</w:t>
      </w:r>
      <w:r w:rsidR="005F2752">
        <w:t>20</w:t>
      </w:r>
      <w:r w:rsidR="008155EE" w:rsidRPr="009C5689">
        <w:t>1</w:t>
      </w:r>
      <w:r w:rsidR="00256F20">
        <w:t>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6F20">
        <w:t>1</w:t>
      </w:r>
      <w:r w:rsidR="00A112C8">
        <w:t>5</w:t>
      </w:r>
      <w:r w:rsidR="00256F20">
        <w:t>. svibnja 2018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FD01E0" w:rsidRPr="00FD01E0">
        <w:t>Tranquillitas</w:t>
      </w:r>
      <w:proofErr w:type="spellEnd"/>
      <w:r w:rsidR="00FD01E0" w:rsidRPr="00FD01E0">
        <w:t xml:space="preserve"> savjetovanje j.d.o.o.</w:t>
      </w:r>
      <w:r w:rsidR="00FD01E0">
        <w:t xml:space="preserve"> Zagreb, </w:t>
      </w:r>
      <w:r w:rsidR="00FD01E0" w:rsidRPr="00FD01E0">
        <w:t xml:space="preserve">Male </w:t>
      </w:r>
      <w:proofErr w:type="spellStart"/>
      <w:r w:rsidR="00FD01E0" w:rsidRPr="00FD01E0">
        <w:t>putine</w:t>
      </w:r>
      <w:proofErr w:type="spellEnd"/>
      <w:r w:rsidR="00FD01E0" w:rsidRPr="00FD01E0">
        <w:t xml:space="preserve"> 19</w:t>
      </w:r>
      <w:r w:rsidR="005F2752" w:rsidRPr="00FF5D2E">
        <w:t xml:space="preserve">, OIB: </w:t>
      </w:r>
      <w:r w:rsidR="00FD01E0" w:rsidRPr="00FD01E0">
        <w:t>71010437527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D01E0">
        <w:t>40.541,59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6F20">
        <w:t>1</w:t>
      </w:r>
      <w:r w:rsidR="00A112C8">
        <w:t>5</w:t>
      </w:r>
      <w:r w:rsidR="00256F20">
        <w:t xml:space="preserve">. svibnja 2018.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095977">
        <w:t>,v.r.</w:t>
      </w:r>
    </w:p>
    <w:p w:rsidRDefault="00F8310C" w:rsidP="00572798" w:rsidR="00F8310C" w:rsidRPr="009C5689">
      <w:pPr>
        <w:jc w:val="right"/>
      </w:pPr>
    </w:p>
    <w:p w:rsidRDefault="00095977" w:rsidR="00095977" w:rsidRPr="00ED5ADF">
      <w:pPr>
        <w:jc w:val="right"/>
      </w:pPr>
    </w:p>
    <w:p w:rsidRDefault="00095977" w:rsidR="0009597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95977" w:rsidP="00095977" w:rsidR="000F5513" w:rsidRPr="009C5689">
      <w:pPr>
        <w:jc w:val="both"/>
      </w:pPr>
      <w:r>
        <w:t xml:space="preserve">Ljubica Radošević 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9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FD01E0">
      <w:t>904</w:t>
    </w:r>
    <w:r w:rsidR="00256F20">
      <w:t>/</w:t>
    </w:r>
    <w:r w:rsidR="005F2752">
      <w:t>20</w:t>
    </w:r>
    <w:r w:rsidR="00256F20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95977"/>
    <w:rsid w:val="000C3F9F"/>
    <w:rsid w:val="000F5513"/>
    <w:rsid w:val="00114EAD"/>
    <w:rsid w:val="0012191B"/>
    <w:rsid w:val="00133A3B"/>
    <w:rsid w:val="00185571"/>
    <w:rsid w:val="001D6A7A"/>
    <w:rsid w:val="001E50FB"/>
    <w:rsid w:val="001F011C"/>
    <w:rsid w:val="001F6933"/>
    <w:rsid w:val="00230A63"/>
    <w:rsid w:val="0023179F"/>
    <w:rsid w:val="00256F20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2752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C775F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12C8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BA6776"/>
    <w:rsid w:val="00C405FD"/>
    <w:rsid w:val="00C41A71"/>
    <w:rsid w:val="00C836B9"/>
    <w:rsid w:val="00C837AA"/>
    <w:rsid w:val="00C958E9"/>
    <w:rsid w:val="00CA0577"/>
    <w:rsid w:val="00CE7362"/>
    <w:rsid w:val="00D01B78"/>
    <w:rsid w:val="00D54977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01E0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5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Tranquillitas savjetovanje j.d.o.o. za usluge savjetovanja zastupanog po punomoćniku Darko Podnar</izvorni_sadrzaj>
    <derivirana_varijabla naziv="DomainObject.Predmet.ProtustrankaFormated_1">  Tranquillitas savjetovanje j.d.o.o. za usluge savjetovanja zastupanog po punomoćniku Darko Podnar</derivirana_varijabla>
  </DomainObject.Predmet.ProtustrankaFormated>
  <DomainObject.Predmet.ProtustrankaFormatedOIB>
    <izvorni_sadrzaj>  Tranquillitas savjetovanje j.d.o.o. za usluge savjetovanja, OIB 71010437527 zastupanog po punomoćniku Darko Podnar</izvorni_sadrzaj>
    <derivirana_varijabla naziv="DomainObject.Predmet.ProtustrankaFormatedOIB_1">  Tranquillitas savjetovanje j.d.o.o. za usluge savjetovanja, OIB 71010437527 zastupanog po punomoćniku Darko Podnar</derivirana_varijabla>
  </DomainObject.Predmet.ProtustrankaFormatedOIB>
  <DomainObject.Predmet.ProtustrankaFormatedWithAdress>
    <izvorni_sadrzaj> Tranquillitas savjetovanje j.d.o.o. za usluge savjetovanja, Male putine 19, 10000 Zagreb zastupanog po punomoćniku Darko Podnar</izvorni_sadrzaj>
    <derivirana_varijabla naziv="DomainObject.Predmet.ProtustrankaFormatedWithAdress_1"> Tranquillitas savjetovanje j.d.o.o. za usluge savjetovanja, Male putine 19, 10000 Zagreb zastupanog po punomoćniku Darko Podnar</derivirana_varijabla>
  </DomainObject.Predmet.ProtustrankaFormatedWithAdress>
  <DomainObject.Predmet.ProtustrankaFormatedWithAdressOIB>
    <izvorni_sadrzaj> Tranquillitas savjetovanje j.d.o.o. za usluge savjetovanja, OIB 71010437527, Male putine 19, 10000 Zagreb zastupanog po punomoćniku Darko Podnar</izvorni_sadrzaj>
    <derivirana_varijabla naziv="DomainObject.Predmet.ProtustrankaFormatedWithAdressOIB_1"> Tranquillitas savjetovanje j.d.o.o. za usluge savjetovanja, OIB 71010437527, Male putine 19, 10000 Zagreb zastupanog po punomoćniku Darko Podnar</derivirana_varijabla>
  </DomainObject.Predmet.ProtustrankaFormatedWithAdressOIB>
  <DomainObject.Predmet.ProtustrankaWithAdress>
    <izvorni_sadrzaj>Tranquillitas savjetovanje j.d.o.o. za usluge savjetovanja Male putine 19, 10000 Zagreb</izvorni_sadrzaj>
    <derivirana_varijabla naziv="DomainObject.Predmet.ProtustrankaWithAdress_1">Tranquillitas savjetovanje j.d.o.o. za usluge savjetovanja Male putine 19, 10000 Zagreb</derivirana_varijabla>
  </DomainObject.Predmet.ProtustrankaWithAdress>
  <DomainObject.Predmet.ProtustrankaWithAdressOIB>
    <izvorni_sadrzaj>Tranquillitas savjetovanje j.d.o.o. za usluge savjetovanja, OIB 71010437527, Male putine 19, 10000 Zagreb</izvorni_sadrzaj>
    <derivirana_varijabla naziv="DomainObject.Predmet.ProtustrankaWithAdressOIB_1">Tranquillitas savjetovanje j.d.o.o. za usluge savjetovanja, OIB 71010437527, Male putine 19, 10000 Zagreb</derivirana_varijabla>
  </DomainObject.Predmet.ProtustrankaWithAdressOIB>
  <DomainObject.Predmet.ProtustrankaNazivFormated>
    <izvorni_sadrzaj>Tranquillitas savjetovanje j.d.o.o. za usluge savjetovanja</izvorni_sadrzaj>
    <derivirana_varijabla naziv="DomainObject.Predmet.ProtustrankaNazivFormated_1">Tranquillitas savjetovanje j.d.o.o. za usluge savjetovanja</derivirana_varijabla>
  </DomainObject.Predmet.ProtustrankaNazivFormated>
  <DomainObject.Predmet.ProtustrankaNazivFormatedOIB>
    <izvorni_sadrzaj>Tranquillitas savjetovanje j.d.o.o. za usluge savjetovanja, OIB 71010437527</izvorni_sadrzaj>
    <derivirana_varijabla naziv="DomainObject.Predmet.ProtustrankaNazivFormatedOIB_1">Tranquillitas savjetovanje j.d.o.o. za usluge savjetovanja, OIB 71010437527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Tranquillitas savjetovanje j.d.o.o. za usluge savjetovanja zastupanog po punomoćniku Darko Podnar</item>
    </izvorni_sadrzaj>
    <derivirana_varijabla naziv="DomainObject.Predmet.ProtuStrankaListFormated_1">
      <item>Tranquillitas savjetovanje j.d.o.o. za usluge savjetovanja zastupanog po punomoćniku Darko Podnar</item>
    </derivirana_varijabla>
  </DomainObject.Predmet.ProtuStrankaListFormated>
  <DomainObject.Predmet.ProtuStrankaListFormatedOIB>
    <izvorni_sadrzaj>
      <item>Tranquillitas savjetovanje j.d.o.o. za usluge savjetovanja, OIB 71010437527 zastupanog po punomoćniku Darko Podnar</item>
    </izvorni_sadrzaj>
    <derivirana_varijabla naziv="DomainObject.Predmet.ProtuStrankaListFormatedOIB_1">
      <item>Tranquillitas savjetovanje j.d.o.o. za usluge savjetovanja, OIB 71010437527 zastupanog po punomoćniku Darko Podnar</item>
    </derivirana_varijabla>
  </DomainObject.Predmet.ProtuStrankaListFormatedOIB>
  <DomainObject.Predmet.ProtuStrankaListFormatedWithAdress>
    <izvorni_sadrzaj>
      <item>Tranquillitas savjetovanje j.d.o.o. za usluge savjetovanja, Male putine 19, 10000 Zagreb zastupanog po punomoćniku Darko Podnar</item>
    </izvorni_sadrzaj>
    <derivirana_varijabla naziv="DomainObject.Predmet.ProtuStrankaListFormatedWithAdress_1">
      <item>Tranquillitas savjetovanje j.d.o.o. za usluge savjetovanja, Male putine 19, 10000 Zagreb zastupanog po punomoćniku Darko Podnar</item>
    </derivirana_varijabla>
  </DomainObject.Predmet.ProtuStrankaListFormatedWithAdress>
  <DomainObject.Predmet.ProtuStrankaListFormatedWithAdressOIB>
    <izvorni_sadrzaj>
      <item>Tranquillitas savjetovanje j.d.o.o. za usluge savjetovanja, OIB 71010437527, Male putine 19, 10000 Zagreb zastupanog po punomoćniku Darko Podnar</item>
    </izvorni_sadrzaj>
    <derivirana_varijabla naziv="DomainObject.Predmet.ProtuStrankaListFormatedWithAdressOIB_1">
      <item>Tranquillitas savjetovanje j.d.o.o. za usluge savjetovanja, OIB 71010437527, Male putine 19, 10000 Zagreb zastupanog po punomoćniku Darko Podnar</item>
    </derivirana_varijabla>
  </DomainObject.Predmet.ProtuStrankaListFormatedWithAdressOIB>
  <DomainObject.Predmet.ProtuStrankaListNazivFormated>
    <izvorni_sadrzaj>
      <item>Tranquillitas savjetovanje j.d.o.o. za usluge savjetovanja</item>
    </izvorni_sadrzaj>
    <derivirana_varijabla naziv="DomainObject.Predmet.ProtuStrankaListNazivFormated_1">
      <item>Tranquillitas savjetovanje j.d.o.o. za usluge savjetovanja</item>
    </derivirana_varijabla>
  </DomainObject.Predmet.ProtuStrankaListNazivFormated>
  <DomainObject.Predmet.ProtuStrankaListNazivFormatedOIB>
    <izvorni_sadrzaj>
      <item>Tranquillitas savjetovanje j.d.o.o. za usluge savjetovanja, OIB 71010437527</item>
    </izvorni_sadrzaj>
    <derivirana_varijabla naziv="DomainObject.Predmet.ProtuStrankaListNazivFormatedOIB_1">
      <item>Tranquillitas savjetovanje j.d.o.o. za usluge savjetovanja, OIB 71010437527</item>
    </derivirana_varijabla>
  </DomainObject.Predmet.ProtuStrankaListNazivFormatedOIB>
  <DomainObject.Predmet.OstaliListFormated>
    <izvorni_sadrzaj>
      <item>Darko Podnar punomoćnik sudionika u postupku Tranquillitas savjetovanje j.d.o.o. za usluge savjetovanja</item>
    </izvorni_sadrzaj>
    <derivirana_varijabla naziv="DomainObject.Predmet.OstaliListFormated_1">
      <item>Darko Podnar punomoćnik sudionika u postupku Tranquillitas savjetovanje j.d.o.o. za usluge savjetovanja</item>
    </derivirana_varijabla>
  </DomainObject.Predmet.OstaliListFormated>
  <DomainObject.Predmet.OstaliListFormatedOIB>
    <izvorni_sadrzaj>
      <item>Darko Podnar, OIB 63731827676 punomoćnik sudionika u postupku Tranquillitas savjetovanje j.d.o.o. za usluge savjetovanja</item>
    </izvorni_sadrzaj>
    <derivirana_varijabla naziv="DomainObject.Predmet.OstaliListFormatedOIB_1">
      <item>Darko Podnar, OIB 63731827676 punomoćnik sudionika u postupku Tranquillitas savjetovanje j.d.o.o. za usluge savjetovanja</item>
    </derivirana_varijabla>
  </DomainObject.Predmet.OstaliListFormatedOIB>
  <DomainObject.Predmet.OstaliListFormatedWithAdress>
    <izvorni_sadrzaj>
      <item>Darko Podnar, Male Putine 19, 10000 Zagreb punomoćnik sudionika u postupku Tranquillitas savjetovanje j.d.o.o. za usluge savjetovanja</item>
    </izvorni_sadrzaj>
    <derivirana_varijabla naziv="DomainObject.Predmet.OstaliListFormatedWithAdress_1">
      <item>Darko Podnar, Male Putine 19, 10000 Zagreb punomoćnik sudionika u postupku Tranquillitas savjetovanje j.d.o.o. za usluge savjetovanja</item>
    </derivirana_varijabla>
  </DomainObject.Predmet.OstaliListFormatedWithAdress>
  <DomainObject.Predmet.OstaliListFormatedWithAdressOIB>
    <izvorni_sadrzaj>
      <item>Darko Podnar, OIB 63731827676, Male Putine 19, 10000 Zagreb punomoćnik sudionika u postupku Tranquillitas savjetovanje j.d.o.o. za usluge savjetovanja</item>
    </izvorni_sadrzaj>
    <derivirana_varijabla naziv="DomainObject.Predmet.OstaliListFormatedWithAdressOIB_1">
      <item>Darko Podnar, OIB 63731827676, Male Putine 19, 10000 Zagreb punomoćnik sudionika u postupku Tranquillitas savjetovanje j.d.o.o. za usluge savjetovanja</item>
    </derivirana_varijabla>
  </DomainObject.Predmet.OstaliListFormatedWithAdressOIB>
  <DomainObject.Predmet.OstaliListNazivFormated>
    <izvorni_sadrzaj>
      <item>Darko Podnar</item>
    </izvorni_sadrzaj>
    <derivirana_varijabla naziv="DomainObject.Predmet.OstaliListNazivFormated_1">
      <item>Darko Podnar</item>
    </derivirana_varijabla>
  </DomainObject.Predmet.OstaliListNazivFormated>
  <DomainObject.Predmet.OstaliListNazivFormatedOIB>
    <izvorni_sadrzaj>
      <item>Darko Podnar, OIB 63731827676</item>
    </izvorni_sadrzaj>
    <derivirana_varijabla naziv="DomainObject.Predmet.OstaliListNazivFormatedOIB_1"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Tranquillitas savjetovanje j.d.o.o. za usluge savjetovanja</izvorni_sadrzaj>
    <derivirana_varijabla naziv="DomainObject.Predmet.ProtustrankaIDrugi_1">Tranquillitas savjetovanje j.d.o.o. za usluge savjetovanja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Tranquillitas savjetovanje j.d.o.o. za usluge savjetovanja, OIB 71010437527, Male putine 19, 10000 Zagreb</izvorni_sadrzaj>
    <derivirana_varijabla naziv="DomainObject.Predmet.ProtustrankaIDrugiAdressOIB_1">Tranquillitas savjetovanje j.d.o.o. za usluge savjetovanja, OIB 71010437527, Male putine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Tranquillitas savjetovanje j.d.o.o. za usluge savjetovanja</item>
      <item>FINA Regionalni centar Zagreb</item>
      <item>Darko Podnar</item>
    </izvorni_sadrzaj>
    <derivirana_varijabla naziv="DomainObject.Predmet.SudioniciListNaziv_1">
      <item>Tranquillitas savjetovanje j.d.o.o. za usluge savjetovanja</item>
      <item>FINA Regionalni centar Zagreb</item>
      <item>Darko Podnar</item>
    </derivirana_varijabla>
  </DomainObject.Predmet.SudioniciListNaziv>
  <DomainObject.Predmet.SudioniciListAdressOIB>
    <izvorni_sadrzaj>
      <item>Tranquillitas savjetovanje j.d.o.o. za usluge savjetovanja, OIB 71010437527, Male putine 19,10000 Zagreb</item>
      <item>FINA Regionalni centar Zagreb, OIB 85821130368, Trg svibanjskih žrtava 1995. 1,10000 Zagreb</item>
      <item>Darko Podnar, OIB 63731827676, Male Putine 19,10000 Zagreb</item>
    </izvorni_sadrzaj>
    <derivirana_varijabla naziv="DomainObject.Predmet.SudioniciListAdressOIB_1">
      <item>Tranquillitas savjetovanje j.d.o.o. za usluge savjetovanja, OIB 71010437527, Male putine 19,10000 Zagreb</item>
      <item>FINA Regionalni centar Zagreb, OIB 85821130368, Trg svibanjskih žrtava 1995. 1,10000 Zagreb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71010437527</item>
      <item>, OIB 85821130368</item>
      <item>, OIB 63731827676</item>
    </izvorni_sadrzaj>
    <derivirana_varijabla naziv="DomainObject.Predmet.SudioniciListNazivOIB_1">
      <item>, OIB 71010437527</item>
      <item>, OIB 85821130368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FEEE7-B62A-4F8E-A859-A6B51090C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1349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2018-05-14T06:59:00Z</dcterms:created>
  <dc:creator>ilukac</dc:creator>
  <cp:lastModifiedBy>Ljubica Radošević</cp:lastModifiedBy>
  <cp:lastPrinted>2018-05-15T09:19:00Z</cp:lastPrinted>
  <dcterms:modified xmlns:xsi="http://www.w3.org/2001/XMLSchema-instance" xsi:type="dcterms:W3CDTF">2018-05-15T09:19:00Z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(St-904-18--oglas - oglasna i zz(novo).docx)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