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e1d1" w14:paraId="463e1d1" w:rsidRDefault="009642C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1373505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42C3" w:rsidP="009642C3" w:rsidR="00AE649C">
      <w:pPr>
        <w:pStyle w:val="Bezproreda"/>
      </w:pPr>
      <w:r>
        <w:t xml:space="preserve">     Republika Hrvatska</w:t>
      </w:r>
    </w:p>
    <w:p w:rsidRDefault="009642C3" w:rsidP="009642C3" w:rsidR="009642C3">
      <w:pPr>
        <w:pStyle w:val="Bezproreda"/>
      </w:pPr>
      <w:r>
        <w:t>Trgovački sud u Bjelovaru</w:t>
      </w:r>
    </w:p>
    <w:p w:rsidRDefault="009642C3" w:rsidP="009642C3" w:rsidR="009642C3" w:rsidRPr="009642C3">
      <w:pPr>
        <w:pStyle w:val="Bezproreda"/>
        <w:spacing w:after="0"/>
        <w:rPr>
          <w:szCs w:val="20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9642C3">
        <w:rPr>
          <w:szCs w:val="20"/>
        </w:rPr>
        <w:t xml:space="preserve">                                                                                                                                                           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>Poslovni broj: 6 St-804/2017-2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C3" w:rsidP="009642C3" w:rsidR="009642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>O G L A S</w:t>
      </w:r>
    </w:p>
    <w:p w:rsidRDefault="009642C3" w:rsidP="009642C3" w:rsidR="009642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EMMITEK društvo s ograničenom odgovornošću za trgovinu, proizvodnju i usluge,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Pepelana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Pepelana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23, MBS: 010097556, OIB: 50687386301, koji se vodi kod ovoga suda pod poslovnim brojem St-804/2017, temeljem odredbe čl.430., 431. i 434. Stečajnog zakona (Narodne novine br. 71/15), objavljuje: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1. Na dan 25. listopada 2017. dužnik u Očevidniku redoslijeda osnova za plaćanje ima evidentirane neizvršene osnove za plaćanje u ukupnom iznosu od 75.616,90 kn, u koji iznos je uračunata kamata i naknada Financijske agencije za provedbu ovrhe na novčanim sredstvima.  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2. Poziva se osoba ovlaštena za zastupanje dužnika –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Rosella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Paliani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, Italija,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Deruta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Ripabianca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str.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E.V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.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Del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Belvedere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Basso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6, OIB: 97889764728 i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Andrea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Caporicci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, Italija,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Deruta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Ripabianca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str.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E.V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.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Del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Belveder </w:t>
      </w:r>
      <w:proofErr w:type="spellStart"/>
      <w:r w:rsidRPr="009642C3">
        <w:rPr>
          <w:rFonts w:cs="Times New Roman" w:eastAsia="Times New Roman"/>
          <w:szCs w:val="20"/>
          <w:lang w:eastAsia="hr-HR"/>
        </w:rPr>
        <w:t>Basso</w:t>
      </w:r>
      <w:proofErr w:type="spellEnd"/>
      <w:r w:rsidRPr="009642C3">
        <w:rPr>
          <w:rFonts w:cs="Times New Roman" w:eastAsia="Times New Roman"/>
          <w:szCs w:val="20"/>
          <w:lang w:eastAsia="hr-HR"/>
        </w:rPr>
        <w:t xml:space="preserve"> 6, OIB: 33643071732, da u roku od 15 dana od objave ovog oglasa na mrežnoj stranici e-Oglasna ploča Trgovačkog suda u Bjelovaru podnese sudu javnobilježnički ovjerovljen popis imovine i obveza na propisanom obrascu.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Bjelovar 8. studenog 2017.          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             Viši sudski savjetnik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642C3">
        <w:rPr>
          <w:rFonts w:cs="Times New Roman" w:eastAsia="Times New Roman"/>
          <w:szCs w:val="20"/>
          <w:lang w:eastAsia="hr-HR"/>
        </w:rPr>
        <w:t xml:space="preserve">                    Siniša Rajnović</w:t>
      </w: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C3" w:rsidP="009642C3" w:rsidR="009642C3" w:rsidRPr="009642C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2C3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St-804/2017-2</izvorni_sadrzaj>
    <derivirana_varijabla naziv="DomainObject.Oznaka_1">St-804/2017-2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St-804/2017</izvorni_sadrzaj>
    <derivirana_varijabla naziv="DomainObject.Predmet.OznakaBroj_1">St-804/2017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EMMITEK društvo s ograničenom odgovornošću za trgovinu, proizvodnju i usluge</izvorni_sadrzaj>
    <derivirana_varijabla naziv="DomainObject.Predmet.ProtustrankaFormated_1">  EMMITEK društvo s ograničenom odgovornošću za trgovinu, proizvodnju i usluge</derivirana_varijabla>
  </DomainObject.Predmet.ProtustrankaFormated>
  <DomainObject.Predmet.ProtustrankaFormatedOIB>
    <izvorni_sadrzaj>  EMMITEK društvo s ograničenom odgovornošću za trgovinu, proizvodnju i usluge, OIB 50687386301</izvorni_sadrzaj>
    <derivirana_varijabla naziv="DomainObject.Predmet.ProtustrankaFormatedOIB_1">  EMMITEK društvo s ograničenom odgovornošću za trgovinu, proizvodnju i usluge, OIB 50687386301</derivirana_varijabla>
  </DomainObject.Predmet.ProtustrankaFormatedOIB>
  <DomainObject.Predmet.ProtustrankaFormatedWithAdress>
    <izvorni_sadrzaj> EMMITEK društvo s ograničenom odgovornošću za trgovinu, proizvodnju i usluge, Pepelana 23, 33410 Pepelana</izvorni_sadrzaj>
    <derivirana_varijabla naziv="DomainObject.Predmet.ProtustrankaFormatedWithAdress_1"> EMMITEK društvo s ograničenom odgovornošću za trgovinu, proizvodnju i usluge, Pepelana 23, 33410 Pepelana</derivirana_varijabla>
  </DomainObject.Predmet.ProtustrankaFormatedWithAdress>
  <DomainObject.Predmet.ProtustrankaFormatedWithAdressOIB>
    <izvorni_sadrzaj> EMMITEK društvo s ograničenom odgovornošću za trgovinu, proizvodnju i usluge, OIB 50687386301, Pepelana 23, 33410 Pepelana</izvorni_sadrzaj>
    <derivirana_varijabla naziv="DomainObject.Predmet.ProtustrankaFormatedWithAdressOIB_1"> EMMITEK društvo s ograničenom odgovornošću za trgovinu, proizvodnju i usluge, OIB 50687386301, Pepelana 23, 33410 Pepelana</derivirana_varijabla>
  </DomainObject.Predmet.ProtustrankaFormatedWithAdressOIB>
  <DomainObject.Predmet.ProtustrankaWithAdress>
    <izvorni_sadrzaj>EMMITEK društvo s ograničenom odgovornošću za trgovinu, proizvodnju i usluge Pepelana 23, 33410 Pepelana</izvorni_sadrzaj>
    <derivirana_varijabla naziv="DomainObject.Predmet.ProtustrankaWithAdress_1">EMMITEK društvo s ograničenom odgovornošću za trgovinu, proizvodnju i usluge Pepelana 23, 33410 Pepelana</derivirana_varijabla>
  </DomainObject.Predmet.ProtustrankaWithAdress>
  <DomainObject.Predmet.ProtustrankaWithAdressOIB>
    <izvorni_sadrzaj>EMMITEK društvo s ograničenom odgovornošću za trgovinu, proizvodnju i usluge, OIB 50687386301, Pepelana 23, 33410 Pepelana</izvorni_sadrzaj>
    <derivirana_varijabla naziv="DomainObject.Predmet.ProtustrankaWithAdressOIB_1">EMMITEK društvo s ograničenom odgovornošću za trgovinu, proizvodnju i usluge, OIB 50687386301, Pepelana 23, 33410 Pepelana</derivirana_varijabla>
  </DomainObject.Predmet.ProtustrankaWithAdressOIB>
  <DomainObject.Predmet.ProtustrankaNazivFormated>
    <izvorni_sadrzaj>EMMITEK društvo s ograničenom odgovornošću za trgovinu, proizvodnju i usluge</izvorni_sadrzaj>
    <derivirana_varijabla naziv="DomainObject.Predmet.ProtustrankaNazivFormated_1">EMMITEK društvo s ograničenom odgovornošću za trgovinu, proizvodnju i usluge</derivirana_varijabla>
  </DomainObject.Predmet.ProtustrankaNazivFormated>
  <DomainObject.Predmet.ProtustrankaNazivFormatedOIB>
    <izvorni_sadrzaj>EMMITEK društvo s ograničenom odgovornošću za trgovinu, proizvodnju i usluge, OIB 50687386301</izvorni_sadrzaj>
    <derivirana_varijabla naziv="DomainObject.Predmet.ProtustrankaNazivFormatedOIB_1">EMMITEK društvo s ograničenom odgovornošću za trgovinu, proizvodnju i usluge, OIB 50687386301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EMMITEK društvo s ograničenom odgovornošću za trgovinu, proizvodnju i usluge</item>
    </izvorni_sadrzaj>
    <derivirana_varijabla naziv="DomainObject.Predmet.ProtuStrankaListFormated_1">
      <item>EMMITEK društvo s ograničenom odgovornošću za trgovinu, proizvodnju i usluge</item>
    </derivirana_varijabla>
  </DomainObject.Predmet.ProtuStrankaListFormated>
  <DomainObject.Predmet.ProtuStrankaListFormatedOIB>
    <izvorni_sadrzaj>
      <item>EMMITEK društvo s ograničenom odgovornošću za trgovinu, proizvodnju i usluge, OIB 50687386301</item>
    </izvorni_sadrzaj>
    <derivirana_varijabla naziv="DomainObject.Predmet.ProtuStrankaListFormatedOIB_1">
      <item>EMMITEK društvo s ograničenom odgovornošću za trgovinu, proizvodnju i usluge, OIB 50687386301</item>
    </derivirana_varijabla>
  </DomainObject.Predmet.ProtuStrankaListFormatedOIB>
  <DomainObject.Predmet.ProtuStrankaListFormatedWithAdress>
    <izvorni_sadrzaj>
      <item>EMMITEK društvo s ograničenom odgovornošću za trgovinu, proizvodnju i usluge, Pepelana 23, 33410 Pepelana</item>
    </izvorni_sadrzaj>
    <derivirana_varijabla naziv="DomainObject.Predmet.ProtuStrankaListFormatedWithAdress_1">
      <item>EMMITEK društvo s ograničenom odgovornošću za trgovinu, proizvodnju i usluge, Pepelana 23, 33410 Pepelana</item>
    </derivirana_varijabla>
  </DomainObject.Predmet.ProtuStrankaListFormatedWithAdress>
  <DomainObject.Predmet.ProtuStrankaListFormatedWithAdressOIB>
    <izvorni_sadrzaj>
      <item>EMMITEK društvo s ograničenom odgovornošću za trgovinu, proizvodnju i usluge, OIB 50687386301, Pepelana 23, 33410 Pepelana</item>
    </izvorni_sadrzaj>
    <derivirana_varijabla naziv="DomainObject.Predmet.ProtuStrankaListFormatedWithAdressOIB_1">
      <item>EMMITEK društvo s ograničenom odgovornošću za trgovinu, proizvodnju i usluge, OIB 50687386301, Pepelana 23, 33410 Pepelana</item>
    </derivirana_varijabla>
  </DomainObject.Predmet.ProtuStrankaListFormatedWithAdressOIB>
  <DomainObject.Predmet.ProtuStrankaListNazivFormated>
    <izvorni_sadrzaj>
      <item>EMMITEK društvo s ograničenom odgovornošću za trgovinu, proizvodnju i usluge</item>
    </izvorni_sadrzaj>
    <derivirana_varijabla naziv="DomainObject.Predmet.ProtuStrankaListNazivFormated_1">
      <item>EMMITEK društvo s ograničenom odgovornošću za trgovinu, proizvodnju i usluge</item>
    </derivirana_varijabla>
  </DomainObject.Predmet.ProtuStrankaListNazivFormated>
  <DomainObject.Predmet.ProtuStrankaListNazivFormatedOIB>
    <izvorni_sadrzaj>
      <item>EMMITEK društvo s ograničenom odgovornošću za trgovinu, proizvodnju i usluge, OIB 50687386301</item>
    </izvorni_sadrzaj>
    <derivirana_varijabla naziv="DomainObject.Predmet.ProtuStrankaListNazivFormatedOIB_1">
      <item>EMMITEK društvo s ograničenom odgovornošću za trgovinu, proizvodnju i usluge, OIB 50687386301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St-804/2017-2</izvorni_sadrzaj>
    <derivirana_varijabla naziv="DomainObject.PoslovniBrojDokumenta_1">St-804/2017-2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EMMITEK društvo s ograničenom odgovornošću za trgovinu, proizvodnju i usluge</izvorni_sadrzaj>
    <derivirana_varijabla naziv="DomainObject.Predmet.ProtustrankaIDrugi_1">EMMITEK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EMMITEK društvo s ograničenom odgovornošću za trgovinu, proizvodnju i usluge, OIB 50687386301, Pepelana 23, 33410 Pepelana</izvorni_sadrzaj>
    <derivirana_varijabla naziv="DomainObject.Predmet.ProtustrankaIDrugiAdressOIB_1">EMMITEK društvo s ograničenom odgovornošću za trgovinu, proizvodnju i usluge, OIB 50687386301, Pepelana 23, 33410 Pepelana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EMMITEK društvo s ograničenom odgovornošću za trgovinu, proizvodnju i usluge</item>
    </izvorni_sadrzaj>
    <derivirana_varijabla naziv="DomainObject.Predmet.SudioniciListNaziv_1">
      <item>FINANCIJSKA AGENCIJA, RC ZAGREB, Podružnica Bjelovar</item>
      <item>EMMITEK društvo s ograničenom odgovornošću za trgovinu,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EMMITEK društvo s ograničenom odgovornošću za trgovinu, proizvodnju i usluge, OIB 50687386301, Pepelana 23,33410 Pepelana</item>
    </izvorni_sadrzaj>
    <derivirana_varijabla naziv="DomainObject.Predmet.SudioniciListAdressOIB_1">
      <item>FINANCIJSKA AGENCIJA, RC ZAGREB, Podružnica Bjelovar, OIB 85821130368, F. Supila 4,43000 Bjelovar</item>
      <item>EMMITEK društvo s ograničenom odgovornošću za trgovinu, proizvodnju i usluge, OIB 50687386301, Pepelana 23,33410 Pepelana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A2C69-E02B-4DFE-A047-17B096F1E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1831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2017-11-08T12:56:00Z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