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A7278" w:rsidR="00B90859" w:rsidRPr="00DD5368">
        <w:tc>
          <w:tcPr>
            <w:tcW w:type="dxa" w:w="2829"/>
            <w:shd w:fill="auto" w:color="auto" w:val="clear"/>
          </w:tcPr>
          <w:p w:rsidRDefault="00B90859" w:rsidP="00D1407E" w:rsidR="00B90859" w:rsidRPr="00DD536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D536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859" w:rsidP="00D1407E" w:rsidR="00B90859" w:rsidRPr="00DD536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D536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90859" w:rsidP="00D1407E" w:rsidR="00B90859" w:rsidRPr="00DD536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D536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B90859" w:rsidP="00D1407E" w:rsidR="00B90859" w:rsidRPr="00DD536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D536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32cb8d" w14:paraId="a32cb8d" w:rsidRDefault="00B90859" w:rsidP="00D1407E" w:rsidR="00B90859" w:rsidRPr="00DD5368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A7278" w:rsidR="00C308B5" w:rsidRPr="00DD5368">
        <w:trPr>
          <w:jc w:val="right"/>
        </w:trPr>
        <w:tc>
          <w:tcPr>
            <w:tcW w:type="dxa" w:w="4320"/>
          </w:tcPr>
          <w:p w:rsidRDefault="00C308B5" w:rsidP="00D1407E" w:rsidR="00C308B5" w:rsidRPr="00DD536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D536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 St-</w:t>
            </w:r>
            <w:r w:rsidR="00D1407E" w:rsidRPr="00DD536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268/2015</w:t>
            </w:r>
          </w:p>
        </w:tc>
      </w:tr>
    </w:tbl>
    <w:p w:rsidRDefault="00C308B5" w:rsidP="00D1407E" w:rsidR="00C308B5" w:rsidRPr="00DD53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D1407E" w:rsidR="00B90859" w:rsidRPr="00DD53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D1407E" w:rsidR="00B90859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Dužnik:  </w:t>
      </w:r>
      <w:r w:rsidR="00D1407E" w:rsidRPr="00DD5368">
        <w:rPr>
          <w:rFonts w:cs="Times New Roman" w:hAnsi="Times New Roman" w:ascii="Times New Roman"/>
          <w:sz w:val="24"/>
          <w:szCs w:val="24"/>
        </w:rPr>
        <w:t xml:space="preserve">HAMER d.o.o. u stečaju, Čakovec, Marije Jurić-Zagorke 14, OIB: 66308082006, zastupanom po stečajnom upravitelju Stanku </w:t>
      </w:r>
      <w:proofErr w:type="spellStart"/>
      <w:r w:rsidR="00D1407E" w:rsidRPr="00DD5368">
        <w:rPr>
          <w:rFonts w:cs="Times New Roman" w:hAnsi="Times New Roman" w:ascii="Times New Roman"/>
          <w:sz w:val="24"/>
          <w:szCs w:val="24"/>
        </w:rPr>
        <w:t>Makaru</w:t>
      </w:r>
      <w:proofErr w:type="spellEnd"/>
    </w:p>
    <w:p w:rsidRDefault="00C308B5" w:rsidP="00D1407E" w:rsidR="00C308B5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859" w:rsidP="00D1407E" w:rsidR="00B90859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Radi:      </w:t>
      </w:r>
    </w:p>
    <w:p w:rsidRDefault="00B90859" w:rsidP="00D1407E" w:rsidR="00B90859" w:rsidRPr="00DD53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D1407E" w:rsidR="00B90859" w:rsidRPr="00DD5368">
      <w:pPr>
        <w:spacing w:lineRule="auto" w:line="240" w:after="0"/>
        <w:jc w:val="center"/>
        <w:rPr>
          <w:rFonts w:cs="Times New Roman" w:hAnsi="Times New Roman" w:ascii="Times New Roman"/>
          <w:bCs/>
          <w:caps/>
          <w:spacing w:val="100"/>
          <w:sz w:val="24"/>
          <w:szCs w:val="24"/>
        </w:rPr>
      </w:pPr>
      <w:r w:rsidRPr="003975A3">
        <w:rPr>
          <w:rStyle w:val="PozadinaSvijetloZuta"/>
        </w:rPr>
        <w:t>  </w:t>
      </w:r>
      <w:r w:rsidRPr="00DD5368">
        <w:rPr>
          <w:rFonts w:cs="Times New Roman"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B90859" w:rsidP="00D1407E" w:rsidR="00B90859" w:rsidRPr="00DD53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0859" w:rsidP="00D1407E" w:rsidR="00F76FDC" w:rsidRPr="00DD53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na ročište za diobu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kupovnine</w:t>
      </w:r>
      <w:proofErr w:type="spellEnd"/>
    </w:p>
    <w:p w:rsidRDefault="00B90859" w:rsidP="00D1407E" w:rsidR="00B90859" w:rsidRPr="00DD53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0859" w:rsidP="00D1407E" w:rsidR="00B90859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90859" w:rsidP="00D1407E" w:rsidR="00B90859" w:rsidRPr="00DD5368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DD5368">
        <w:rPr>
          <w:rFonts w:cs="Times New Roman"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DD5368">
        <w:rPr>
          <w:rFonts w:cs="Times New Roman" w:hAnsi="Times New Roman" w:ascii="Times New Roman"/>
          <w:sz w:val="24"/>
          <w:szCs w:val="24"/>
          <w:lang w:eastAsia="hr-HR"/>
        </w:rPr>
        <w:t>kupovnine</w:t>
      </w:r>
      <w:proofErr w:type="spellEnd"/>
      <w:r w:rsidRPr="00DD5368">
        <w:rPr>
          <w:rFonts w:cs="Times New Roman" w:hAnsi="Times New Roman" w:ascii="Times New Roman"/>
          <w:sz w:val="24"/>
          <w:szCs w:val="24"/>
          <w:lang w:eastAsia="hr-HR"/>
        </w:rPr>
        <w:t xml:space="preserve"> u gornjem predmetu kao stranke u ovom postupku za dan</w:t>
      </w:r>
    </w:p>
    <w:p w:rsidRDefault="00CE0F3A" w:rsidP="00D1407E" w:rsidR="00CE0F3A" w:rsidRPr="00DD536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lang w:eastAsia="hr-HR"/>
        </w:rPr>
      </w:pPr>
    </w:p>
    <w:p w:rsidRDefault="00D1407E" w:rsidP="00D1407E" w:rsidR="00CE0F3A" w:rsidRPr="00DD536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DD5368">
        <w:rPr>
          <w:rFonts w:cs="Times New Roman" w:hAnsi="Times New Roman" w:ascii="Times New Roman"/>
          <w:b/>
          <w:sz w:val="24"/>
          <w:szCs w:val="24"/>
          <w:lang w:eastAsia="hr-HR"/>
        </w:rPr>
        <w:t>7</w:t>
      </w:r>
      <w:r w:rsidR="00CE0F3A" w:rsidRPr="00DD5368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. veljače 2019. u </w:t>
      </w:r>
      <w:r w:rsidRPr="00DD5368">
        <w:rPr>
          <w:rFonts w:cs="Times New Roman" w:hAnsi="Times New Roman" w:ascii="Times New Roman"/>
          <w:b/>
          <w:sz w:val="24"/>
          <w:szCs w:val="24"/>
          <w:lang w:eastAsia="hr-HR"/>
        </w:rPr>
        <w:t>12</w:t>
      </w:r>
      <w:r w:rsidR="00CE0F3A" w:rsidRPr="00DD5368">
        <w:rPr>
          <w:rFonts w:cs="Times New Roman" w:hAnsi="Times New Roman" w:ascii="Times New Roman"/>
          <w:b/>
          <w:sz w:val="24"/>
          <w:szCs w:val="24"/>
          <w:lang w:eastAsia="hr-HR"/>
        </w:rPr>
        <w:t>:00 sati, u ovaj sud, soba broj 230</w:t>
      </w:r>
    </w:p>
    <w:p w:rsidRDefault="00B90859" w:rsidP="00D1407E" w:rsidR="00B90859" w:rsidRPr="00DD53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1407E" w:rsidP="00D1407E" w:rsidR="00D1407E" w:rsidRPr="00DD5368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DD5368">
        <w:rPr>
          <w:rFonts w:cs="Times New Roman" w:hAnsi="Times New Roman" w:ascii="Times New Roman"/>
          <w:sz w:val="24"/>
          <w:szCs w:val="24"/>
          <w:lang w:eastAsia="hr-HR"/>
        </w:rPr>
        <w:t xml:space="preserve">Na ročištu se raspravlja o namirenju vjerovnika te drugih osoba koje postavljaju zahtjev za namirenje ostvaren prodajom nekretnina dužnika i to: </w:t>
      </w:r>
    </w:p>
    <w:p w:rsidRDefault="00D1407E" w:rsidP="00D1407E" w:rsidR="00D1407E" w:rsidRPr="00DD5368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1407E" w:rsidP="00D1407E" w:rsidR="00D1407E" w:rsidRPr="00DD5368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DD5368">
        <w:rPr>
          <w:rFonts w:cs="Times New Roman" w:hAnsi="Times New Roman" w:ascii="Times New Roman"/>
          <w:szCs w:val="24"/>
        </w:rPr>
        <w:t xml:space="preserve">nekretnine upisane u </w:t>
      </w:r>
      <w:proofErr w:type="spellStart"/>
      <w:r w:rsidRPr="00DD5368">
        <w:rPr>
          <w:rFonts w:cs="Times New Roman" w:hAnsi="Times New Roman" w:ascii="Times New Roman"/>
          <w:szCs w:val="24"/>
        </w:rPr>
        <w:t>z.k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. uložak 630, k.o. </w:t>
      </w:r>
      <w:proofErr w:type="spellStart"/>
      <w:r w:rsidRPr="00DD5368">
        <w:rPr>
          <w:rFonts w:cs="Times New Roman" w:hAnsi="Times New Roman" w:ascii="Times New Roman"/>
          <w:szCs w:val="24"/>
        </w:rPr>
        <w:t>Šenkovec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, </w:t>
      </w:r>
    </w:p>
    <w:p w:rsidRDefault="00D1407E" w:rsidP="00D1407E" w:rsidR="00D1407E" w:rsidRPr="00DD536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Cs w:val="24"/>
        </w:rPr>
      </w:pPr>
      <w:r w:rsidRPr="00DD5368">
        <w:rPr>
          <w:rFonts w:cs="Times New Roman" w:hAnsi="Times New Roman" w:ascii="Times New Roman"/>
          <w:szCs w:val="24"/>
        </w:rPr>
        <w:t xml:space="preserve">čestica br. 41/166 oranica Valenta </w:t>
      </w:r>
      <w:proofErr w:type="spellStart"/>
      <w:r w:rsidRPr="00DD5368">
        <w:rPr>
          <w:rFonts w:cs="Times New Roman" w:hAnsi="Times New Roman" w:ascii="Times New Roman"/>
          <w:szCs w:val="24"/>
        </w:rPr>
        <w:t>Morandinija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površine 249 m</w:t>
      </w:r>
      <w:r w:rsidRPr="00DD5368">
        <w:rPr>
          <w:rFonts w:cs="Times New Roman" w:hAnsi="Times New Roman" w:ascii="Times New Roman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Cs w:val="24"/>
        </w:rPr>
        <w:t xml:space="preserve">, </w:t>
      </w:r>
    </w:p>
    <w:p w:rsidRDefault="00D1407E" w:rsidP="00D1407E" w:rsidR="00D1407E" w:rsidRPr="00DD536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Cs w:val="24"/>
        </w:rPr>
      </w:pPr>
      <w:r w:rsidRPr="00DD5368">
        <w:rPr>
          <w:rFonts w:cs="Times New Roman" w:hAnsi="Times New Roman" w:ascii="Times New Roman"/>
          <w:szCs w:val="24"/>
        </w:rPr>
        <w:t xml:space="preserve">čestica br. 41/167 dvorište Valenta </w:t>
      </w:r>
      <w:proofErr w:type="spellStart"/>
      <w:r w:rsidRPr="00DD5368">
        <w:rPr>
          <w:rFonts w:cs="Times New Roman" w:hAnsi="Times New Roman" w:ascii="Times New Roman"/>
          <w:szCs w:val="24"/>
        </w:rPr>
        <w:t>Morandinija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površine 8070 m</w:t>
      </w:r>
      <w:r w:rsidRPr="00DD5368">
        <w:rPr>
          <w:rFonts w:cs="Times New Roman" w:hAnsi="Times New Roman" w:ascii="Times New Roman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Cs w:val="24"/>
        </w:rPr>
        <w:t xml:space="preserve">, poslovna zgrada </w:t>
      </w:r>
      <w:proofErr w:type="spellStart"/>
      <w:r w:rsidRPr="00DD5368">
        <w:rPr>
          <w:rFonts w:cs="Times New Roman" w:hAnsi="Times New Roman" w:ascii="Times New Roman"/>
          <w:szCs w:val="24"/>
        </w:rPr>
        <w:t>k.b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. 23 Valenta </w:t>
      </w:r>
      <w:proofErr w:type="spellStart"/>
      <w:r w:rsidRPr="00DD5368">
        <w:rPr>
          <w:rFonts w:cs="Times New Roman" w:hAnsi="Times New Roman" w:ascii="Times New Roman"/>
          <w:szCs w:val="24"/>
        </w:rPr>
        <w:t>Morandinija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površine 1243 m</w:t>
      </w:r>
      <w:r w:rsidRPr="00DD5368">
        <w:rPr>
          <w:rFonts w:cs="Times New Roman" w:hAnsi="Times New Roman" w:ascii="Times New Roman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Cs w:val="24"/>
        </w:rPr>
        <w:t>, ukupno 9313 m</w:t>
      </w:r>
      <w:r w:rsidRPr="00DD5368">
        <w:rPr>
          <w:rFonts w:cs="Times New Roman" w:hAnsi="Times New Roman" w:ascii="Times New Roman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Cs w:val="24"/>
        </w:rPr>
        <w:t xml:space="preserve"> </w:t>
      </w:r>
    </w:p>
    <w:p w:rsidRDefault="00D1407E" w:rsidP="00D1407E" w:rsidR="00D1407E" w:rsidRPr="00DD536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Cs w:val="24"/>
        </w:rPr>
      </w:pPr>
      <w:r w:rsidRPr="00DD5368">
        <w:rPr>
          <w:rFonts w:cs="Times New Roman" w:hAnsi="Times New Roman" w:ascii="Times New Roman"/>
          <w:szCs w:val="24"/>
        </w:rPr>
        <w:t xml:space="preserve">čestica br. 41/168 oranica Ulica V. </w:t>
      </w:r>
      <w:proofErr w:type="spellStart"/>
      <w:r w:rsidRPr="00DD5368">
        <w:rPr>
          <w:rFonts w:cs="Times New Roman" w:hAnsi="Times New Roman" w:ascii="Times New Roman"/>
          <w:szCs w:val="24"/>
        </w:rPr>
        <w:t>Morandinija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površine 1082 m</w:t>
      </w:r>
      <w:r w:rsidRPr="00DD5368">
        <w:rPr>
          <w:rFonts w:cs="Times New Roman" w:hAnsi="Times New Roman" w:ascii="Times New Roman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Cs w:val="24"/>
        </w:rPr>
        <w:t>, sve kat. čestice zajedno ukupne površine 10644 m</w:t>
      </w:r>
      <w:r w:rsidRPr="00DD5368">
        <w:rPr>
          <w:rFonts w:cs="Times New Roman" w:hAnsi="Times New Roman" w:ascii="Times New Roman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Cs w:val="24"/>
        </w:rPr>
        <w:t>, u 1/</w:t>
      </w:r>
      <w:proofErr w:type="spellStart"/>
      <w:r w:rsidRPr="00DD5368">
        <w:rPr>
          <w:rFonts w:cs="Times New Roman" w:hAnsi="Times New Roman" w:ascii="Times New Roman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dijela</w:t>
      </w:r>
    </w:p>
    <w:p w:rsidRDefault="00D1407E" w:rsidP="00D1407E" w:rsidR="00D1407E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nekretnine upisane u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. uložak 6367 k.o. Čakovec, čestica br. 256/2/1 mljekara i dvor površine 55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>, u 1/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dijela.</w:t>
      </w:r>
    </w:p>
    <w:p w:rsidRDefault="00D1407E" w:rsidP="00D1407E" w:rsidR="00D1407E" w:rsidRPr="00DD53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nekretnine upisane u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. ul. 4367 k.o. Čakovec čestica br. 288/2/7 stambeno poslovna građevina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Mihovljanska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ulica površine 133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 xml:space="preserve">, zgrada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Mihovljanska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ulica 232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 xml:space="preserve"> i dvorište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Mihovljanska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ulica 554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>,  ukupno 919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>, u 1/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dijela.</w:t>
      </w:r>
    </w:p>
    <w:p w:rsidRDefault="00D1407E" w:rsidP="00D1407E" w:rsidR="00D1407E" w:rsidRPr="00DD53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nekretnine upisane u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. ul. 2992 k.o. Čakovec čestica br. 1135/13/17 poslovna građevina i industrijsko dvorište površine 233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>, upisana u ZK uložak broj 2992, u 1/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dijela.</w:t>
      </w:r>
    </w:p>
    <w:p w:rsidRDefault="00D1407E" w:rsidP="00D1407E" w:rsidR="00D1407E" w:rsidRPr="00DD53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>nekretnine upisane u poduložak 1973, k.o. Čakovec, knjiga položenih ugovora, zgrada u Čakovcu, Zrinsko-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10, sagrađena na katastarskoj čestici 927/10, poslovni prostor u prizemlju, površine od 38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 xml:space="preserve"> i prostorija za smeće, u 1/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dijela.</w:t>
      </w:r>
    </w:p>
    <w:p w:rsidRDefault="00D1407E" w:rsidP="00D1407E" w:rsidR="00D1407E" w:rsidRPr="00DD53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lastRenderedPageBreak/>
        <w:t xml:space="preserve">nekretnine upisane u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. ul. E-1, k.o. Prelog, etažno vlasništvo s određenim omjerima, čestica br. 509/A/1 zgrada, dvor površine 289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D1407E" w:rsidP="00D1407E" w:rsidR="00D1407E" w:rsidRPr="00DD5368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21. Suvlasnički dio: 42/890, povezan s vlasništvom posebnog dijela nekretnine, ETAŽNO VLASNIŠTVO (E-21), 1. Poslovni prostor u prizemlju koji se sastoji od lokala, muškog i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ženkog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sanitarnog čvora površine 55,40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 xml:space="preserve"> (u elaboratu označeno crvenom bojom), u 1/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dijela.</w:t>
      </w:r>
    </w:p>
    <w:p w:rsidRDefault="00D1407E" w:rsidP="00D1407E" w:rsidR="00D1407E" w:rsidRPr="00DD53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nekretnine upisane u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. ul. E-1, k.o. Prelog, etažno vlasništvo s određenim omjerima, čestica br. 509/A/1 zgrada, dvor površine 289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407E" w:rsidP="00D1407E" w:rsidR="00D1407E" w:rsidRPr="00DD5368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>22. Suvlasnički dio: 34/890, povezan s vlasništvom posebnog dijela nekretnine, ETAŽNO VLASNIŠTVO (E-22), 1. Poslovni prostor u prizemlju koji se sastoji od lokala, kuhinje, garderobe i WC-a ukupne površine 44,00 m</w:t>
      </w:r>
      <w:r w:rsidRPr="00DD536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5368">
        <w:rPr>
          <w:rFonts w:cs="Times New Roman" w:hAnsi="Times New Roman" w:ascii="Times New Roman"/>
          <w:sz w:val="24"/>
          <w:szCs w:val="24"/>
        </w:rPr>
        <w:t xml:space="preserve"> (u elaboratu označeno plavom bojom), u 1/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DD5368">
        <w:rPr>
          <w:rFonts w:cs="Times New Roman" w:hAnsi="Times New Roman" w:ascii="Times New Roman"/>
          <w:sz w:val="24"/>
          <w:szCs w:val="24"/>
        </w:rPr>
        <w:t xml:space="preserve"> dijela.</w:t>
      </w:r>
    </w:p>
    <w:p w:rsidRDefault="00D1407E" w:rsidP="00D1407E" w:rsidR="00D1407E" w:rsidRPr="00DD5368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1407E" w:rsidP="00D1407E" w:rsidR="00D1407E" w:rsidRPr="00DD5368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DD5368">
        <w:rPr>
          <w:rFonts w:cs="Times New Roman" w:hAnsi="Times New Roman" w:asci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Pr="00DD5368">
        <w:rPr>
          <w:rFonts w:cs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Pr="00DD5368">
        <w:rPr>
          <w:rFonts w:cs="Times New Roman" w:hAnsi="Times New Roman" w:ascii="Times New Roman"/>
          <w:sz w:val="24"/>
          <w:szCs w:val="24"/>
          <w:lang w:eastAsia="hr-HR"/>
        </w:rPr>
        <w:t xml:space="preserve"> vjerovnika koji ne dođe na ročište uzeti prema stanju koje proizlazi iz spisa te da, najkasnije na ročištu za diobu, mogu drugom osporiti postojanje potraživanja, njegovu visinu i red namirenja.  </w:t>
      </w:r>
    </w:p>
    <w:p w:rsidRDefault="00D1407E" w:rsidP="00D1407E" w:rsidR="00D1407E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1407E" w:rsidP="00D1407E" w:rsidR="00D1407E" w:rsidRPr="00DD53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B82C0E" w:rsidRPr="00DD5368">
        <w:rPr>
          <w:rFonts w:cs="Times New Roman" w:hAnsi="Times New Roman" w:ascii="Times New Roman"/>
          <w:sz w:val="24"/>
          <w:szCs w:val="24"/>
        </w:rPr>
        <w:t>17. siječnja 2019</w:t>
      </w:r>
      <w:r w:rsidRPr="00DD5368">
        <w:rPr>
          <w:rFonts w:cs="Times New Roman" w:hAnsi="Times New Roman" w:ascii="Times New Roman"/>
          <w:sz w:val="24"/>
          <w:szCs w:val="24"/>
        </w:rPr>
        <w:t>.</w:t>
      </w:r>
    </w:p>
    <w:p w:rsidRDefault="00D1407E" w:rsidP="00D1407E" w:rsidR="00D1407E" w:rsidRPr="00DD536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DD5368">
        <w:rPr>
          <w:rFonts w:cs="Times New Roman" w:hAnsi="Times New Roman" w:ascii="Times New Roman"/>
          <w:sz w:val="24"/>
          <w:szCs w:val="24"/>
        </w:rPr>
        <w:tab/>
        <w:t xml:space="preserve">                Sudac:</w:t>
      </w:r>
    </w:p>
    <w:p w:rsidRDefault="00B82C0E" w:rsidP="00D1407E" w:rsidR="00B82C0E" w:rsidRPr="00DD536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</w:r>
      <w:r w:rsidRPr="00DD5368">
        <w:rPr>
          <w:rFonts w:cs="Times New Roman" w:hAnsi="Times New Roman" w:ascii="Times New Roman"/>
          <w:sz w:val="24"/>
          <w:szCs w:val="24"/>
        </w:rPr>
        <w:tab/>
        <w:t xml:space="preserve">     Iris Hatvalić Nemec, v.r.</w:t>
      </w:r>
    </w:p>
    <w:p w:rsidRDefault="00D1407E" w:rsidP="00D1407E" w:rsidR="00D1407E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C0E" w:rsidP="00D1407E" w:rsidR="00D1407E" w:rsidRPr="00DD5368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                 Za točnost </w:t>
      </w:r>
      <w:proofErr w:type="spellStart"/>
      <w:r w:rsidRPr="00DD5368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="00D1407E" w:rsidRPr="00DD536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82C0E" w:rsidP="00D1407E" w:rsidR="00B82C0E" w:rsidRPr="00DD5368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B82C0E" w:rsidP="00D1407E" w:rsidR="00B82C0E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85577B" w:rsidP="00D1407E" w:rsidR="0085577B" w:rsidRPr="00DD5368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D1407E" w:rsidP="00D1407E" w:rsidR="00D1407E" w:rsidRPr="00DD5368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D1407E" w:rsidP="00D1407E" w:rsidR="00D1407E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D1407E" w:rsidP="00D1407E" w:rsidR="00D1407E" w:rsidRPr="00DD53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5368">
        <w:rPr>
          <w:rFonts w:cs="Times New Roman" w:hAnsi="Times New Roman" w:ascii="Times New Roman"/>
          <w:sz w:val="24"/>
          <w:szCs w:val="24"/>
        </w:rPr>
        <w:t xml:space="preserve">1. </w:t>
      </w:r>
      <w:r w:rsidR="0085577B">
        <w:rPr>
          <w:rFonts w:cs="Times New Roman" w:hAnsi="Times New Roman" w:ascii="Times New Roman"/>
          <w:sz w:val="24"/>
          <w:szCs w:val="24"/>
        </w:rPr>
        <w:t xml:space="preserve">  </w:t>
      </w:r>
      <w:r w:rsidRPr="00DD5368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82C0E" w:rsidRPr="00DD5368">
        <w:rPr>
          <w:rFonts w:cs="Times New Roman" w:hAnsi="Times New Roman" w:ascii="Times New Roman"/>
          <w:sz w:val="24"/>
          <w:szCs w:val="24"/>
        </w:rPr>
        <w:t xml:space="preserve">Stanko Makar iz </w:t>
      </w:r>
      <w:proofErr w:type="spellStart"/>
      <w:r w:rsidR="00B82C0E" w:rsidRPr="00DD5368">
        <w:rPr>
          <w:rFonts w:cs="Times New Roman" w:hAnsi="Times New Roman" w:ascii="Times New Roman"/>
          <w:sz w:val="24"/>
          <w:szCs w:val="24"/>
        </w:rPr>
        <w:t>Sigetca</w:t>
      </w:r>
      <w:proofErr w:type="spellEnd"/>
      <w:r w:rsidR="00B82C0E" w:rsidRPr="00DD536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82C0E" w:rsidRPr="00DD5368">
        <w:rPr>
          <w:rFonts w:cs="Times New Roman" w:hAnsi="Times New Roman" w:ascii="Times New Roman"/>
          <w:sz w:val="24"/>
          <w:szCs w:val="24"/>
        </w:rPr>
        <w:t>Ludbreškog</w:t>
      </w:r>
      <w:proofErr w:type="spellEnd"/>
      <w:r w:rsidR="00B82C0E" w:rsidRPr="00DD5368">
        <w:rPr>
          <w:rFonts w:cs="Times New Roman" w:hAnsi="Times New Roman" w:ascii="Times New Roman"/>
          <w:sz w:val="24"/>
          <w:szCs w:val="24"/>
        </w:rPr>
        <w:t>, A. Šenoe 6</w:t>
      </w:r>
    </w:p>
    <w:p w:rsidRDefault="0085577B" w:rsidP="00D1407E" w:rsidR="00D1407E" w:rsidRPr="00DD53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proofErr w:type="spellStart"/>
      <w:r w:rsidR="00D1407E" w:rsidRPr="00DD5368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D1407E" w:rsidRPr="00DD5368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DD5368" w:rsidRPr="00DD5368">
        <w:rPr>
          <w:rFonts w:cs="Times New Roman" w:hAnsi="Times New Roman" w:ascii="Times New Roman"/>
          <w:sz w:val="24"/>
          <w:szCs w:val="24"/>
        </w:rPr>
        <w:t xml:space="preserve">LEHKEC RADOVAN, vlasnik Poljoprivrednog gospodarstva, Zagrebačka 32, </w:t>
      </w:r>
      <w:proofErr w:type="spellStart"/>
      <w:r w:rsidR="00DD5368" w:rsidRPr="00DD5368">
        <w:rPr>
          <w:rFonts w:cs="Times New Roman" w:hAnsi="Times New Roman" w:ascii="Times New Roman"/>
          <w:sz w:val="24"/>
          <w:szCs w:val="24"/>
        </w:rPr>
        <w:t>Ivanovec</w:t>
      </w:r>
      <w:proofErr w:type="spellEnd"/>
    </w:p>
    <w:p w:rsidRDefault="00D1407E" w:rsidP="00D1407E" w:rsidR="00DD5368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DD5368">
        <w:rPr>
          <w:rFonts w:cs="Times New Roman" w:hAnsi="Times New Roman" w:ascii="Times New Roman"/>
          <w:szCs w:val="24"/>
        </w:rPr>
        <w:t>Razlučni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vjerovnik </w:t>
      </w:r>
      <w:proofErr w:type="spellStart"/>
      <w:r w:rsidRPr="00DD5368">
        <w:rPr>
          <w:rFonts w:cs="Times New Roman" w:hAnsi="Times New Roman" w:ascii="Times New Roman"/>
          <w:szCs w:val="24"/>
        </w:rPr>
        <w:t>Granosta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d.o.o., Ulica Franje </w:t>
      </w:r>
      <w:proofErr w:type="spellStart"/>
      <w:r w:rsidRPr="00DD5368">
        <w:rPr>
          <w:rFonts w:cs="Times New Roman" w:hAnsi="Times New Roman" w:ascii="Times New Roman"/>
          <w:szCs w:val="24"/>
        </w:rPr>
        <w:t>Punčeca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4, </w:t>
      </w:r>
      <w:r w:rsidR="00DD5368" w:rsidRPr="00DD5368">
        <w:rPr>
          <w:rFonts w:cs="Times New Roman" w:hAnsi="Times New Roman" w:ascii="Times New Roman"/>
          <w:szCs w:val="24"/>
        </w:rPr>
        <w:t>40000 Čakovec</w:t>
      </w:r>
    </w:p>
    <w:p w:rsidRDefault="00D1407E" w:rsidP="00D1407E" w:rsidR="00D1407E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DD5368">
        <w:rPr>
          <w:rFonts w:cs="Times New Roman" w:hAnsi="Times New Roman" w:ascii="Times New Roman"/>
          <w:szCs w:val="24"/>
        </w:rPr>
        <w:t>Razlučni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vjerovnik Mladen Novak po pun. </w:t>
      </w:r>
      <w:r w:rsidR="00143421" w:rsidRPr="00DD5368">
        <w:rPr>
          <w:rFonts w:cs="Times New Roman" w:hAnsi="Times New Roman" w:ascii="Times New Roman"/>
          <w:szCs w:val="24"/>
        </w:rPr>
        <w:t xml:space="preserve">ZOU Majda Damjanović, Srećko </w:t>
      </w:r>
      <w:proofErr w:type="spellStart"/>
      <w:r w:rsidR="00143421" w:rsidRPr="00DD5368">
        <w:rPr>
          <w:rFonts w:cs="Times New Roman" w:hAnsi="Times New Roman" w:ascii="Times New Roman"/>
          <w:szCs w:val="24"/>
        </w:rPr>
        <w:t>Golenko</w:t>
      </w:r>
      <w:proofErr w:type="spellEnd"/>
      <w:r w:rsidR="00143421" w:rsidRPr="00DD5368">
        <w:rPr>
          <w:rFonts w:cs="Times New Roman" w:hAnsi="Times New Roman" w:ascii="Times New Roman"/>
          <w:szCs w:val="24"/>
        </w:rPr>
        <w:t xml:space="preserve">, Romana </w:t>
      </w:r>
      <w:proofErr w:type="spellStart"/>
      <w:r w:rsidR="00143421" w:rsidRPr="00DD5368">
        <w:rPr>
          <w:rFonts w:cs="Times New Roman" w:hAnsi="Times New Roman" w:ascii="Times New Roman"/>
          <w:szCs w:val="24"/>
        </w:rPr>
        <w:t>Belovari</w:t>
      </w:r>
      <w:proofErr w:type="spellEnd"/>
      <w:r w:rsidR="00143421" w:rsidRPr="00DD5368">
        <w:rPr>
          <w:rFonts w:cs="Times New Roman" w:hAnsi="Times New Roman" w:ascii="Times New Roman"/>
          <w:szCs w:val="24"/>
        </w:rPr>
        <w:t xml:space="preserve"> i Jelena Damjanović Barić</w:t>
      </w:r>
      <w:r w:rsidR="00DD5368" w:rsidRPr="00DD5368">
        <w:rPr>
          <w:rFonts w:cs="Times New Roman" w:hAnsi="Times New Roman" w:ascii="Times New Roman"/>
          <w:szCs w:val="24"/>
        </w:rPr>
        <w:t xml:space="preserve">, </w:t>
      </w:r>
      <w:r w:rsidR="00DD5368" w:rsidRPr="00DD5368">
        <w:rPr>
          <w:rStyle w:val="lrzxr"/>
          <w:rFonts w:cs="Times New Roman" w:hAnsi="Times New Roman" w:ascii="Times New Roman"/>
          <w:szCs w:val="24"/>
        </w:rPr>
        <w:t>Ul. Ruđera Boškovića 23, 40000 Čakovec</w:t>
      </w:r>
    </w:p>
    <w:p w:rsidRDefault="00D1407E" w:rsidP="00D1407E" w:rsidR="00D1407E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DD5368">
        <w:rPr>
          <w:rFonts w:cs="Times New Roman" w:hAnsi="Times New Roman" w:ascii="Times New Roman"/>
          <w:szCs w:val="24"/>
        </w:rPr>
        <w:t>Razlučni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vjerovnik DDM </w:t>
      </w:r>
      <w:proofErr w:type="spellStart"/>
      <w:r w:rsidRPr="00DD5368">
        <w:rPr>
          <w:rFonts w:cs="Times New Roman" w:hAnsi="Times New Roman" w:ascii="Times New Roman"/>
          <w:szCs w:val="24"/>
        </w:rPr>
        <w:t>Invest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III AG po </w:t>
      </w:r>
      <w:r w:rsidR="00143421" w:rsidRPr="00DD5368">
        <w:rPr>
          <w:rFonts w:cs="Times New Roman" w:hAnsi="Times New Roman" w:ascii="Times New Roman"/>
          <w:szCs w:val="24"/>
        </w:rPr>
        <w:t>pun. Luki Rimcu, odvjetniku u OD Mamić Perić Reberski Rimac</w:t>
      </w:r>
      <w:r w:rsidR="00DD5368" w:rsidRPr="00DD5368">
        <w:rPr>
          <w:rFonts w:cs="Times New Roman" w:hAnsi="Times New Roman" w:ascii="Times New Roman"/>
          <w:szCs w:val="24"/>
        </w:rPr>
        <w:t xml:space="preserve"> d.o.o. I. Lučića 2a, 10000 Zagreb</w:t>
      </w:r>
    </w:p>
    <w:p w:rsidRDefault="00D1407E" w:rsidP="00D1407E" w:rsidR="00D1407E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DD5368">
        <w:rPr>
          <w:rFonts w:cs="Times New Roman" w:hAnsi="Times New Roman" w:ascii="Times New Roman"/>
          <w:szCs w:val="24"/>
        </w:rPr>
        <w:t>Razlučni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vjerovnik Zagrebačka banka d.d. </w:t>
      </w:r>
      <w:r w:rsidR="00DD5368" w:rsidRPr="00DD5368">
        <w:rPr>
          <w:rFonts w:cs="Times New Roman" w:hAnsi="Times New Roman" w:ascii="Times New Roman"/>
          <w:szCs w:val="24"/>
        </w:rPr>
        <w:t xml:space="preserve">po pun. Branimiru </w:t>
      </w:r>
      <w:proofErr w:type="spellStart"/>
      <w:r w:rsidR="00DD5368" w:rsidRPr="00DD5368">
        <w:rPr>
          <w:rFonts w:cs="Times New Roman" w:hAnsi="Times New Roman" w:ascii="Times New Roman"/>
          <w:szCs w:val="24"/>
        </w:rPr>
        <w:t>Škurla</w:t>
      </w:r>
      <w:proofErr w:type="spellEnd"/>
      <w:r w:rsidR="00DD5368" w:rsidRPr="00DD5368">
        <w:rPr>
          <w:rFonts w:cs="Times New Roman" w:hAnsi="Times New Roman" w:ascii="Times New Roman"/>
          <w:szCs w:val="24"/>
        </w:rPr>
        <w:t xml:space="preserve">, odvjetniku u OD </w:t>
      </w:r>
      <w:proofErr w:type="spellStart"/>
      <w:r w:rsidR="00DD5368" w:rsidRPr="00DD5368">
        <w:rPr>
          <w:rFonts w:cs="Times New Roman" w:hAnsi="Times New Roman" w:ascii="Times New Roman"/>
          <w:szCs w:val="24"/>
        </w:rPr>
        <w:t>Bekina</w:t>
      </w:r>
      <w:proofErr w:type="spellEnd"/>
      <w:r w:rsidR="00DD5368" w:rsidRPr="00DD5368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DD5368" w:rsidRPr="00DD5368">
        <w:rPr>
          <w:rFonts w:cs="Times New Roman" w:hAnsi="Times New Roman" w:ascii="Times New Roman"/>
          <w:szCs w:val="24"/>
        </w:rPr>
        <w:t>Škurla</w:t>
      </w:r>
      <w:proofErr w:type="spellEnd"/>
      <w:r w:rsidR="00DD5368" w:rsidRPr="00DD5368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DD5368" w:rsidRPr="00DD5368">
        <w:rPr>
          <w:rFonts w:cs="Times New Roman" w:hAnsi="Times New Roman" w:ascii="Times New Roman"/>
          <w:szCs w:val="24"/>
        </w:rPr>
        <w:t>Durmiš</w:t>
      </w:r>
      <w:proofErr w:type="spellEnd"/>
      <w:r w:rsidR="00DD5368" w:rsidRPr="00DD5368">
        <w:rPr>
          <w:rFonts w:cs="Times New Roman" w:hAnsi="Times New Roman" w:ascii="Times New Roman"/>
          <w:szCs w:val="24"/>
        </w:rPr>
        <w:t xml:space="preserve"> i Spajić d.o.o., </w:t>
      </w:r>
      <w:proofErr w:type="spellStart"/>
      <w:r w:rsidR="00DD5368" w:rsidRPr="00DD5368">
        <w:rPr>
          <w:rFonts w:cs="Times New Roman" w:hAnsi="Times New Roman" w:ascii="Times New Roman"/>
          <w:szCs w:val="24"/>
        </w:rPr>
        <w:t>Preradovićeva</w:t>
      </w:r>
      <w:proofErr w:type="spellEnd"/>
      <w:r w:rsidR="00DD5368" w:rsidRPr="00DD5368">
        <w:rPr>
          <w:rFonts w:cs="Times New Roman" w:hAnsi="Times New Roman" w:ascii="Times New Roman"/>
          <w:szCs w:val="24"/>
        </w:rPr>
        <w:t xml:space="preserve"> 24, 10000 Zagreb</w:t>
      </w:r>
    </w:p>
    <w:p w:rsidRDefault="00D1407E" w:rsidP="00D1407E" w:rsidR="00D1407E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DD5368">
        <w:rPr>
          <w:rFonts w:cs="Times New Roman" w:hAnsi="Times New Roman" w:ascii="Times New Roman"/>
          <w:szCs w:val="24"/>
        </w:rPr>
        <w:t>Razlučni</w:t>
      </w:r>
      <w:proofErr w:type="spellEnd"/>
      <w:r w:rsidRPr="00DD5368">
        <w:rPr>
          <w:rFonts w:cs="Times New Roman" w:hAnsi="Times New Roman" w:ascii="Times New Roman"/>
          <w:szCs w:val="24"/>
        </w:rPr>
        <w:t xml:space="preserve"> vjerovnik </w:t>
      </w:r>
      <w:r w:rsidR="00DD5368" w:rsidRPr="00DD5368">
        <w:rPr>
          <w:rStyle w:val="Istaknuto"/>
          <w:rFonts w:cs="Times New Roman" w:hAnsi="Times New Roman" w:ascii="Times New Roman"/>
          <w:b w:val="false"/>
          <w:szCs w:val="24"/>
        </w:rPr>
        <w:t>Hrvatska agencija za malo gospodarstvo</w:t>
      </w:r>
      <w:r w:rsidR="00DD5368" w:rsidRPr="00DD5368">
        <w:rPr>
          <w:rStyle w:val="st1"/>
          <w:rFonts w:cs="Times New Roman" w:hAnsi="Times New Roman" w:ascii="Times New Roman"/>
          <w:b/>
          <w:szCs w:val="24"/>
        </w:rPr>
        <w:t xml:space="preserve">, </w:t>
      </w:r>
      <w:r w:rsidR="00DD5368" w:rsidRPr="00DD5368">
        <w:rPr>
          <w:rStyle w:val="Istaknuto"/>
          <w:rFonts w:cs="Times New Roman" w:hAnsi="Times New Roman" w:ascii="Times New Roman"/>
          <w:b w:val="false"/>
          <w:szCs w:val="24"/>
        </w:rPr>
        <w:t>inovacije i investicije</w:t>
      </w:r>
      <w:r w:rsidRPr="00DD5368">
        <w:rPr>
          <w:rFonts w:cs="Times New Roman" w:hAnsi="Times New Roman" w:ascii="Times New Roman"/>
          <w:szCs w:val="24"/>
        </w:rPr>
        <w:t>, Ksaver 208</w:t>
      </w:r>
      <w:r w:rsidR="00DD5368" w:rsidRPr="00DD5368">
        <w:rPr>
          <w:rFonts w:cs="Times New Roman" w:hAnsi="Times New Roman" w:ascii="Times New Roman"/>
          <w:szCs w:val="24"/>
        </w:rPr>
        <w:t>, 10000 Zagreb</w:t>
      </w:r>
    </w:p>
    <w:p w:rsidRDefault="00D1407E" w:rsidP="00D1407E" w:rsidR="00D1407E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 w:rsidRPr="00DD5368">
        <w:rPr>
          <w:rFonts w:cs="Times New Roman" w:hAnsi="Times New Roman" w:ascii="Times New Roman"/>
          <w:szCs w:val="24"/>
        </w:rPr>
        <w:t>B2 Kapital d.o.o., Radnička cesta 41</w:t>
      </w:r>
      <w:r w:rsidR="00DD5368" w:rsidRPr="00DD5368">
        <w:rPr>
          <w:rFonts w:cs="Times New Roman" w:hAnsi="Times New Roman" w:ascii="Times New Roman"/>
          <w:szCs w:val="24"/>
        </w:rPr>
        <w:t>, 10000 Zagreb</w:t>
      </w:r>
    </w:p>
    <w:p w:rsidRDefault="00D1407E" w:rsidP="00D1407E" w:rsidR="00D1407E" w:rsidRPr="00DD5368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 w:rsidRPr="00DD5368">
        <w:rPr>
          <w:rFonts w:cs="Times New Roman" w:hAnsi="Times New Roman" w:ascii="Times New Roman"/>
          <w:szCs w:val="24"/>
        </w:rPr>
        <w:t>e-oglasna ploča suda</w:t>
      </w:r>
    </w:p>
    <w:p w:rsidRDefault="00AB6A96" w:rsidP="00D1407E" w:rsidR="00AB6A96" w:rsidRPr="00DD53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E66326" w:rsidR="00AB6A96" w:rsidRPr="00DD5368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426" w:rsidP="00C308B5" w:rsidR="00BE2426">
      <w:pPr>
        <w:spacing w:lineRule="auto" w:line="240" w:after="0"/>
      </w:pPr>
      <w:r>
        <w:separator/>
      </w:r>
    </w:p>
  </w:endnote>
  <w:endnote w:id="0" w:type="continuationSeparator">
    <w:p w:rsidRDefault="00BE2426" w:rsidP="00C308B5" w:rsidR="00BE24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426" w:rsidP="00C308B5" w:rsidR="00BE2426">
      <w:pPr>
        <w:spacing w:lineRule="auto" w:line="240" w:after="0"/>
      </w:pPr>
      <w:r>
        <w:separator/>
      </w:r>
    </w:p>
  </w:footnote>
  <w:footnote w:id="0" w:type="continuationSeparator">
    <w:p w:rsidRDefault="00BE2426" w:rsidP="00C308B5" w:rsidR="00BE24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5A3" w:rsidR="00F14B95">
    <w:pPr>
      <w:pStyle w:val="Zaglavlje"/>
    </w:pPr>
  </w:p>
  <w:p w:rsidRDefault="00933A2C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22A"/>
    <w:rsid w:val="00122E90"/>
    <w:rsid w:val="00143421"/>
    <w:rsid w:val="003975A3"/>
    <w:rsid w:val="00617F41"/>
    <w:rsid w:val="0064223D"/>
    <w:rsid w:val="0085577B"/>
    <w:rsid w:val="0091735D"/>
    <w:rsid w:val="009301FD"/>
    <w:rsid w:val="00933A2C"/>
    <w:rsid w:val="00A43E0B"/>
    <w:rsid w:val="00AB6A96"/>
    <w:rsid w:val="00AF6836"/>
    <w:rsid w:val="00B82C0E"/>
    <w:rsid w:val="00B90859"/>
    <w:rsid w:val="00BE2426"/>
    <w:rsid w:val="00C308B5"/>
    <w:rsid w:val="00CE0F3A"/>
    <w:rsid w:val="00D1407E"/>
    <w:rsid w:val="00D8322A"/>
    <w:rsid w:val="00DD5368"/>
    <w:rsid w:val="00DF4509"/>
    <w:rsid w:val="00E10346"/>
    <w:rsid w:val="00F7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90859"/>
    <w:pPr>
      <w:spacing w:lineRule="auto" w:line="240" w:after="0"/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90859"/>
    <w:pPr>
      <w:tabs>
        <w:tab w:pos="4536" w:val="center"/>
        <w:tab w:pos="9072" w:val="right"/>
      </w:tabs>
      <w:spacing w:lineRule="auto" w:line="240" w:after="0"/>
    </w:pPr>
    <w:rPr>
      <w:rFonts w:cs="Times New Roman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B90859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90859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8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85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308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08B5"/>
  </w:style>
  <w:style w:styleId="Istaknuto" w:type="character">
    <w:name w:val="Emphasis"/>
    <w:basedOn w:val="Zadanifontodlomka"/>
    <w:uiPriority w:val="20"/>
    <w:qFormat/>
    <w:rsid w:val="00DD5368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D5368"/>
  </w:style>
  <w:style w:customStyle="true" w:styleId="lrzxr" w:type="character">
    <w:name w:val="lrzxr"/>
    <w:basedOn w:val="Zadanifontodlomka"/>
    <w:rsid w:val="00DD5368"/>
  </w:style>
  <w:style w:styleId="Tekstrezerviranogmjesta" w:type="character">
    <w:name w:val="Placeholder Text"/>
    <w:basedOn w:val="Zadanifontodlomka"/>
    <w:uiPriority w:val="99"/>
    <w:semiHidden/>
    <w:rsid w:val="00397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5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90859"/>
    <w:pPr>
      <w:spacing w:after="0" w:line="240" w:lineRule="auto"/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90859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B90859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90859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8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85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308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08B5"/>
  </w:style>
  <w:style w:styleId="Istaknuto" w:type="character">
    <w:name w:val="Emphasis"/>
    <w:basedOn w:val="Zadanifontodlomka"/>
    <w:uiPriority w:val="20"/>
    <w:qFormat/>
    <w:rsid w:val="00DD5368"/>
    <w:rPr>
      <w:b/>
      <w:bCs/>
      <w:i w:val="0"/>
      <w:iCs w:val="0"/>
    </w:rPr>
  </w:style>
  <w:style w:customStyle="1" w:styleId="st1" w:type="character">
    <w:name w:val="st1"/>
    <w:basedOn w:val="Zadanifontodlomka"/>
    <w:rsid w:val="00DD5368"/>
  </w:style>
  <w:style w:customStyle="1" w:styleId="lrzxr" w:type="character">
    <w:name w:val="lrzxr"/>
    <w:basedOn w:val="Zadanifontodlomka"/>
    <w:rsid w:val="00DD5368"/>
  </w:style>
  <w:style w:styleId="Tekstrezerviranogmjesta" w:type="character">
    <w:name w:val="Placeholder Text"/>
    <w:basedOn w:val="Zadanifontodlomka"/>
    <w:uiPriority w:val="99"/>
    <w:semiHidden/>
    <w:rsid w:val="00397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5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3224</properties:Characters>
  <properties:Lines>92</properties:Lines>
  <properties:Paragraphs>38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2019-01-09T09:38:00Z</dcterms:created>
  <dc:creator>Tihana Martinez</dc:creator>
  <dc:description/>
  <cp:keywords/>
  <cp:lastModifiedBy>Tihana Martinez</cp:lastModifiedBy>
  <cp:lastPrinted>2019-01-17T12:34:00Z</cp:lastPrinted>
  <dcterms:modified xmlns:xsi="http://www.w3.org/2001/XMLSchema-instance" xsi:type="dcterms:W3CDTF">2019-01-17T12:48:00Z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HAMER društvo s ograničenom odgovornošću za proizvodnju, trgovinu, usluge i uvoz - izvoz u stečaju - Ročište za diobu kupovnine (St-268-15- Poziv na ročište za diobu kupovnine za 7.2.19.-17.1.19..docx)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868872913</vt:lpwstr>
  </prop:property>
  <prop:property name="BrojStranica" pid="6" fmtid="{D5CDD505-2E9C-101B-9397-08002B2CF9AE}">
    <vt:i4>2</vt:i4>
  </prop:property>
</prop:Properties>
</file>