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1097" w14:paraId="af91097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252FF1" w:rsidP="00F2122B" w:rsidR="00252FF1">
      <w:pPr>
        <w:ind w:left="5040"/>
      </w:pPr>
      <w:r>
        <w:t>MARINA BOLANČA</w:t>
      </w:r>
    </w:p>
    <w:p w:rsidRDefault="00252FF1" w:rsidP="00F2122B" w:rsidR="00F14D47">
      <w:pPr>
        <w:ind w:left="5040"/>
      </w:pPr>
      <w:r>
        <w:t>Put Solina 20</w:t>
      </w:r>
    </w:p>
    <w:p w:rsidRDefault="00252FF1" w:rsidP="00F2122B" w:rsidR="00252FF1">
      <w:pPr>
        <w:ind w:left="5040"/>
      </w:pPr>
      <w:r>
        <w:t>Biograd na Moru</w:t>
      </w:r>
    </w:p>
    <w:p w:rsidRDefault="00403C29" w:rsidP="00F2122B" w:rsidR="00403C29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E219D">
        <w:t>55</w:t>
      </w:r>
      <w:r w:rsidR="00252FF1">
        <w:t>9</w:t>
      </w:r>
      <w:r>
        <w:t xml:space="preserve">/16-5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252FF1">
        <w:t>PRO EKO d.o.o., Biograd na Moru, Put Solina 20, OIB: 67701996199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252FF1">
        <w:t>09</w:t>
      </w:r>
      <w:r w:rsidR="007C0F7F">
        <w:t>,</w:t>
      </w:r>
      <w:r w:rsidR="00252FF1">
        <w:t>00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252FF1">
        <w:t>09</w:t>
      </w:r>
      <w:r w:rsidR="007C0F7F">
        <w:t>,</w:t>
      </w:r>
      <w:r w:rsidR="00252FF1">
        <w:t>02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3974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182898">
      <w:rPr>
        <w:b/>
        <w:bCs/>
        <w:sz w:val="28"/>
      </w:rPr>
      <w:t>55</w:t>
    </w:r>
    <w:r w:rsidR="00252FF1">
      <w:rPr>
        <w:b/>
        <w:bCs/>
        <w:sz w:val="28"/>
      </w:rPr>
      <w:t>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5701F"/>
    <w:rsid w:val="00182898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52FF1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03C29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6414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D17DC"/>
    <w:rsid w:val="005E117E"/>
    <w:rsid w:val="005E5126"/>
    <w:rsid w:val="00603D3A"/>
    <w:rsid w:val="006129B1"/>
    <w:rsid w:val="00616884"/>
    <w:rsid w:val="00622150"/>
    <w:rsid w:val="0063095A"/>
    <w:rsid w:val="0063552E"/>
    <w:rsid w:val="006472E6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74D40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72E6C"/>
    <w:rsid w:val="00CA138C"/>
    <w:rsid w:val="00CA1C1B"/>
    <w:rsid w:val="00CC6163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219D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14D47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7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2E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2E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2E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7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2E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2E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2E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EKO društvo s ograničenom odgovornošću za turizam i turistička agencija</izvorni_sadrzaj>
    <derivirana_varijabla naziv="DomainObject.Predmet.ProtustrankaFormated_1">  PRO EKO društvo s ograničenom odgovornošću za turizam i turistička agencija</derivirana_varijabla>
  </DomainObject.Predmet.ProtustrankaFormated>
  <DomainObject.Predmet.ProtustrankaFormatedOIB>
    <izvorni_sadrzaj>  PRO EKO društvo s ograničenom odgovornošću za turizam i turistička agencija, OIB 67701996199</izvorni_sadrzaj>
    <derivirana_varijabla naziv="DomainObject.Predmet.ProtustrankaFormatedOIB_1">  PRO EKO društvo s ograničenom odgovornošću za turizam i turistička agencija, OIB 67701996199</derivirana_varijabla>
  </DomainObject.Predmet.ProtustrankaFormatedOIB>
  <DomainObject.Predmet.ProtustrankaFormatedWithAdress>
    <izvorni_sadrzaj> PRO EKO društvo s ograničenom odgovornošću za turizam i turistička agencija, Put Solina 20, 23210 Biograd Na Moru</izvorni_sadrzaj>
    <derivirana_varijabla naziv="DomainObject.Predmet.ProtustrankaFormatedWithAdress_1"> PRO EKO društvo s ograničenom odgovornošću za turizam i turistička agencija, Put Solina 20, 23210 Biograd Na Moru</derivirana_varijabla>
  </DomainObject.Predmet.ProtustrankaFormatedWithAdress>
  <DomainObject.Predmet.ProtustrankaFormatedWithAdressOIB>
    <izvorni_sadrzaj> PRO EKO društvo s ograničenom odgovornošću za turizam i turistička agencija, OIB 67701996199, Put Solina 20, 23210 Biograd Na Moru</izvorni_sadrzaj>
    <derivirana_varijabla naziv="DomainObject.Predmet.ProtustrankaFormatedWithAdressOIB_1"> PRO EKO društvo s ograničenom odgovornošću za turizam i turistička agencija, OIB 67701996199, Put Solina 20, 23210 Biograd Na Moru</derivirana_varijabla>
  </DomainObject.Predmet.ProtustrankaFormatedWithAdressOIB>
  <DomainObject.Predmet.ProtustrankaWithAdress>
    <izvorni_sadrzaj>PRO EKO društvo s ograničenom odgovornošću za turizam i turistička agencija Put Solina 20, 23210 Biograd Na Moru</izvorni_sadrzaj>
    <derivirana_varijabla naziv="DomainObject.Predmet.ProtustrankaWithAdress_1">PRO EKO društvo s ograničenom odgovornošću za turizam i turistička agencija Put Solina 20, 23210 Biograd Na Moru</derivirana_varijabla>
  </DomainObject.Predmet.ProtustrankaWithAdress>
  <DomainObject.Predmet.ProtustrankaWithAdressOIB>
    <izvorni_sadrzaj>PRO EKO društvo s ograničenom odgovornošću za turizam i turistička agencija, OIB 67701996199, Put Solina 20, 23210 Biograd Na Moru</izvorni_sadrzaj>
    <derivirana_varijabla naziv="DomainObject.Predmet.ProtustrankaWithAdressOIB_1">PRO EKO društvo s ograničenom odgovornošću za turizam i turistička agencija, OIB 67701996199, Put Solina 20, 23210 Biograd Na Moru</derivirana_varijabla>
  </DomainObject.Predmet.ProtustrankaWithAdressOIB>
  <DomainObject.Predmet.ProtustrankaNazivFormated>
    <izvorni_sadrzaj>PRO EKO društvo s ograničenom odgovornošću za turizam i turistička agencija</izvorni_sadrzaj>
    <derivirana_varijabla naziv="DomainObject.Predmet.ProtustrankaNazivFormated_1">PRO EKO društvo s ograničenom odgovornošću za turizam i turistička agencija</derivirana_varijabla>
  </DomainObject.Predmet.ProtustrankaNazivFormated>
  <DomainObject.Predmet.ProtustrankaNazivFormatedOIB>
    <izvorni_sadrzaj>PRO EKO društvo s ograničenom odgovornošću za turizam i turistička agencija, OIB 67701996199</izvorni_sadrzaj>
    <derivirana_varijabla naziv="DomainObject.Predmet.ProtustrankaNazivFormatedOIB_1">PRO EKO društvo s ograničenom odgovornošću za turizam i turistička agencija, OIB 67701996199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6906.51</izvorni_sadrzaj>
    <derivirana_varijabla naziv="DomainObject.Predmet.TrenutnaVrijednost_1">6906.51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EKO društvo s ograničenom odgovornošću za turizam i turistička agencija</item>
    </izvorni_sadrzaj>
    <derivirana_varijabla naziv="DomainObject.Predmet.ProtuStrankaListFormated_1">
      <item>PRO EKO društvo s ograničenom odgovornošću za turizam i turistička agencija</item>
    </derivirana_varijabla>
  </DomainObject.Predmet.ProtuStrankaListFormated>
  <DomainObject.Predmet.ProtuStrankaListFormatedOIB>
    <izvorni_sadrzaj>
      <item>PRO EKO društvo s ograničenom odgovornošću za turizam i turistička agencija, OIB 67701996199</item>
    </izvorni_sadrzaj>
    <derivirana_varijabla naziv="DomainObject.Predmet.ProtuStrankaListFormatedOIB_1">
      <item>PRO EKO društvo s ograničenom odgovornošću za turizam i turistička agencija, OIB 67701996199</item>
    </derivirana_varijabla>
  </DomainObject.Predmet.ProtuStrankaListFormatedOIB>
  <DomainObject.Predmet.ProtuStrankaListFormatedWithAdress>
    <izvorni_sadrzaj>
      <item>PRO EKO društvo s ograničenom odgovornošću za turizam i turistička agencija, Put Solina 20, 23210 Biograd Na Moru</item>
    </izvorni_sadrzaj>
    <derivirana_varijabla naziv="DomainObject.Predmet.ProtuStrankaListFormatedWithAdress_1">
      <item>PRO EKO društvo s ograničenom odgovornošću za turizam i turistička agencija, Put Solina 20, 23210 Biograd Na Moru</item>
    </derivirana_varijabla>
  </DomainObject.Predmet.ProtuStrankaListFormatedWithAdress>
  <DomainObject.Predmet.ProtuStrankaListFormatedWithAdressOIB>
    <izvorni_sadrzaj>
      <item>PRO EKO društvo s ograničenom odgovornošću za turizam i turistička agencija, OIB 67701996199, Put Solina 20, 23210 Biograd Na Moru</item>
    </izvorni_sadrzaj>
    <derivirana_varijabla naziv="DomainObject.Predmet.ProtuStrankaListFormatedWithAdressOIB_1">
      <item>PRO EKO društvo s ograničenom odgovornošću za turizam i turistička agencija, OIB 67701996199, Put Solina 20, 23210 Biograd Na Moru</item>
    </derivirana_varijabla>
  </DomainObject.Predmet.ProtuStrankaListFormatedWithAdressOIB>
  <DomainObject.Predmet.ProtuStrankaListNazivFormated>
    <izvorni_sadrzaj>
      <item>PRO EKO društvo s ograničenom odgovornošću za turizam i turistička agencija</item>
    </izvorni_sadrzaj>
    <derivirana_varijabla naziv="DomainObject.Predmet.ProtuStrankaListNazivFormated_1">
      <item>PRO EKO društvo s ograničenom odgovornošću za turizam i turistička agencija</item>
    </derivirana_varijabla>
  </DomainObject.Predmet.ProtuStrankaListNazivFormated>
  <DomainObject.Predmet.ProtuStrankaListNazivFormatedOIB>
    <izvorni_sadrzaj>
      <item>PRO EKO društvo s ograničenom odgovornošću za turizam i turistička agencija, OIB 67701996199</item>
    </izvorni_sadrzaj>
    <derivirana_varijabla naziv="DomainObject.Predmet.ProtuStrankaListNazivFormatedOIB_1">
      <item>PRO EKO društvo s ograničenom odgovornošću za turizam i turistička agencija, OIB 67701996199</item>
    </derivirana_varijabla>
  </DomainObject.Predmet.ProtuStrankaListNazivFormatedOIB>
  <DomainObject.Predmet.OstaliListFormated>
    <izvorni_sadrzaj>
      <item>Marina Bolanča</item>
    </izvorni_sadrzaj>
    <derivirana_varijabla naziv="DomainObject.Predmet.OstaliListFormated_1">
      <item>Marina Bolanča</item>
    </derivirana_varijabla>
  </DomainObject.Predmet.OstaliListFormated>
  <DomainObject.Predmet.OstaliListFormatedOIB>
    <izvorni_sadrzaj>
      <item>Marina Bolanča, OIB 62681468785</item>
    </izvorni_sadrzaj>
    <derivirana_varijabla naziv="DomainObject.Predmet.OstaliListFormatedOIB_1">
      <item>Marina Bolanča, OIB 62681468785</item>
    </derivirana_varijabla>
  </DomainObject.Predmet.OstaliListFormatedOIB>
  <DomainObject.Predmet.OstaliListFormatedWithAdress>
    <izvorni_sadrzaj>
      <item>Marina Bolanča, Put Solina 20, 23210 Biograd Na Moru</item>
    </izvorni_sadrzaj>
    <derivirana_varijabla naziv="DomainObject.Predmet.OstaliListFormatedWithAdress_1">
      <item>Marina Bolanča, Put Solina 20, 23210 Biograd Na Moru</item>
    </derivirana_varijabla>
  </DomainObject.Predmet.OstaliListFormatedWithAdress>
  <DomainObject.Predmet.OstaliListFormatedWithAdressOIB>
    <izvorni_sadrzaj>
      <item>Marina Bolanča, OIB 62681468785, Put Solina 20, 23210 Biograd Na Moru</item>
    </izvorni_sadrzaj>
    <derivirana_varijabla naziv="DomainObject.Predmet.OstaliListFormatedWithAdressOIB_1">
      <item>Marina Bolanča, OIB 62681468785, Put Solina 20, 23210 Biograd Na Moru</item>
    </derivirana_varijabla>
  </DomainObject.Predmet.OstaliListFormatedWithAdressOIB>
  <DomainObject.Predmet.OstaliListNazivFormated>
    <izvorni_sadrzaj>
      <item>Marina Bolanča</item>
    </izvorni_sadrzaj>
    <derivirana_varijabla naziv="DomainObject.Predmet.OstaliListNazivFormated_1">
      <item>Marina Bolanča</item>
    </derivirana_varijabla>
  </DomainObject.Predmet.OstaliListNazivFormated>
  <DomainObject.Predmet.OstaliListNazivFormatedOIB>
    <izvorni_sadrzaj>
      <item>Marina Bolanča, OIB 62681468785</item>
    </izvorni_sadrzaj>
    <derivirana_varijabla naziv="DomainObject.Predmet.OstaliListNazivFormatedOIB_1">
      <item>Marina Bolanča, OIB 62681468785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EKO društvo s ograničenom odgovornošću za turizam i turistička agencija</izvorni_sadrzaj>
    <derivirana_varijabla naziv="DomainObject.Predmet.ProtustrankaIDrugi_1">PRO EKO društvo s ograničenom odgovornošću za turizam i turistička agencija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PRO EKO društvo s ograničenom odgovornošću za turizam i turistička agencija, OIB 67701996199, Put Solina 20, 23210 Biograd Na Moru</izvorni_sadrzaj>
    <derivirana_varijabla naziv="DomainObject.Predmet.ProtustrankaIDrugiAdressOIB_1">PRO EKO društvo s ograničenom odgovornošću za turizam i turistička agencija, OIB 67701996199, Put Solina 20,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EKO društvo s ograničenom odgovornošću za turizam i turistička agencija</item>
      <item>Marina Bolanča</item>
    </izvorni_sadrzaj>
    <derivirana_varijabla naziv="DomainObject.Predmet.SudioniciListNaziv_1">
      <item>Financijska agencija</item>
      <item>PRO EKO društvo s ograničenom odgovornošću za turizam i turistička agencija</item>
      <item>Marina Bolanča</item>
    </derivirana_varijabla>
  </DomainObject.Predmet.SudioniciListNaziv>
  <DomainObject.Predmet.SudioniciListAdressOIB>
    <izvorni_sadrzaj>
      <item>Financijska agencija, OIB 85821130368, Ivana Danila 4,23000 Zadar</item>
      <item>PRO EKO društvo s ograničenom odgovornošću za turizam i turistička agencija, OIB 67701996199, Put Solina 20,23210 Biograd Na Moru</item>
      <item>Marina Bolanča, OIB 62681468785, Put Solina 20,23210 Biograd Na Moru</item>
    </izvorni_sadrzaj>
    <derivirana_varijabla naziv="DomainObject.Predmet.SudioniciListAdressOIB_1">
      <item>Financijska agencija, OIB 85821130368, Ivana Danila 4,23000 Zadar</item>
      <item>PRO EKO društvo s ograničenom odgovornošću za turizam i turistička agencija, OIB 67701996199, Put Solina 20,23210 Biograd Na Moru</item>
      <item>Marina Bolanča, OIB 62681468785, Put Solina 20,23210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67701996199</item>
      <item>, OIB 62681468785</item>
    </izvorni_sadrzaj>
    <derivirana_varijabla naziv="DomainObject.Predmet.SudioniciListNazivOIB_1">
      <item>, OIB 85821130368</item>
      <item>, OIB 67701996199</item>
      <item>, OIB 62681468785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ABD87-BB48-4413-A912-D4A5E2700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160</properties:Words>
  <properties:Characters>867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2016-04-22T09:32:00Z</dcterms:created>
  <dc:creator>Ardena Bajlo</dc:creator>
  <cp:lastModifiedBy>wsadmin</cp:lastModifiedBy>
  <cp:lastPrinted>2016-04-22T09:26:00Z</cp:lastPrinted>
  <dcterms:modified xmlns:xsi="http://www.w3.org/2001/XMLSchema-instance" xsi:type="dcterms:W3CDTF">2016-04-22T12:16:00Z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