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69fa" w14:paraId="37069f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1C6CEF">
        <w:t>2</w:t>
      </w:r>
      <w:r w:rsidR="00DB54BA">
        <w:t>481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721A2" w:rsidP="0040522B" w:rsidR="0040522B">
      <w:pPr>
        <w:ind w:firstLine="708"/>
        <w:jc w:val="both"/>
      </w:pPr>
      <w:r>
        <w:t xml:space="preserve">Trgovački sud u Osijeku, po sucu mr.sc. Mirjani Baran, u stečajnom predmetu povodom zahtjeva </w:t>
      </w:r>
      <w:r w:rsidR="00BA3073">
        <w:t xml:space="preserve">Financijske agencije </w:t>
      </w:r>
      <w:r w:rsidR="0033562B">
        <w:t>OIB. 85821130368, Regionalni centar Zagreb, Podružnica ZAGREB, Trg svibanjskih žrtava 1995. broj 1</w:t>
      </w:r>
      <w:r w:rsidR="00BA3073">
        <w:t xml:space="preserve">, za pokretanje skraćenog stečajnog postupka nad dužnikom </w:t>
      </w:r>
      <w:r w:rsidR="0033562B">
        <w:t>KRUNA UGOSTITELJSTVO j.d.o.o., OIB: 02878256240, MBS: 080997124, Prečec, Vidićeva ulica 10</w:t>
      </w:r>
      <w:r w:rsidR="00753988">
        <w:t xml:space="preserve">, </w:t>
      </w:r>
      <w:r w:rsidR="002F01CE">
        <w:t xml:space="preserve">dana </w:t>
      </w:r>
      <w:r w:rsidR="0033562B">
        <w:t>6. veljače</w:t>
      </w:r>
      <w:r w:rsidR="002635CE">
        <w:t xml:space="preserve">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33562B">
        <w:t>KRUNA UGOSTITELJSTVO j.d.o.o., OIB: 02878256240, MBS: 080997124, Prečec, Vidićeva ulica 10.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D77997">
        <w:t>DOMAGOJ REPAČ</w:t>
      </w:r>
      <w:r w:rsidR="004E11FB">
        <w:t xml:space="preserve">, OIB:  </w:t>
      </w:r>
      <w:r w:rsidR="00D77997">
        <w:t>24977406612</w:t>
      </w:r>
      <w:r w:rsidR="004E11FB">
        <w:t xml:space="preserve">, </w:t>
      </w:r>
      <w:r w:rsidR="00D77997">
        <w:t>Zagreb, Đorđićeva 24</w:t>
      </w:r>
      <w:r w:rsidR="004E11FB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33562B">
        <w:t>KRUNA UGOSTITELJSTVO j.d.o.o., OIB: 02878256240, MBS: 080997124, Prečec, Vidićeva ulica 10</w:t>
      </w:r>
      <w:r w:rsidR="004721A2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4721A2">
        <w:t xml:space="preserve">Financijske agencije </w:t>
      </w:r>
      <w:r w:rsidR="0033562B">
        <w:t>Regionalni centar Zagreb, Podružnica ZAGREB,</w:t>
      </w:r>
      <w:r w:rsidR="00BA3073">
        <w:t>,</w:t>
      </w:r>
      <w:r w:rsidR="002F01CE">
        <w:t xml:space="preserve"> podnijela </w:t>
      </w:r>
      <w:r>
        <w:t xml:space="preserve">je dana </w:t>
      </w:r>
      <w:r w:rsidR="0033562B">
        <w:t>11. kolovoza</w:t>
      </w:r>
      <w:r w:rsidR="004721A2">
        <w:t xml:space="preserve"> 2016</w:t>
      </w:r>
      <w:r>
        <w:t xml:space="preserve">. zahtjev </w:t>
      </w:r>
      <w:r w:rsidR="00D6035C">
        <w:t>broj Klasa: 110-07/1</w:t>
      </w:r>
      <w:r w:rsidR="00665AF6">
        <w:t>6</w:t>
      </w:r>
      <w:r w:rsidR="00D6035C">
        <w:t>-01/04, Ur. broj: 04-06-1</w:t>
      </w:r>
      <w:r w:rsidR="00753988">
        <w:t>5</w:t>
      </w:r>
      <w:r w:rsidR="00D6035C">
        <w:t>-</w:t>
      </w:r>
      <w:r w:rsidR="0033562B">
        <w:t>11211</w:t>
      </w:r>
      <w:r w:rsidR="007176DF">
        <w:t xml:space="preserve"> </w:t>
      </w:r>
      <w:r w:rsidR="0033562B">
        <w:t>Trgovačkom</w:t>
      </w:r>
      <w:r w:rsidR="00BA3073">
        <w:t xml:space="preserve"> sudu</w:t>
      </w:r>
      <w:r w:rsidR="002F01CE">
        <w:t xml:space="preserve"> </w:t>
      </w:r>
      <w:r w:rsidR="0033562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33562B">
        <w:t>KRUNA UGOSTITELJSTVO j.d.o.o., OIB: 02878256240, MBS: 080997124, Prečec, Vidićeva ulica 10</w:t>
      </w:r>
      <w:r w:rsidR="00665AF6">
        <w:t>.</w:t>
      </w:r>
    </w:p>
    <w:p w:rsidRDefault="00665AF6" w:rsidP="0040522B" w:rsidR="00665AF6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33562B">
        <w:t>14. studenog</w:t>
      </w:r>
      <w:r w:rsidR="00C91D98">
        <w:t xml:space="preserve"> 2016</w:t>
      </w:r>
      <w:r>
        <w:t>. objavio oglas na mrežnoj stranici e-Oglasna ploča sudova pod posl. brojem St-</w:t>
      </w:r>
      <w:r w:rsidR="0033562B">
        <w:t>2481/</w:t>
      </w:r>
      <w:r w:rsidR="007176DF">
        <w:t>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33562B">
        <w:t>6. veljače</w:t>
      </w:r>
      <w:r w:rsidR="002635CE">
        <w:t xml:space="preserve">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665AF6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53988">
        <w:t>15</w:t>
      </w:r>
      <w:r w:rsidR="00EA2643">
        <w:t>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D69EB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33562B">
      <w:t>2481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C6CEF"/>
    <w:rsid w:val="001E61F4"/>
    <w:rsid w:val="001F7E47"/>
    <w:rsid w:val="00252DA4"/>
    <w:rsid w:val="002635CE"/>
    <w:rsid w:val="002A60DF"/>
    <w:rsid w:val="002B6512"/>
    <w:rsid w:val="002D1741"/>
    <w:rsid w:val="002D3FAB"/>
    <w:rsid w:val="002D69EB"/>
    <w:rsid w:val="002F01CE"/>
    <w:rsid w:val="003156E4"/>
    <w:rsid w:val="00333EEE"/>
    <w:rsid w:val="0033562B"/>
    <w:rsid w:val="00337442"/>
    <w:rsid w:val="0036302D"/>
    <w:rsid w:val="003942B2"/>
    <w:rsid w:val="003B5A7F"/>
    <w:rsid w:val="003E69A5"/>
    <w:rsid w:val="0040522B"/>
    <w:rsid w:val="00423822"/>
    <w:rsid w:val="00437C48"/>
    <w:rsid w:val="004721A2"/>
    <w:rsid w:val="004E11FB"/>
    <w:rsid w:val="004F0096"/>
    <w:rsid w:val="0055532D"/>
    <w:rsid w:val="00590A0E"/>
    <w:rsid w:val="00597876"/>
    <w:rsid w:val="005C2121"/>
    <w:rsid w:val="00616C8E"/>
    <w:rsid w:val="00657E40"/>
    <w:rsid w:val="00662F2C"/>
    <w:rsid w:val="00665AF6"/>
    <w:rsid w:val="00686F9E"/>
    <w:rsid w:val="00690406"/>
    <w:rsid w:val="006B1663"/>
    <w:rsid w:val="006B4DFF"/>
    <w:rsid w:val="007176DF"/>
    <w:rsid w:val="00753988"/>
    <w:rsid w:val="00785BDD"/>
    <w:rsid w:val="00792188"/>
    <w:rsid w:val="007F5576"/>
    <w:rsid w:val="00897DA1"/>
    <w:rsid w:val="008B67CD"/>
    <w:rsid w:val="008D6180"/>
    <w:rsid w:val="008D7500"/>
    <w:rsid w:val="00917B69"/>
    <w:rsid w:val="00942970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033FA"/>
    <w:rsid w:val="00B116BC"/>
    <w:rsid w:val="00B26C04"/>
    <w:rsid w:val="00B37C1E"/>
    <w:rsid w:val="00B62767"/>
    <w:rsid w:val="00B82754"/>
    <w:rsid w:val="00B87BDD"/>
    <w:rsid w:val="00BA1A5C"/>
    <w:rsid w:val="00BA3073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77997"/>
    <w:rsid w:val="00DB058B"/>
    <w:rsid w:val="00DB54BA"/>
    <w:rsid w:val="00DE0702"/>
    <w:rsid w:val="00DE4CD2"/>
    <w:rsid w:val="00E00143"/>
    <w:rsid w:val="00EA26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69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D69E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D69E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9E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9E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69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D69E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D69E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9E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9E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St-2481/2016</izvorni_sadrzaj>
    <derivirana_varijabla naziv="DomainObject.Predmet.OznakaBroj_1">St-2481/2016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KRUNA UGOSTITELJSTVO j.d.o.o.</izvorni_sadrzaj>
    <derivirana_varijabla naziv="DomainObject.Predmet.ProtustrankaFormated_1">  KRUNA UGOSTITELJSTVO j.d.o.o.</derivirana_varijabla>
  </DomainObject.Predmet.ProtustrankaFormated>
  <DomainObject.Predmet.ProtustrankaFormatedOIB>
    <izvorni_sadrzaj>  KRUNA UGOSTITELJSTVO j.d.o.o., OIB 02878256240</izvorni_sadrzaj>
    <derivirana_varijabla naziv="DomainObject.Predmet.ProtustrankaFormatedOIB_1">  KRUNA UGOSTITELJSTVO j.d.o.o., OIB 02878256240</derivirana_varijabla>
  </DomainObject.Predmet.ProtustrankaFormatedOIB>
  <DomainObject.Predmet.ProtustrankaFormatedWithAdress>
    <izvorni_sadrzaj> KRUNA UGOSTITELJSTVO j.d.o.o., Vidićeva ulica 10, 10370 Prečec</izvorni_sadrzaj>
    <derivirana_varijabla naziv="DomainObject.Predmet.ProtustrankaFormatedWithAdress_1"> KRUNA UGOSTITELJSTVO j.d.o.o., Vidićeva ulica 10, 10370 Prečec</derivirana_varijabla>
  </DomainObject.Predmet.ProtustrankaFormatedWithAdress>
  <DomainObject.Predmet.ProtustrankaFormatedWithAdressOIB>
    <izvorni_sadrzaj> KRUNA UGOSTITELJSTVO j.d.o.o., OIB 02878256240, Vidićeva ulica 10, 10370 Prečec</izvorni_sadrzaj>
    <derivirana_varijabla naziv="DomainObject.Predmet.ProtustrankaFormatedWithAdressOIB_1"> KRUNA UGOSTITELJSTVO j.d.o.o., OIB 02878256240, Vidićeva ulica 10, 10370 Prečec</derivirana_varijabla>
  </DomainObject.Predmet.ProtustrankaFormatedWithAdressOIB>
  <DomainObject.Predmet.ProtustrankaWithAdress>
    <izvorni_sadrzaj>KRUNA UGOSTITELJSTVO j.d.o.o. Vidićeva ulica 10, 10370 Prečec</izvorni_sadrzaj>
    <derivirana_varijabla naziv="DomainObject.Predmet.ProtustrankaWithAdress_1">KRUNA UGOSTITELJSTVO j.d.o.o. Vidićeva ulica 10, 10370 Prečec</derivirana_varijabla>
  </DomainObject.Predmet.ProtustrankaWithAdress>
  <DomainObject.Predmet.ProtustrankaWithAdressOIB>
    <izvorni_sadrzaj>KRUNA UGOSTITELJSTVO j.d.o.o., OIB 02878256240, Vidićeva ulica 10, 10370 Prečec</izvorni_sadrzaj>
    <derivirana_varijabla naziv="DomainObject.Predmet.ProtustrankaWithAdressOIB_1">KRUNA UGOSTITELJSTVO j.d.o.o., OIB 02878256240, Vidićeva ulica 10, 10370 Prečec</derivirana_varijabla>
  </DomainObject.Predmet.ProtustrankaWithAdressOIB>
  <DomainObject.Predmet.ProtustrankaNazivFormated>
    <izvorni_sadrzaj>KRUNA UGOSTITELJSTVO j.d.o.o.</izvorni_sadrzaj>
    <derivirana_varijabla naziv="DomainObject.Predmet.ProtustrankaNazivFormated_1">KRUNA UGOSTITELJSTVO j.d.o.o.</derivirana_varijabla>
  </DomainObject.Predmet.ProtustrankaNazivFormated>
  <DomainObject.Predmet.ProtustrankaNazivFormatedOIB>
    <izvorni_sadrzaj>KRUNA UGOSTITELJSTVO j.d.o.o., OIB 02878256240</izvorni_sadrzaj>
    <derivirana_varijabla naziv="DomainObject.Predmet.ProtustrankaNazivFormatedOIB_1">KRUNA UGOSTITELJSTVO j.d.o.o., OIB 02878256240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Trg svibanjskih žrtava 1995. br.1, 10000 Zagreb</izvorni_sadrzaj>
    <derivirana_varijabla naziv="DomainObject.Predmet.StrankaFormatedWithAdress_1"> FINA  Regionalni centar Zagreb, Trg svibanjskih žrtava 1995. br.1, 10000 Zagreb</derivirana_varijabla>
  </DomainObject.Predmet.StrankaFormatedWithAdress>
  <DomainObject.Predmet.StrankaFormatedWithAdressOIB>
    <izvorni_sadrzaj> FINA  Regionalni centar Zagreb, OIB 85821130368, Trg svibanjskih žrtava 1995. br.1, 10000 Zagreb</izvorni_sadrzaj>
    <derivirana_varijabla naziv="DomainObject.Predmet.StrankaFormatedWithAdressOIB_1"> FINA  Regionalni centar Zagreb, OIB 85821130368, Trg svibanjskih žrtava 1995. br.1, 10000 Zagreb</derivirana_varijabla>
  </DomainObject.Predmet.StrankaFormatedWithAdressOIB>
  <DomainObject.Predmet.StrankaWithAdress>
    <izvorni_sadrzaj>FINA  Regionalni centar Zagreb Trg svibanjskih žrtava 1995. br.1,10000 Zagreb</izvorni_sadrzaj>
    <derivirana_varijabla naziv="DomainObject.Predmet.StrankaWithAdress_1">FINA  Regionalni centar Zagreb Trg svibanjskih žrtava 1995. br.1,10000 Zagreb</derivirana_varijabla>
  </DomainObject.Predmet.StrankaWithAdress>
  <DomainObject.Predmet.StrankaWithAdressOIB>
    <izvorni_sadrzaj>FINA  Regionalni centar Zagreb, OIB 85821130368, Trg svibanjskih žrtava 1995. br.1,10000 Zagreb</izvorni_sadrzaj>
    <derivirana_varijabla naziv="DomainObject.Predmet.StrankaWithAdressOIB_1">FINA  Regionalni centar Zagreb, OIB 85821130368, Trg svibanjskih žrtava 1995. br.1,10000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Trg svibanjskih žrtava 1995. br.1, 10000 Zagreb</item>
    </izvorni_sadrzaj>
    <derivirana_varijabla naziv="DomainObject.Predmet.StrankaListFormatedWithAdress_1">
      <item>FINA  Regionalni centar Zagreb, Trg svibanjskih žrtava 1995. br.1, 10000 Zagreb</item>
    </derivirana_varijabla>
  </DomainObject.Predmet.StrankaListFormatedWithAdress>
  <DomainObject.Predmet.StrankaListFormatedWithAdressOIB>
    <izvorni_sadrzaj>
      <item>FINA  Regionalni centar Zagreb, OIB 85821130368, Trg svibanjskih žrtava 1995. br.1, 10000 Zagreb</item>
    </izvorni_sadrzaj>
    <derivirana_varijabla naziv="DomainObject.Predmet.StrankaListFormatedWithAdressOIB_1">
      <item>FINA  Regionalni centar Zagreb, OIB 85821130368, Trg svibanjskih žrtava 1995. br.1,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KRUNA UGOSTITELJSTVO j.d.o.o.</item>
    </izvorni_sadrzaj>
    <derivirana_varijabla naziv="DomainObject.Predmet.ProtuStrankaListFormated_1">
      <item>KRUNA UGOSTITELJSTVO j.d.o.o.</item>
    </derivirana_varijabla>
  </DomainObject.Predmet.ProtuStrankaListFormated>
  <DomainObject.Predmet.ProtuStrankaListFormatedOIB>
    <izvorni_sadrzaj>
      <item>KRUNA UGOSTITELJSTVO j.d.o.o., OIB 02878256240</item>
    </izvorni_sadrzaj>
    <derivirana_varijabla naziv="DomainObject.Predmet.ProtuStrankaListFormatedOIB_1">
      <item>KRUNA UGOSTITELJSTVO j.d.o.o., OIB 02878256240</item>
    </derivirana_varijabla>
  </DomainObject.Predmet.ProtuStrankaListFormatedOIB>
  <DomainObject.Predmet.ProtuStrankaListFormatedWithAdress>
    <izvorni_sadrzaj>
      <item>KRUNA UGOSTITELJSTVO j.d.o.o., Vidićeva ulica 10, 10370 Prečec</item>
    </izvorni_sadrzaj>
    <derivirana_varijabla naziv="DomainObject.Predmet.ProtuStrankaListFormatedWithAdress_1">
      <item>KRUNA UGOSTITELJSTVO j.d.o.o., Vidićeva ulica 10, 10370 Prečec</item>
    </derivirana_varijabla>
  </DomainObject.Predmet.ProtuStrankaListFormatedWithAdress>
  <DomainObject.Predmet.ProtuStrankaListFormatedWithAdressOIB>
    <izvorni_sadrzaj>
      <item>KRUNA UGOSTITELJSTVO j.d.o.o., OIB 02878256240, Vidićeva ulica 10, 10370 Prečec</item>
    </izvorni_sadrzaj>
    <derivirana_varijabla naziv="DomainObject.Predmet.ProtuStrankaListFormatedWithAdressOIB_1">
      <item>KRUNA UGOSTITELJSTVO j.d.o.o., OIB 02878256240, Vidićeva ulica 10, 10370 Prečec</item>
    </derivirana_varijabla>
  </DomainObject.Predmet.ProtuStrankaListFormatedWithAdressOIB>
  <DomainObject.Predmet.ProtuStrankaListNazivFormated>
    <izvorni_sadrzaj>
      <item>KRUNA UGOSTITELJSTVO j.d.o.o.</item>
    </izvorni_sadrzaj>
    <derivirana_varijabla naziv="DomainObject.Predmet.ProtuStrankaListNazivFormated_1">
      <item>KRUNA UGOSTITELJSTVO j.d.o.o.</item>
    </derivirana_varijabla>
  </DomainObject.Predmet.ProtuStrankaListNazivFormated>
  <DomainObject.Predmet.ProtuStrankaListNazivFormatedOIB>
    <izvorni_sadrzaj>
      <item>KRUNA UGOSTITELJSTVO j.d.o.o., OIB 02878256240</item>
    </izvorni_sadrzaj>
    <derivirana_varijabla naziv="DomainObject.Predmet.ProtuStrankaListNazivFormatedOIB_1">
      <item>KRUNA UGOSTITELJSTVO j.d.o.o., OIB 02878256240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KRUNA UGOSTITELJSTVO j.d.o.o.</izvorni_sadrzaj>
    <derivirana_varijabla naziv="DomainObject.Predmet.ProtustrankaIDrugi_1">KRUNA UGOSTITELJSTVO j.d.o.o.</derivirana_varijabla>
  </DomainObject.Predmet.ProtustrankaIDrugi>
  <DomainObject.Predmet.StrankaIDrugiAdressOIB>
    <izvorni_sadrzaj>FINA  Regionalni centar Zagreb, OIB 85821130368, Trg svibanjskih žrtava 1995. br.1, 10000 Zagreb</izvorni_sadrzaj>
    <derivirana_varijabla naziv="DomainObject.Predmet.StrankaIDrugiAdressOIB_1">FINA  Regionalni centar Zagreb, OIB 85821130368, Trg svibanjskih žrtava 1995. br.1, 10000 Zagreb</derivirana_varijabla>
  </DomainObject.Predmet.StrankaIDrugiAdressOIB>
  <DomainObject.Predmet.ProtustrankaIDrugiAdressOIB>
    <izvorni_sadrzaj>KRUNA UGOSTITELJSTVO j.d.o.o., OIB 02878256240, Vidićeva ulica 10, 10370 Prečec</izvorni_sadrzaj>
    <derivirana_varijabla naziv="DomainObject.Predmet.ProtustrankaIDrugiAdressOIB_1">KRUNA UGOSTITELJSTVO j.d.o.o., OIB 02878256240, Vidićeva ulica 10, 10370 Prečec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KRUNA UGOSTITELJSTVO j.d.o.o.</item>
      <item>FINA  Regionalni centar Zagreb</item>
    </izvorni_sadrzaj>
    <derivirana_varijabla naziv="DomainObject.Predmet.SudioniciListNaziv_1">
      <item>KRUNA UGOSTITELJSTVO j.d.o.o.</item>
      <item>FINA  Regionalni centar Zagreb</item>
    </derivirana_varijabla>
  </DomainObject.Predmet.SudioniciListNaziv>
  <DomainObject.Predmet.SudioniciListAdressOIB>
    <izvorni_sadrzaj>
      <item>KRUNA UGOSTITELJSTVO j.d.o.o., OIB 02878256240, Vidićeva ulica 10,10370 Prečec</item>
      <item>FINA  Regionalni centar Zagreb, OIB 85821130368, Trg svibanjskih žrtava 1995. br.1,10000 Zagreb</item>
    </izvorni_sadrzaj>
    <derivirana_varijabla naziv="DomainObject.Predmet.SudioniciListAdressOIB_1">
      <item>KRUNA UGOSTITELJSTVO j.d.o.o., OIB 02878256240, Vidićeva ulica 10,10370 Prečec</item>
      <item>FINA 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02878256240</item>
      <item>, OIB 85821130368</item>
    </izvorni_sadrzaj>
    <derivirana_varijabla naziv="DomainObject.Predmet.SudioniciListNazivOIB_1">
      <item>, OIB 02878256240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46765F-38BE-4311-90C3-1D76F7BB87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2300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2017-02-06T11:49:00Z</dcterms:created>
  <dc:creator>korisnik</dc:creator>
  <cp:lastModifiedBy>Snježana Andrijanić</cp:lastModifiedBy>
  <cp:lastPrinted>2017-02-06T11:49:00Z</cp:lastPrinted>
  <dcterms:modified xmlns:xsi="http://www.w3.org/2001/XMLSchema-instance" xsi:type="dcterms:W3CDTF">2017-02-06T11:50:00Z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