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6B6CA41" w:rsidRDefault="00856FF9" w:rsidP="00856FF9" w:rsidR="00856FF9" w:rsidRPr="00F06631">
      <w:pPr>
        <w:spacing w:lineRule="auto" w:line="36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06631">
        <w:rPr>
          <w:rFonts w:cs="Times New Roman" w:hAnsi="Times New Roman" w:ascii="Times New Roman"/>
          <w:sz w:val="24"/>
          <w:szCs w:val="24"/>
        </w:rPr>
        <w:t>MEĐIMURJE BETON ČAKOVEC d.d. u stečaju</w:t>
      </w:r>
    </w:p>
    <w:p w14:textId="77777777" w14:paraId="0D79FE1A" w:rsidRDefault="00856FF9" w:rsidP="00856FF9" w:rsidR="00856FF9" w:rsidRPr="00F06631">
      <w:pPr>
        <w:spacing w:lineRule="auto" w:line="360" w:after="0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hAnsi="Times New Roman" w:ascii="Times New Roman"/>
          <w:sz w:val="24"/>
          <w:szCs w:val="24"/>
        </w:rPr>
        <w:t xml:space="preserve">Zrinsko </w:t>
      </w:r>
      <w:proofErr w:type="spellStart"/>
      <w:r w:rsidRPr="00F06631"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 w:rsidRPr="00F06631">
        <w:rPr>
          <w:rFonts w:cs="Times New Roman" w:hAnsi="Times New Roman" w:ascii="Times New Roman"/>
          <w:sz w:val="24"/>
          <w:szCs w:val="24"/>
        </w:rPr>
        <w:t xml:space="preserve"> 17, Čakovec</w:t>
      </w:r>
    </w:p>
    <w:p w14:textId="77777777" w14:paraId="1C15E0CC" w:rsidRDefault="00856FF9" w:rsidP="00856FF9" w:rsidR="00856FF9" w:rsidRPr="00F06631">
      <w:pPr>
        <w:spacing w:lineRule="auto" w:line="360" w:after="0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hAnsi="Times New Roman" w:ascii="Times New Roman"/>
          <w:sz w:val="24"/>
          <w:szCs w:val="24"/>
        </w:rPr>
        <w:t>St-461/13</w:t>
      </w:r>
    </w:p>
    <w:p w14:textId="74154997" w14:paraId="543E5750" w:rsidRDefault="00D977CB" w:rsidP="00856FF9" w:rsidR="00D977CB" w:rsidRPr="00F06631">
      <w:pPr>
        <w:spacing w:lineRule="auto" w:line="36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hAnsi="Times New Roman" w:ascii="Times New Roman"/>
          <w:sz w:val="24"/>
          <w:szCs w:val="24"/>
        </w:rPr>
        <w:tab/>
      </w:r>
      <w:r w:rsidRPr="00F06631">
        <w:rPr>
          <w:rFonts w:cs="Times New Roman" w:hAnsi="Times New Roman" w:ascii="Times New Roman"/>
          <w:sz w:val="24"/>
          <w:szCs w:val="24"/>
        </w:rPr>
        <w:tab/>
      </w:r>
      <w:r w:rsidRPr="00F06631">
        <w:rPr>
          <w:rFonts w:cs="Times New Roman" w:hAnsi="Times New Roman" w:ascii="Times New Roman"/>
          <w:sz w:val="24"/>
          <w:szCs w:val="24"/>
        </w:rPr>
        <w:tab/>
      </w:r>
      <w:r w:rsidRPr="00F06631">
        <w:rPr>
          <w:rFonts w:cs="Times New Roman" w:hAnsi="Times New Roman" w:ascii="Times New Roman"/>
          <w:sz w:val="24"/>
          <w:szCs w:val="24"/>
        </w:rPr>
        <w:tab/>
      </w:r>
      <w:r w:rsidRPr="00F06631">
        <w:rPr>
          <w:rFonts w:cs="Times New Roman" w:hAnsi="Times New Roman" w:ascii="Times New Roman"/>
          <w:sz w:val="24"/>
          <w:szCs w:val="24"/>
        </w:rPr>
        <w:tab/>
      </w:r>
      <w:r w:rsidRPr="00F06631">
        <w:rPr>
          <w:rFonts w:cs="Times New Roman" w:hAnsi="Times New Roman" w:ascii="Times New Roman"/>
          <w:sz w:val="24"/>
          <w:szCs w:val="24"/>
        </w:rPr>
        <w:tab/>
      </w:r>
      <w:r w:rsidRPr="00F06631">
        <w:rPr>
          <w:rFonts w:cs="Times New Roman" w:hAnsi="Times New Roman" w:ascii="Times New Roman"/>
          <w:sz w:val="24"/>
          <w:szCs w:val="24"/>
        </w:rPr>
        <w:tab/>
      </w:r>
      <w:r w:rsidRPr="00F06631">
        <w:rPr>
          <w:rFonts w:cs="Times New Roman" w:hAnsi="Times New Roman" w:ascii="Times New Roman"/>
          <w:sz w:val="24"/>
          <w:szCs w:val="24"/>
        </w:rPr>
        <w:tab/>
        <w:t xml:space="preserve">Trgovački sud Varaždin </w:t>
      </w:r>
    </w:p>
    <w:p w14:textId="77777777" w14:paraId="76A86EAD" w:rsidRDefault="00D977CB" w:rsidP="00D977CB" w:rsidR="00D977CB" w:rsidRPr="00F06631">
      <w:pPr>
        <w:spacing w:lineRule="auto" w:line="360" w:after="0"/>
        <w:ind w:left="6372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hAnsi="Times New Roman" w:ascii="Times New Roman"/>
          <w:sz w:val="24"/>
          <w:szCs w:val="24"/>
        </w:rPr>
        <w:t>Braće Radića 2</w:t>
      </w:r>
    </w:p>
    <w:p w14:textId="77777777" w14:paraId="36AAE227" w:rsidRDefault="00D977CB" w:rsidP="00D977CB" w:rsidR="00D977CB" w:rsidRPr="00F06631">
      <w:pPr>
        <w:spacing w:lineRule="auto" w:line="360" w:after="0"/>
        <w:ind w:left="6372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hAnsi="Times New Roman" w:ascii="Times New Roman"/>
          <w:sz w:val="24"/>
          <w:szCs w:val="24"/>
        </w:rPr>
        <w:t>Varaždin</w:t>
      </w:r>
    </w:p>
    <w:p w14:textId="77777777" w14:paraId="54B2BD05" w:rsidRDefault="00D977CB" w:rsidP="00D977CB" w:rsidR="00D977CB" w:rsidRPr="00F06631">
      <w:pPr>
        <w:spacing w:lineRule="auto" w:line="360" w:after="0"/>
        <w:ind w:left="6372"/>
        <w:rPr>
          <w:rFonts w:cs="Times New Roman" w:hAnsi="Times New Roman" w:ascii="Times New Roman"/>
          <w:sz w:val="24"/>
          <w:szCs w:val="24"/>
        </w:rPr>
      </w:pPr>
    </w:p>
    <w:p w14:textId="77777777" w14:paraId="680A5443" w:rsidRDefault="00BD7D7B" w:rsidP="00A02B14" w:rsidR="00507D6B" w:rsidRPr="00F06631">
      <w:pPr>
        <w:autoSpaceDE w:val="false"/>
        <w:autoSpaceDN w:val="false"/>
        <w:adjustRightInd w:val="false"/>
        <w:spacing w:lineRule="auto" w:line="360" w:after="0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hAnsi="Times New Roman" w:ascii="Times New Roman"/>
          <w:sz w:val="24"/>
          <w:szCs w:val="24"/>
        </w:rPr>
        <w:t xml:space="preserve">PREDMET: </w:t>
      </w:r>
      <w:r w:rsidR="00910B17" w:rsidRPr="00F06631">
        <w:rPr>
          <w:rFonts w:cs="Times New Roman" w:hAnsi="Times New Roman" w:ascii="Times New Roman"/>
          <w:sz w:val="24"/>
          <w:szCs w:val="24"/>
        </w:rPr>
        <w:t>Djelomično namirenje vjerovnika</w:t>
      </w:r>
      <w:r w:rsidR="00D977CB" w:rsidRPr="00F06631">
        <w:rPr>
          <w:rFonts w:cs="Times New Roman" w:hAnsi="Times New Roman" w:ascii="Times New Roman"/>
          <w:sz w:val="24"/>
          <w:szCs w:val="24"/>
        </w:rPr>
        <w:t xml:space="preserve"> prvog višeg isplatnog reda</w:t>
      </w:r>
    </w:p>
    <w:p w14:textId="77777777" w14:paraId="6F4F7A4F" w:rsidRDefault="0082491F" w:rsidP="005D353D" w:rsidR="0082491F" w:rsidRPr="00F06631">
      <w:pPr>
        <w:autoSpaceDE w:val="false"/>
        <w:autoSpaceDN w:val="false"/>
        <w:adjustRightInd w:val="false"/>
        <w:spacing w:lineRule="auto" w:line="360" w:after="0"/>
        <w:rPr>
          <w:rFonts w:cs="Times New Roman" w:hAnsi="Times New Roman" w:ascii="Times New Roman"/>
          <w:sz w:val="24"/>
          <w:szCs w:val="24"/>
        </w:rPr>
      </w:pPr>
    </w:p>
    <w:p w14:textId="0B8A1071" w14:paraId="57141F16" w:rsidRDefault="001F2B0C" w:rsidP="002A621B" w:rsidR="00507D6B">
      <w:pPr>
        <w:autoSpaceDE w:val="false"/>
        <w:autoSpaceDN w:val="false"/>
        <w:adjustRightInd w:val="false"/>
        <w:spacing w:lineRule="auto" w:line="36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27.srpnja 2018.godine dostavio sam Sudu podnesak u kojem obavještavam Sud da ću s</w:t>
      </w:r>
      <w:r w:rsidR="0082491F" w:rsidRPr="00F06631">
        <w:rPr>
          <w:rFonts w:cs="Times New Roman" w:hAnsi="Times New Roman" w:ascii="Times New Roman"/>
          <w:sz w:val="24"/>
          <w:szCs w:val="24"/>
        </w:rPr>
        <w:t xml:space="preserve">ukladno odluci odbora vjerovnika </w:t>
      </w:r>
      <w:r w:rsidR="00EE2E1A">
        <w:rPr>
          <w:rFonts w:cs="Times New Roman" w:hAnsi="Times New Roman" w:ascii="Times New Roman"/>
          <w:sz w:val="24"/>
          <w:szCs w:val="24"/>
        </w:rPr>
        <w:t>iz</w:t>
      </w:r>
      <w:r w:rsidR="0082491F" w:rsidRPr="00F06631">
        <w:rPr>
          <w:rFonts w:cs="Times New Roman" w:hAnsi="Times New Roman" w:ascii="Times New Roman"/>
          <w:sz w:val="24"/>
          <w:szCs w:val="24"/>
        </w:rPr>
        <w:t xml:space="preserve"> do sada prikupljenih sredstava obavi</w:t>
      </w:r>
      <w:r w:rsidR="00EE2E1A">
        <w:rPr>
          <w:rFonts w:cs="Times New Roman" w:hAnsi="Times New Roman" w:ascii="Times New Roman"/>
          <w:sz w:val="24"/>
          <w:szCs w:val="24"/>
        </w:rPr>
        <w:t>ti</w:t>
      </w:r>
      <w:r>
        <w:rPr>
          <w:rFonts w:cs="Times New Roman" w:hAnsi="Times New Roman" w:ascii="Times New Roman"/>
          <w:sz w:val="24"/>
          <w:szCs w:val="24"/>
        </w:rPr>
        <w:t xml:space="preserve"> isplatu</w:t>
      </w:r>
      <w:r w:rsidR="0082491F" w:rsidRPr="00F06631">
        <w:rPr>
          <w:rFonts w:cs="Times New Roman" w:hAnsi="Times New Roman" w:ascii="Times New Roman"/>
          <w:sz w:val="24"/>
          <w:szCs w:val="24"/>
        </w:rPr>
        <w:t xml:space="preserve"> vjerovnicima prvog višeg isplatnog reda u ukupnom iznosu od </w:t>
      </w:r>
      <w:r w:rsidR="002A621B" w:rsidRPr="002A621B">
        <w:rPr>
          <w:rFonts w:cs="Times New Roman" w:hAnsi="Times New Roman" w:ascii="Times New Roman"/>
          <w:sz w:val="24"/>
          <w:szCs w:val="24"/>
          <w:lang w:val="en-US"/>
        </w:rPr>
        <w:t>1.364.649,64</w:t>
      </w:r>
      <w:r w:rsidR="002A621B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r w:rsidR="00856FF9" w:rsidRPr="00F06631">
        <w:rPr>
          <w:rFonts w:cs="Times New Roman" w:hAnsi="Times New Roman" w:ascii="Times New Roman"/>
          <w:sz w:val="24"/>
          <w:szCs w:val="24"/>
        </w:rPr>
        <w:t>kn</w:t>
      </w:r>
      <w:r w:rsidR="00C35DEB" w:rsidRPr="00F06631">
        <w:rPr>
          <w:rFonts w:cs="Times New Roman" w:hAnsi="Times New Roman" w:ascii="Times New Roman"/>
          <w:sz w:val="24"/>
          <w:szCs w:val="24"/>
        </w:rPr>
        <w:t>, te bi se time podmirile tražbine u iznosu od 1</w:t>
      </w:r>
      <w:r w:rsidR="002A621B">
        <w:rPr>
          <w:rFonts w:cs="Times New Roman" w:hAnsi="Times New Roman" w:ascii="Times New Roman"/>
          <w:sz w:val="24"/>
          <w:szCs w:val="24"/>
        </w:rPr>
        <w:t>7,</w:t>
      </w:r>
      <w:r w:rsidR="00C35DEB" w:rsidRPr="00F06631">
        <w:rPr>
          <w:rFonts w:cs="Times New Roman" w:hAnsi="Times New Roman" w:ascii="Times New Roman"/>
          <w:sz w:val="24"/>
          <w:szCs w:val="24"/>
        </w:rPr>
        <w:t>5% od priznato</w:t>
      </w:r>
      <w:r w:rsidR="00EE2E1A">
        <w:rPr>
          <w:rFonts w:cs="Times New Roman" w:hAnsi="Times New Roman" w:ascii="Times New Roman"/>
          <w:sz w:val="24"/>
          <w:szCs w:val="24"/>
        </w:rPr>
        <w:t>g iznosa t</w:t>
      </w:r>
      <w:r>
        <w:rPr>
          <w:rFonts w:cs="Times New Roman" w:hAnsi="Times New Roman" w:ascii="Times New Roman"/>
          <w:sz w:val="24"/>
          <w:szCs w:val="24"/>
        </w:rPr>
        <w:t>ražbine.</w:t>
      </w:r>
    </w:p>
    <w:p w14:textId="74479820" w14:paraId="12316205" w:rsidRDefault="00A44A8B" w:rsidP="002A621B" w:rsidR="001F2B0C">
      <w:pPr>
        <w:autoSpaceDE w:val="false"/>
        <w:autoSpaceDN w:val="false"/>
        <w:adjustRightInd w:val="false"/>
        <w:spacing w:lineRule="auto" w:line="36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prve djelomične diobe koja je obavljena u prosincu 2017.godine ostali su neisplaćene slijedeći iznosi</w:t>
      </w:r>
      <w:r w:rsidR="001B52A5">
        <w:rPr>
          <w:rFonts w:cs="Times New Roman" w:hAnsi="Times New Roman" w:ascii="Times New Roman"/>
          <w:sz w:val="24"/>
          <w:szCs w:val="24"/>
        </w:rPr>
        <w:t>, koje je potrebno isplatiti ili rezervirati, prije isplate po drugoj djelomičnoj diobi</w:t>
      </w:r>
      <w:r>
        <w:rPr>
          <w:rFonts w:cs="Times New Roman" w:hAnsi="Times New Roman" w:ascii="Times New Roman"/>
          <w:sz w:val="24"/>
          <w:szCs w:val="24"/>
        </w:rPr>
        <w:t>:</w:t>
      </w:r>
    </w:p>
    <w:p w14:textId="6E1BF88C" w14:paraId="5E2C02AC" w:rsidRDefault="00A44A8B" w:rsidP="00A44A8B" w:rsidR="00A44A8B" w:rsidRPr="00A44A8B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 w:rsidRPr="00A44A8B">
        <w:rPr>
          <w:rFonts w:cs="Times New Roman" w:hAnsi="Times New Roman" w:ascii="Times New Roman"/>
          <w:sz w:val="24"/>
          <w:szCs w:val="24"/>
        </w:rPr>
        <w:t>Ministarstvo financija, porezna uprava, iznos od  206.056,80 kn,</w:t>
      </w:r>
    </w:p>
    <w:p w14:textId="79A3EEB2" w14:paraId="201CB180" w:rsidRDefault="00A44A8B" w:rsidP="00A44A8B" w:rsidR="00A44A8B" w:rsidRPr="00A44A8B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 w:rsidRPr="00A44A8B">
        <w:rPr>
          <w:rFonts w:cs="Times New Roman" w:hAnsi="Times New Roman" w:ascii="Times New Roman"/>
          <w:sz w:val="24"/>
          <w:szCs w:val="24"/>
        </w:rPr>
        <w:t xml:space="preserve">bivši radnik stečajnog dužnika </w:t>
      </w:r>
      <w:proofErr w:type="spellStart"/>
      <w:r w:rsidRPr="00A44A8B">
        <w:rPr>
          <w:rFonts w:cs="Times New Roman" w:hAnsi="Times New Roman" w:ascii="Times New Roman"/>
          <w:sz w:val="24"/>
          <w:szCs w:val="24"/>
        </w:rPr>
        <w:t>Grudić</w:t>
      </w:r>
      <w:proofErr w:type="spellEnd"/>
      <w:r w:rsidRPr="00A44A8B">
        <w:rPr>
          <w:rFonts w:cs="Times New Roman" w:hAnsi="Times New Roman" w:ascii="Times New Roman"/>
          <w:sz w:val="24"/>
          <w:szCs w:val="24"/>
        </w:rPr>
        <w:t xml:space="preserve"> Ivan, iznos od 750,00 kn</w:t>
      </w:r>
      <w:r w:rsidR="001B52A5">
        <w:rPr>
          <w:rFonts w:cs="Times New Roman" w:hAnsi="Times New Roman" w:ascii="Times New Roman"/>
          <w:sz w:val="24"/>
          <w:szCs w:val="24"/>
        </w:rPr>
        <w:t>,</w:t>
      </w:r>
    </w:p>
    <w:p w14:textId="2109123C" w14:paraId="07D23114" w:rsidRDefault="00A44A8B" w:rsidP="00A44A8B" w:rsidR="00A44A8B" w:rsidRPr="00A44A8B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 w:rsidRPr="00A44A8B">
        <w:rPr>
          <w:rFonts w:cs="Times New Roman" w:hAnsi="Times New Roman" w:ascii="Times New Roman"/>
          <w:sz w:val="24"/>
          <w:szCs w:val="24"/>
        </w:rPr>
        <w:t xml:space="preserve">bivši radnik stečajnog dužnika Mišo </w:t>
      </w:r>
      <w:proofErr w:type="spellStart"/>
      <w:r w:rsidRPr="00A44A8B">
        <w:rPr>
          <w:rFonts w:cs="Times New Roman" w:hAnsi="Times New Roman" w:ascii="Times New Roman"/>
          <w:sz w:val="24"/>
          <w:szCs w:val="24"/>
        </w:rPr>
        <w:t>Senčar</w:t>
      </w:r>
      <w:proofErr w:type="spellEnd"/>
      <w:r w:rsidRPr="00A44A8B">
        <w:rPr>
          <w:rFonts w:cs="Times New Roman" w:hAnsi="Times New Roman" w:ascii="Times New Roman"/>
          <w:sz w:val="24"/>
          <w:szCs w:val="24"/>
        </w:rPr>
        <w:t>, iznos od 409,50 kn</w:t>
      </w:r>
      <w:r w:rsidR="001B52A5">
        <w:rPr>
          <w:rFonts w:cs="Times New Roman" w:hAnsi="Times New Roman" w:ascii="Times New Roman"/>
          <w:sz w:val="24"/>
          <w:szCs w:val="24"/>
        </w:rPr>
        <w:t>,</w:t>
      </w:r>
    </w:p>
    <w:p w14:textId="740D4D1A" w14:paraId="25B17ADF" w:rsidRDefault="00A44A8B" w:rsidP="00A44A8B" w:rsidR="00A44A8B" w:rsidRPr="00A44A8B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 w:rsidRPr="00A44A8B">
        <w:rPr>
          <w:rFonts w:cs="Times New Roman" w:hAnsi="Times New Roman" w:ascii="Times New Roman"/>
          <w:sz w:val="24"/>
          <w:szCs w:val="24"/>
        </w:rPr>
        <w:t>bivša radnica stečajnog dužnika Biserka Bratković, iznos od 1.200,00 kn</w:t>
      </w:r>
      <w:r w:rsidR="001B52A5">
        <w:rPr>
          <w:rFonts w:cs="Times New Roman" w:hAnsi="Times New Roman" w:ascii="Times New Roman"/>
          <w:sz w:val="24"/>
          <w:szCs w:val="24"/>
        </w:rPr>
        <w:t>,</w:t>
      </w:r>
    </w:p>
    <w:p w14:textId="3D53DF53" w14:paraId="32E33A5B" w:rsidRDefault="00A44A8B" w:rsidP="00A44A8B" w:rsidR="00A44A8B" w:rsidRPr="00A44A8B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 w:rsidRPr="00A44A8B">
        <w:rPr>
          <w:rFonts w:cs="Times New Roman" w:hAnsi="Times New Roman" w:ascii="Times New Roman"/>
          <w:sz w:val="24"/>
          <w:szCs w:val="24"/>
        </w:rPr>
        <w:t xml:space="preserve">bivši radnik stečajnog dužnika </w:t>
      </w:r>
      <w:proofErr w:type="spellStart"/>
      <w:r w:rsidRPr="00A44A8B">
        <w:rPr>
          <w:rFonts w:cs="Times New Roman" w:hAnsi="Times New Roman" w:ascii="Times New Roman"/>
          <w:sz w:val="24"/>
          <w:szCs w:val="24"/>
        </w:rPr>
        <w:t>Kodba</w:t>
      </w:r>
      <w:proofErr w:type="spellEnd"/>
      <w:r w:rsidRPr="00A44A8B">
        <w:rPr>
          <w:rFonts w:cs="Times New Roman" w:hAnsi="Times New Roman" w:ascii="Times New Roman"/>
          <w:sz w:val="24"/>
          <w:szCs w:val="24"/>
        </w:rPr>
        <w:t xml:space="preserve"> Ivica, iznos od 813,69 kn</w:t>
      </w:r>
      <w:r w:rsidR="001B52A5">
        <w:rPr>
          <w:rFonts w:cs="Times New Roman" w:hAnsi="Times New Roman" w:ascii="Times New Roman"/>
          <w:sz w:val="24"/>
          <w:szCs w:val="24"/>
        </w:rPr>
        <w:t>,</w:t>
      </w:r>
    </w:p>
    <w:p w14:textId="55AB36D0" w14:paraId="5D03CFA6" w:rsidRDefault="00A44A8B" w:rsidP="00A44A8B" w:rsidR="00A44A8B" w:rsidRPr="00A44A8B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 w:rsidRPr="00A44A8B">
        <w:rPr>
          <w:rFonts w:cs="Times New Roman" w:hAnsi="Times New Roman" w:ascii="Times New Roman"/>
          <w:sz w:val="24"/>
          <w:szCs w:val="24"/>
        </w:rPr>
        <w:t xml:space="preserve">bivši radnik stečajnog dužnika </w:t>
      </w:r>
      <w:proofErr w:type="spellStart"/>
      <w:r w:rsidRPr="00A44A8B">
        <w:rPr>
          <w:rFonts w:cs="Times New Roman" w:hAnsi="Times New Roman" w:ascii="Times New Roman"/>
          <w:sz w:val="24"/>
          <w:szCs w:val="24"/>
        </w:rPr>
        <w:t>Omazić</w:t>
      </w:r>
      <w:proofErr w:type="spellEnd"/>
      <w:r w:rsidRPr="00A44A8B">
        <w:rPr>
          <w:rFonts w:cs="Times New Roman" w:hAnsi="Times New Roman" w:ascii="Times New Roman"/>
          <w:sz w:val="24"/>
          <w:szCs w:val="24"/>
        </w:rPr>
        <w:t xml:space="preserve"> Petar, iznos od 1.391,93 kn</w:t>
      </w:r>
      <w:r w:rsidR="001B52A5">
        <w:rPr>
          <w:rFonts w:cs="Times New Roman" w:hAnsi="Times New Roman" w:ascii="Times New Roman"/>
          <w:sz w:val="24"/>
          <w:szCs w:val="24"/>
        </w:rPr>
        <w:t>,</w:t>
      </w:r>
    </w:p>
    <w:p w14:textId="2462A43A" w14:paraId="261EAAB0" w:rsidRDefault="00A44A8B" w:rsidP="00A44A8B" w:rsidR="00A44A8B" w:rsidRPr="00A44A8B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 w:rsidRPr="00A44A8B">
        <w:rPr>
          <w:rFonts w:cs="Times New Roman" w:hAnsi="Times New Roman" w:ascii="Times New Roman"/>
          <w:sz w:val="24"/>
          <w:szCs w:val="24"/>
        </w:rPr>
        <w:t>bivši radnik stečajnog dužnika Radović Željko, iznos od 243,27 kn</w:t>
      </w:r>
      <w:r w:rsidR="001B52A5">
        <w:rPr>
          <w:rFonts w:cs="Times New Roman" w:hAnsi="Times New Roman" w:ascii="Times New Roman"/>
          <w:sz w:val="24"/>
          <w:szCs w:val="24"/>
        </w:rPr>
        <w:t>,</w:t>
      </w:r>
    </w:p>
    <w:p w14:textId="774316AA" w14:paraId="3304673E" w:rsidRDefault="00A44A8B" w:rsidP="00A44A8B" w:rsidR="00A44A8B" w:rsidRPr="00A44A8B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 w:rsidRPr="00A44A8B">
        <w:rPr>
          <w:rFonts w:cs="Times New Roman" w:hAnsi="Times New Roman" w:ascii="Times New Roman"/>
          <w:sz w:val="24"/>
          <w:szCs w:val="24"/>
        </w:rPr>
        <w:t xml:space="preserve">bivši radnik stečajnog dužnika </w:t>
      </w:r>
      <w:proofErr w:type="spellStart"/>
      <w:r w:rsidRPr="00A44A8B">
        <w:rPr>
          <w:rFonts w:cs="Times New Roman" w:hAnsi="Times New Roman" w:ascii="Times New Roman"/>
          <w:sz w:val="24"/>
          <w:szCs w:val="24"/>
        </w:rPr>
        <w:t>Zadravec</w:t>
      </w:r>
      <w:proofErr w:type="spellEnd"/>
      <w:r w:rsidRPr="00A44A8B">
        <w:rPr>
          <w:rFonts w:cs="Times New Roman" w:hAnsi="Times New Roman" w:ascii="Times New Roman"/>
          <w:sz w:val="24"/>
          <w:szCs w:val="24"/>
        </w:rPr>
        <w:t xml:space="preserve"> Milan, iznos od 1.200,00 kn</w:t>
      </w:r>
      <w:r w:rsidR="001B52A5">
        <w:rPr>
          <w:rFonts w:cs="Times New Roman" w:hAnsi="Times New Roman" w:ascii="Times New Roman"/>
          <w:sz w:val="24"/>
          <w:szCs w:val="24"/>
        </w:rPr>
        <w:t>.</w:t>
      </w:r>
    </w:p>
    <w:p w14:textId="2E907FBD" w14:paraId="24C3961A" w:rsidRDefault="00A44A8B" w:rsidP="00A44A8B" w:rsidR="00A44A8B" w:rsidRPr="00A44A8B">
      <w:pPr>
        <w:autoSpaceDE w:val="false"/>
        <w:autoSpaceDN w:val="false"/>
        <w:adjustRightInd w:val="false"/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</w:p>
    <w:p w14:textId="72589520" w14:paraId="78815232" w:rsidRDefault="00A44A8B" w:rsidP="00A44A8B" w:rsidR="00A44A8B">
      <w:pPr>
        <w:autoSpaceDE w:val="false"/>
        <w:autoSpaceDN w:val="false"/>
        <w:adjustRightInd w:val="false"/>
        <w:spacing w:lineRule="auto" w:line="36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</w:t>
      </w:r>
      <w:r w:rsidRPr="00A44A8B">
        <w:rPr>
          <w:rFonts w:cs="Times New Roman" w:hAnsi="Times New Roman" w:ascii="Times New Roman"/>
          <w:sz w:val="24"/>
          <w:szCs w:val="24"/>
        </w:rPr>
        <w:t>odmir</w:t>
      </w:r>
      <w:r>
        <w:rPr>
          <w:rFonts w:cs="Times New Roman" w:hAnsi="Times New Roman" w:ascii="Times New Roman"/>
          <w:sz w:val="24"/>
          <w:szCs w:val="24"/>
        </w:rPr>
        <w:t xml:space="preserve">enju tih obveza, te zaprimljenog povrata poreza na dodanu vrijednost preostao je iznos od 1.161.445,40 kn, te je za diobu predviđen iznos od 1.151.936,34 kn, dok je </w:t>
      </w:r>
      <w:r w:rsidR="001B52A5">
        <w:rPr>
          <w:rFonts w:cs="Times New Roman" w:hAnsi="Times New Roman" w:ascii="Times New Roman"/>
          <w:sz w:val="24"/>
          <w:szCs w:val="24"/>
        </w:rPr>
        <w:t>pre</w:t>
      </w:r>
      <w:r>
        <w:rPr>
          <w:rFonts w:cs="Times New Roman" w:hAnsi="Times New Roman" w:ascii="Times New Roman"/>
          <w:sz w:val="24"/>
          <w:szCs w:val="24"/>
        </w:rPr>
        <w:t xml:space="preserve">ostali iznos djelomično predviđen za </w:t>
      </w:r>
      <w:r w:rsidR="001B52A5">
        <w:rPr>
          <w:rFonts w:cs="Times New Roman" w:hAnsi="Times New Roman" w:ascii="Times New Roman"/>
          <w:sz w:val="24"/>
          <w:szCs w:val="24"/>
        </w:rPr>
        <w:t>rezervaciju za isplatu</w:t>
      </w:r>
      <w:r>
        <w:rPr>
          <w:rFonts w:cs="Times New Roman" w:hAnsi="Times New Roman" w:ascii="Times New Roman"/>
          <w:sz w:val="24"/>
          <w:szCs w:val="24"/>
        </w:rPr>
        <w:t xml:space="preserve"> radnicima kojima nije isplaćen u prvoj djelomičnoj diobi i to iznos od 2.448,89 kn, </w:t>
      </w:r>
      <w:r w:rsidR="001B52A5">
        <w:rPr>
          <w:rFonts w:cs="Times New Roman" w:hAnsi="Times New Roman" w:ascii="Times New Roman"/>
          <w:sz w:val="24"/>
          <w:szCs w:val="24"/>
        </w:rPr>
        <w:t xml:space="preserve">iznos od </w:t>
      </w:r>
      <w:r>
        <w:rPr>
          <w:rFonts w:cs="Times New Roman" w:hAnsi="Times New Roman" w:ascii="Times New Roman"/>
          <w:sz w:val="24"/>
          <w:szCs w:val="24"/>
        </w:rPr>
        <w:t xml:space="preserve">2.100,00 za trošak Središnjeg klirinškog depozitnog društva, </w:t>
      </w:r>
      <w:r w:rsidR="001B52A5">
        <w:rPr>
          <w:rFonts w:cs="Times New Roman" w:hAnsi="Times New Roman" w:ascii="Times New Roman"/>
          <w:sz w:val="24"/>
          <w:szCs w:val="24"/>
        </w:rPr>
        <w:t xml:space="preserve">iznos od </w:t>
      </w:r>
      <w:r>
        <w:rPr>
          <w:rFonts w:cs="Times New Roman" w:hAnsi="Times New Roman" w:ascii="Times New Roman"/>
          <w:sz w:val="24"/>
          <w:szCs w:val="24"/>
        </w:rPr>
        <w:t xml:space="preserve">1.697,94 </w:t>
      </w:r>
      <w:r w:rsidR="001B52A5">
        <w:rPr>
          <w:rFonts w:cs="Times New Roman" w:hAnsi="Times New Roman" w:ascii="Times New Roman"/>
          <w:sz w:val="24"/>
          <w:szCs w:val="24"/>
        </w:rPr>
        <w:t>za naknadu članovima</w:t>
      </w:r>
      <w:r>
        <w:rPr>
          <w:rFonts w:cs="Times New Roman" w:hAnsi="Times New Roman" w:ascii="Times New Roman"/>
          <w:sz w:val="24"/>
          <w:szCs w:val="24"/>
        </w:rPr>
        <w:t xml:space="preserve"> odbora vjerovnika za završnu sjednicu, te iznos od 415,20 kn za bankarske naknade. Preostaje iznos od 2.847,03 koji će se iskoristiti za troškove stečajne mase do kraja stečajnog postupka. </w:t>
      </w:r>
    </w:p>
    <w:p w14:textId="4B5DD97F" w14:paraId="62AE5195" w:rsidRDefault="00A44A8B" w:rsidP="001B52A5" w:rsidR="00A44A8B" w:rsidRPr="00A44A8B">
      <w:pPr>
        <w:autoSpaceDE w:val="false"/>
        <w:autoSpaceDN w:val="false"/>
        <w:adjustRightInd w:val="false"/>
        <w:spacing w:lineRule="auto" w:line="36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iznosom od </w:t>
      </w:r>
      <w:r w:rsidR="001B52A5" w:rsidRPr="001B52A5">
        <w:rPr>
          <w:rFonts w:cs="Times New Roman" w:hAnsi="Times New Roman" w:ascii="Times New Roman"/>
          <w:sz w:val="24"/>
          <w:szCs w:val="24"/>
        </w:rPr>
        <w:t>1.151.936,34</w:t>
      </w:r>
      <w:r w:rsidR="001B52A5">
        <w:rPr>
          <w:rFonts w:cs="Times New Roman" w:hAnsi="Times New Roman" w:ascii="Times New Roman"/>
          <w:sz w:val="24"/>
          <w:szCs w:val="24"/>
        </w:rPr>
        <w:t xml:space="preserve"> kn, koji je predviđen za drugi djelomičnu diobu, namiriti će se 14,73 % </w:t>
      </w:r>
      <w:r w:rsidR="001B52A5" w:rsidRPr="001B52A5">
        <w:rPr>
          <w:rFonts w:cs="Times New Roman" w:hAnsi="Times New Roman" w:ascii="Times New Roman"/>
          <w:sz w:val="24"/>
          <w:szCs w:val="24"/>
        </w:rPr>
        <w:t>od priznatog iznosa tražbine</w:t>
      </w:r>
      <w:r w:rsidR="001B52A5">
        <w:rPr>
          <w:rFonts w:cs="Times New Roman" w:hAnsi="Times New Roman" w:ascii="Times New Roman"/>
          <w:sz w:val="24"/>
          <w:szCs w:val="24"/>
        </w:rPr>
        <w:t>.</w:t>
      </w:r>
    </w:p>
    <w:p w14:textId="75C847FE" w14:paraId="2DF0D4F7" w:rsidRDefault="00E04E8F" w:rsidP="00734FBC" w:rsidR="00856FF9" w:rsidRPr="00F06631">
      <w:pPr>
        <w:autoSpaceDE w:val="false"/>
        <w:autoSpaceDN w:val="false"/>
        <w:adjustRightInd w:val="false"/>
        <w:spacing w:lineRule="auto" w:line="36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hAnsi="Times New Roman" w:ascii="Times New Roman"/>
          <w:sz w:val="24"/>
          <w:szCs w:val="24"/>
        </w:rPr>
        <w:lastRenderedPageBreak/>
        <w:t xml:space="preserve">U nastavku se daje prikaz </w:t>
      </w:r>
      <w:r w:rsidR="007C1F85" w:rsidRPr="00F06631">
        <w:rPr>
          <w:rFonts w:cs="Times New Roman" w:hAnsi="Times New Roman" w:ascii="Times New Roman"/>
          <w:sz w:val="24"/>
          <w:szCs w:val="24"/>
        </w:rPr>
        <w:t xml:space="preserve">prijedloga </w:t>
      </w:r>
      <w:r w:rsidRPr="00F06631">
        <w:rPr>
          <w:rFonts w:cs="Times New Roman" w:hAnsi="Times New Roman" w:ascii="Times New Roman"/>
          <w:sz w:val="24"/>
          <w:szCs w:val="24"/>
        </w:rPr>
        <w:t>namirenja svakog pojedinačnog vjerovnika</w:t>
      </w:r>
      <w:r w:rsidR="00C54F94" w:rsidRPr="00F06631">
        <w:rPr>
          <w:rFonts w:cs="Times New Roman" w:hAnsi="Times New Roman" w:ascii="Times New Roman"/>
          <w:sz w:val="24"/>
          <w:szCs w:val="24"/>
        </w:rPr>
        <w:t xml:space="preserve"> I višeg isplatnog reda</w:t>
      </w:r>
      <w:r w:rsidR="00ED4F88" w:rsidRPr="00F06631">
        <w:rPr>
          <w:rFonts w:cs="Times New Roman" w:hAnsi="Times New Roman" w:ascii="Times New Roman"/>
          <w:sz w:val="24"/>
          <w:szCs w:val="24"/>
        </w:rPr>
        <w:t>.</w:t>
      </w:r>
    </w:p>
    <w:p w14:textId="77777777" w14:paraId="214F3863" w:rsidRDefault="000771E3" w:rsidP="005D353D" w:rsidR="000771E3" w:rsidRPr="00F06631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073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3"/>
        <w:gridCol w:w="2124"/>
        <w:gridCol w:w="1268"/>
        <w:gridCol w:w="1266"/>
        <w:gridCol w:w="1291"/>
        <w:gridCol w:w="1300"/>
        <w:gridCol w:w="1266"/>
        <w:gridCol w:w="1516"/>
      </w:tblGrid>
      <w:tr w14:textId="77777777" w14:paraId="38FD6D4C" w:rsidTr="00245D94" w:rsidR="00245D94" w:rsidRPr="00245D94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03E11D" w:rsidRDefault="00245D94" w:rsidP="00245D94" w:rsidR="00245D94" w:rsidRPr="00245D9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245D9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Redni broj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DFD90C" w:rsidRDefault="00245D94" w:rsidP="00245D94" w:rsidR="00245D94" w:rsidRPr="00245D9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245D9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NAZIV I ADRESA VJEROVNIKA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966E17" w:rsidRDefault="00245D94" w:rsidP="00245D94" w:rsidR="00245D94" w:rsidRPr="00245D9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245D9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IZNOS PRIZNATE TRAŽBINE / KN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00A1BD6" w:rsidRDefault="00245D94" w:rsidP="00245D94" w:rsidR="00245D94" w:rsidRPr="00245D9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245D9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Isplaćeno od strane agencije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EDA8C0E" w:rsidRDefault="00245D94" w:rsidP="00245D94" w:rsidR="00245D94" w:rsidRPr="00245D9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245D9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Ostalo za isplatu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3BA81D" w:rsidRDefault="00245D94" w:rsidP="00245D94" w:rsidR="00245D94" w:rsidRPr="00245D9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245D9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Iznos namirenja u prvoj diobi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AD3C66" w:rsidRDefault="00245D94" w:rsidP="00245D94" w:rsidR="00245D94" w:rsidRPr="00245D9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245D94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Ostalo za isplatu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8F2E30F" w:rsidRDefault="00245D94" w:rsidP="00245D94" w:rsidR="00245D94" w:rsidRPr="00245D9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245D94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Iznos namirenja u drugoj diobi</w:t>
            </w:r>
          </w:p>
        </w:tc>
      </w:tr>
      <w:tr w14:textId="77777777" w14:paraId="4F3A57FB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43F02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260573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BAJKOVAC GORAN, Novo Selo na Dravi, Prvomajska 36, Čakovec, OIB: 31339559377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4FFA7E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20.361,91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ED96CE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634FE1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20.361,91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0590F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3.054,29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96A22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17.307,62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D69C64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2.999,31</w:t>
            </w:r>
          </w:p>
        </w:tc>
      </w:tr>
      <w:tr w14:textId="77777777" w14:paraId="09AFBC05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4E261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189F3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BAKOŠ SANJA,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Brezić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57,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Mačkovec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Čakovec, OIB: 10634823328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9FFC4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20.816,79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89E3C0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5.508,10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972E67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15.308,69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01177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2.296,30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EED43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13.012,39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50894B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2.254,97</w:t>
            </w:r>
          </w:p>
        </w:tc>
      </w:tr>
      <w:tr w14:textId="77777777" w14:paraId="51AB301F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5CCC10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159A7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BENČIĆ DALIBOR,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Kučan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Marof, Radnička 76, Varaždin, OIB: 69494779799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D2DD6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4.342,49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285B2E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E2C4D7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4.342,49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4A56FA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651,37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BA33A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3.691,12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5DB9BC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639,65</w:t>
            </w:r>
          </w:p>
        </w:tc>
      </w:tr>
      <w:tr w14:textId="77777777" w14:paraId="526192E1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61F26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B9D046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BISTROVIĆ FRANJO,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Pretetinec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23, OIB: 52503006694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BFAD7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45.315,27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16F000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A60FD2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45.315,27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5DCE7F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6.797,29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6BB889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38.517,98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738929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6.674,94</w:t>
            </w:r>
          </w:p>
        </w:tc>
      </w:tr>
      <w:tr w14:textId="77777777" w14:paraId="3259C182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44CA94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0756C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BOJ ZLATKO,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Črečan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2,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Macinec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35126817808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98AA1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25.656,74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BC13A9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6.216,47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EF1D30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19.440,27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3A80E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2.916,04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6FD5F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16.524,23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703979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2.863,55</w:t>
            </w:r>
          </w:p>
        </w:tc>
      </w:tr>
      <w:tr w14:textId="77777777" w14:paraId="6C6485AD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61571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56F66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BORKOVIĆ NIKOLA, Ljudevita Gaja 15,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Belica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80871662801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37C09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25.939,78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DE3F4F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10.062,07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D3868B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15.877,71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16F46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2.381,66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ABC47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13.496,05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9C5B3A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2.338,79</w:t>
            </w:r>
          </w:p>
        </w:tc>
      </w:tr>
      <w:tr w14:textId="77777777" w14:paraId="7348F74B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69343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A05BB5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BRATKOVIĆ FRANJO, A. Šenoe 14,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Nedelišće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, OIB: 74581202100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F0AE6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145.296,43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45F8F4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33.516,12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108FCF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111.780,31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0DDB64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16.767,05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A7534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95.013,26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32D604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16.465,24</w:t>
            </w:r>
          </w:p>
        </w:tc>
      </w:tr>
      <w:tr w14:textId="77777777" w14:paraId="22899A04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44000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C18F7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BREZARIĆ DRAGUTIN,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Dragoslavec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122,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Lopatinec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21010414627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A9A54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37.894,04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B36F8A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6EDE06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37.894,04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C5CE8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5.684,11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91742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32.209,93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21C4D9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5.581,79</w:t>
            </w:r>
          </w:p>
        </w:tc>
      </w:tr>
      <w:tr w14:textId="77777777" w14:paraId="4D5A55AF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E6557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6A3B3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BRLEČIĆ IVICA,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Knezovec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32,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Lopatinec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83175069182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6E2CD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52.326,63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1BAB34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15.313,62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27CAB1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37.013,01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BBAA2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5.551,95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7C92F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31.461,06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1F9314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5.452,02</w:t>
            </w:r>
          </w:p>
        </w:tc>
      </w:tr>
      <w:tr w14:textId="77777777" w14:paraId="38EEB2C7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95F83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60F19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BRODAR BOJAN, Čakovečka 41,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Peklenica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Mursko Središće, OIB. 28038766659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B20CE8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36.384,41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49FCC0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12.299,80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162670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24.084,61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18675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3.612,69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424E7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20.471,92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C9632E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3.547,66</w:t>
            </w:r>
          </w:p>
        </w:tc>
      </w:tr>
      <w:tr w14:textId="77777777" w14:paraId="638324EE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4D58A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4FE3A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BUJAN MLADEN, Dravska 18,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Srahoninec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ČAKOVEC, OIB: 16974557370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5DC57D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48.336,10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123212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16.295,51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BBBE90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32.040,59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E68D4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4.806,09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C796D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27.234,50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0F1B394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4.719,58</w:t>
            </w:r>
          </w:p>
        </w:tc>
      </w:tr>
      <w:tr w14:textId="77777777" w14:paraId="6B8D841B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2CBB7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41FB6F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CIGLARIĆ MLADEN,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Dunjkovec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, Glavna 14,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Nedelišće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75036419619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FBBF90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9.114,05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94E4C3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BCE309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9.114,05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2C136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1.367,11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F1803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7.746,94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D03BA8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1.342,50</w:t>
            </w:r>
          </w:p>
        </w:tc>
      </w:tr>
      <w:tr w14:textId="77777777" w14:paraId="64BFFBE9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11E51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C8F533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CMREČNJAK STANISLAV,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Prhovec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38,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Štrigova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02901191646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77477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36.334,87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7FE1AD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8.035,15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A5980A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28.299,72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AA63D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4.244,96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C4CD4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24.054,76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04E487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4.168,55</w:t>
            </w:r>
          </w:p>
        </w:tc>
      </w:tr>
      <w:tr w14:textId="77777777" w14:paraId="63641BDB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3016E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EC508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ČEKUNEC FRANJO, Kalnička 26,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Strahoninec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Čakovec, OIB: 15378405063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DAEB8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27.573,98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88A0CE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11.290,00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31EE87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16.283,98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3C90D8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2.442,60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19986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13.841,38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7F8EB35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2.398,63</w:t>
            </w:r>
          </w:p>
        </w:tc>
      </w:tr>
      <w:tr w14:textId="77777777" w14:paraId="4AEB6011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8D84F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32BA7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ČIŽMEŠIJA MIRJANA,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Mačkovec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Trg svetog Petra i Pavla 4, Čakovec, OIB: 21170708772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29478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66.739,18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5AA7C2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18.656,91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86AE4F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48.082,27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E0073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7.212,34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882B1F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40.869,93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F2EFEE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7.082,52</w:t>
            </w:r>
          </w:p>
        </w:tc>
      </w:tr>
      <w:tr w14:textId="77777777" w14:paraId="09C763E2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D1478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B1568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ČIŽMEŠIJA ZVONIMIR,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Mačkovec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Trg svetog Petra i Pala 4, Čakovec, OIB: 7129794458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B51BFD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82.028,42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A38FDC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18.729,91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76DC73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63.298,51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805AB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9.494,78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2571E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53.803,73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908190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9.323,87</w:t>
            </w:r>
          </w:p>
        </w:tc>
      </w:tr>
      <w:tr w14:textId="77777777" w14:paraId="64F8F99A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4F7E3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AAB94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ČURIN BORIS,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Strahoninec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Žrtava fašizma 139, Čakovec, OIB: 94555023635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92F82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36.413,24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A474A8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11.685,23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C02429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24.728,01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C2050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3.709,20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746E94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21.018,81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66F400D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3.642,44</w:t>
            </w:r>
          </w:p>
        </w:tc>
      </w:tr>
      <w:tr w14:textId="77777777" w14:paraId="7125E2B5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8C82B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7F139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ČURIN RENATO, Žrtava fašizma 139,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Strahoninec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Čakovec, OIB: 99490052930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1FB71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19.009,70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0C0A7E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5.731,56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9F636F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13.278,14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A85B3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1.991,72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C0BFA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11.286,42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861023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1.955,87</w:t>
            </w:r>
          </w:p>
        </w:tc>
      </w:tr>
      <w:tr w14:textId="77777777" w14:paraId="0FFA9C2C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5772B5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C6B6E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DEBELEC MIRJANA,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Merhatovec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32,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Selnica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52750838619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63468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81.513,85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496ADD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23.805,05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39825D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57.708,80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F071E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8.656,32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4FCCF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49.052,48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57621C7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8.500,51</w:t>
            </w:r>
          </w:p>
        </w:tc>
      </w:tr>
      <w:tr w14:textId="77777777" w14:paraId="47A83C3C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C46056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549E37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FEGEŠ ZDENKO, Ljudevita Gaja 6,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Nedelišće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36108032941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A8E63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64.907,08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093869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24.390,29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6A04AA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40.516,79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5D51E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6.077,52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1C8F5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34.439,27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BB4F1AC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5.968,12</w:t>
            </w:r>
          </w:p>
        </w:tc>
      </w:tr>
      <w:tr w14:textId="77777777" w14:paraId="20D9CB16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C1BA11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FFBA4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GOLUB JOSIP,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Dunjkovec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Nova ulica 30, OIB: 99065123406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9A4E9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27.034,92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DC51EF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E41C12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27.034,92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9C8DD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4.055,24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FFAA80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22.979,68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0C16F7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3.982,24</w:t>
            </w:r>
          </w:p>
        </w:tc>
      </w:tr>
      <w:tr w14:textId="77777777" w14:paraId="60BF8273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50DE2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F67BC8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GOMBAR DINO,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Totovec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Marka Kovača 15, Čakovec, OIB: 04404179543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B9A8D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12.046,64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28F39B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BA5F3C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12.046,64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84F78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1.807,00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18A34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10.239,64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3D8FB8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1.774,47</w:t>
            </w:r>
          </w:p>
        </w:tc>
      </w:tr>
      <w:tr w14:textId="77777777" w14:paraId="79E47783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FC525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3EEAD6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GORIČANEC IVAN,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Frankopanska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40,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Peklenica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Mursko Središće, OIB: 84381665951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67F99F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40.332,47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84380F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13.487,31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0B829F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26.845,16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2F1AE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4.026,77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28343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22.818,39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68C89A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3.954,29</w:t>
            </w:r>
          </w:p>
        </w:tc>
      </w:tr>
      <w:tr w14:textId="77777777" w14:paraId="0D0DE6BB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C9C5F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BB710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GRUDIĆ IVAN, Savska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Ves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Radnička 72, Čakovec, OIB: 98812096519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EB5E5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88F69A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0D5061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581CF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750,00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5B08F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4.250,00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72D2CD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736,50</w:t>
            </w:r>
          </w:p>
        </w:tc>
      </w:tr>
      <w:tr w14:textId="77777777" w14:paraId="447A6DF8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5948C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49167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GUDLIN STJEPAN,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Goričan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Cvjetna 2, OIB: 59303109961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F0955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45.269,71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79E4C4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13.648,83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EE1FF0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31.620,88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02E18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4.743,13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92D44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26.877,75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E698A2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4.657,76</w:t>
            </w:r>
          </w:p>
        </w:tc>
      </w:tr>
      <w:tr w14:textId="77777777" w14:paraId="47B6921E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D9AB3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8B55C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HAJDAROVIĆ MILAN,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Belica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Pavleka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Miškine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9, OIB: 48561010773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06738A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19.455,07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2F4DB0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682464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19.455,07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ECFAD6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2.918,26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3BE91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16.536,81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69D254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2.865,73</w:t>
            </w:r>
          </w:p>
        </w:tc>
      </w:tr>
      <w:tr w14:textId="77777777" w14:paraId="0F581E8E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106C2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12EE0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HLAPČIĆ PREDRAG,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Totovec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Prvomajska 8, Čakovec, OIB: 93531429126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42BA7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39.619,12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AF94AD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12.794,06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8B8F6A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26.825,06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ADAD7E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4.023,76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89AA3F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22.801,30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9056A0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3.951,33</w:t>
            </w:r>
          </w:p>
        </w:tc>
      </w:tr>
      <w:tr w14:textId="77777777" w14:paraId="2448F23A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98ECC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FBF604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HORVAT ANTUN,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Macinec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Nova 2, OIB: 69535958455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BDE996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39.744,99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5AF009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5B79A4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39.744,99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FA61FF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5.961,75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25D50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33.783,24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691B4B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5.854,44</w:t>
            </w:r>
          </w:p>
        </w:tc>
      </w:tr>
      <w:tr w14:textId="77777777" w14:paraId="643F63CB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816DB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5AECB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HORVAT LJILJANA, Puščine, V. Nazora 2,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Nedelišće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OIB. 98162429415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38A75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42.537,84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87778B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A5DBC8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42.537,84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15441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6.380,68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FE0E36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36.157,16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805B67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6.265,82</w:t>
            </w:r>
          </w:p>
        </w:tc>
      </w:tr>
      <w:tr w14:textId="77777777" w14:paraId="165F8411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EE459C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5625B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HORVAT MARIO, Sveta Marija, Omladinska 6, OIB: 63029996824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F22E0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4.133,58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DDBC99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3D2391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4.133,58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2E4216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620,04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E18F2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3.513,54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3CDFB9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608,88</w:t>
            </w:r>
          </w:p>
        </w:tc>
      </w:tr>
      <w:tr w14:textId="77777777" w14:paraId="539C7054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5A3B1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598F28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HRŽENJAK IVAN,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Pretetinec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202,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Nedelišće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45586875304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79D592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A72B9F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E53F49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DA4A5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750,00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6312E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4.250,00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D9B25C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736,50</w:t>
            </w:r>
          </w:p>
        </w:tc>
      </w:tr>
      <w:tr w14:textId="77777777" w14:paraId="5B4C377A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8E189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51222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IVANUŠA RADOSLAV,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Prečec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14,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Bartolovec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49412546065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C991EB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58.765,02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93B605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17.757,27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5ECB77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41.007,75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47F8E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6.151,16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23615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34.856,59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5A611C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6.040,44</w:t>
            </w:r>
          </w:p>
        </w:tc>
      </w:tr>
      <w:tr w14:textId="77777777" w14:paraId="572FDBE5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F9280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814CD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JALŠOVEC IVAN, Mala Subotica 40, A. Stepinca 78, OIB: 18261515396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6CB13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23.311,57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5D742C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10.794,89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E2A98A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12.516,68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2FF56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1.877,50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E607A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10.639,18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C02A9F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1.843,71</w:t>
            </w:r>
          </w:p>
        </w:tc>
      </w:tr>
      <w:tr w14:textId="77777777" w14:paraId="2C65020B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13BAA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EB958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JANUŠIĆ SINIŠA,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Belica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Pavleka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Miškine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23, OIB: 22138596274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D4D44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9.109,08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8E09F6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C4F222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9.109,08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DF25B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1.366,36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B7942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7.742,72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BAB957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1.341,77</w:t>
            </w:r>
          </w:p>
        </w:tc>
      </w:tr>
      <w:tr w14:textId="77777777" w14:paraId="0D13651A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A0C25C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F113B1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JURČEC MATIJA,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Belica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Prvomajska 7, OIB: 77576571509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14193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8.732,52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517968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4F6096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8.732,52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D3071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1.309,88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C3B4F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7.422,64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01C5F1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1.286,30</w:t>
            </w:r>
          </w:p>
        </w:tc>
      </w:tr>
      <w:tr w14:textId="77777777" w14:paraId="1B8A1997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1A52E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EBA4E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JUROVIĆ DENIS, Novo Selo Rok, Maršala Tita 52, Čakovec, OIB: 32929008106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21760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7.078,00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5BAA58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46D90A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7.078,00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53114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1.061,70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CA12D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6.016,30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412089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1.042,59</w:t>
            </w:r>
          </w:p>
        </w:tc>
      </w:tr>
      <w:tr w14:textId="77777777" w14:paraId="6D8D0D37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C0465F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C8595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JUROVIĆ GOSTIMIR, Novo Selo Rok, Maršala Tita 52, Čakovec, OIB: 88477811229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19648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66.136,41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D32992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19.394,90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929A48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46.741,51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9B01C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7.011,23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A0047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39.730,28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D8F71E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6.885,02</w:t>
            </w:r>
          </w:p>
        </w:tc>
      </w:tr>
      <w:tr w14:textId="77777777" w14:paraId="57C1E556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40F69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24098D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KEROVEC ANTUN,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Šandorovec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V. Nazora 18, Čakovec, OIB: 38033795564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34E48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48.634,13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F2FAFF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16.535,19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37D5A1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32.098,94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F4E36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4.814,84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FC53DE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27.284,10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CE4FCC4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4.728,17</w:t>
            </w:r>
          </w:p>
        </w:tc>
      </w:tr>
      <w:tr w14:textId="77777777" w14:paraId="268053F4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87F0E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32A86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KOCEN IVICA, Gornji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Hrašćan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, Čakovečka 120,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Macinec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50585468388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72B43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19.864,65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37831B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51818D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19.864,65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7EB8E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2.979,70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87DE2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16.884,95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62DB34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2.926,06</w:t>
            </w:r>
          </w:p>
        </w:tc>
      </w:tr>
      <w:tr w14:textId="77777777" w14:paraId="19B50A02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21729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236A2A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KOCIJAN ALEKSANDAR, Varaždin, A.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Marambašića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34, OIB: 46298709362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0A2A7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701,87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20D177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B49F51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701,87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4C4A6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105,28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CFEDC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596,59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FE184EB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103,39</w:t>
            </w:r>
          </w:p>
        </w:tc>
      </w:tr>
      <w:tr w14:textId="77777777" w14:paraId="4A3E18C4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4DB20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41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B2FB4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KOCIJAN STJEPAN, Mala Subotica, A. Stepinca 37, OIB: 18186971865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5E92A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33.198,95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C2C216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6.212,53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40A2A0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26.986,42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FA748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4.047,96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563FB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22.938,46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D7C21A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3.975,10</w:t>
            </w:r>
          </w:p>
        </w:tc>
      </w:tr>
      <w:tr w14:textId="77777777" w14:paraId="4A66D65C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48EF5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811E7A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KODBA IVICA, Čakovec, Ivana Plemenitog  Zajca 22, OIB: 18322151195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F06A0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5.424,61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F20542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6492C4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5.424,61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340D3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813,69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EBA8A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4.610,92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B21F48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799,05</w:t>
            </w:r>
          </w:p>
        </w:tc>
      </w:tr>
      <w:tr w14:textId="77777777" w14:paraId="06EABB8A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3A730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B5B5A5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KOLAC JOSIP,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Zasadbreg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148,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Lopatinec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86436354962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AA6699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68.698,68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D2CBA1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24.859,47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7ECCD9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43.839,21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97F8A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6.575,88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2A7CC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37.263,33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029A6B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6.457,52</w:t>
            </w:r>
          </w:p>
        </w:tc>
      </w:tr>
      <w:tr w14:textId="77777777" w14:paraId="19FEA1F6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629473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9EF28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KOLAREK MIRJANA, Nova 28,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Dunjkovec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37900377674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CA4F1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69.038,83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049652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20.836,47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ABB22D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48.202,36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33CA5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7.230,35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E5AB8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40.972,01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6F2C1B9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7.100,21</w:t>
            </w:r>
          </w:p>
        </w:tc>
      </w:tr>
      <w:tr w14:textId="77777777" w14:paraId="09D30D60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98265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003DED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KOLAREK RAJKO, Nova 28,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Dunjkovec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19922102423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8925B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79.658,08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B78B32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25.748,36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07C9DB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53.909,72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BADC6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8.086,46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A554D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45.823,26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B4E571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7.940,90</w:t>
            </w:r>
          </w:p>
        </w:tc>
      </w:tr>
      <w:tr w14:textId="77777777" w14:paraId="13E6FCF1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B4CFF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9A805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KONŠAK MILAN,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Knezovac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42,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Lopatinec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38217117430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3A1BA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64.594,96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544257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22.871,73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25EC43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41.723,23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9B28D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6.258,48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7B4B7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35.464,75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C0A5836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6.145,83</w:t>
            </w:r>
          </w:p>
        </w:tc>
      </w:tr>
      <w:tr w14:textId="77777777" w14:paraId="187E767D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825D8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4BC64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KOS BRANKO, Milke Trnine 45, Čakovec, OIB: 72221094034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03A79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33.106,14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441B62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11.485,17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7F5F5F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21.620,97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EB0CD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3.243,15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580F0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18.377,82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44B271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3.184,77</w:t>
            </w:r>
          </w:p>
        </w:tc>
      </w:tr>
      <w:tr w14:textId="77777777" w14:paraId="44F52F1F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94604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53EF0A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KOS JERONIM , Novo Selo Rok, Rade Končara 114, Čakovec, OIB: 14302773366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A2A3C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17.085,26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C72388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6.161,26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4F04D9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10.924,00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DD881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1.638,60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BA223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9.285,40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C02FC4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1.609,11</w:t>
            </w:r>
          </w:p>
        </w:tc>
      </w:tr>
      <w:tr w14:textId="77777777" w14:paraId="34725E23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D1D859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9ACDB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KOŠTARIĆ RUDOLF,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Knezovec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75,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Lopatinec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96324472376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DD2D9D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60.185,14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CFC10A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18.487,05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D18BB8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41.698,09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DFF00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6.254,71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092F2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35.443,38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5623AB0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6.142,13</w:t>
            </w:r>
          </w:p>
        </w:tc>
      </w:tr>
      <w:tr w14:textId="77777777" w14:paraId="5E132D51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92234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B604E5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KOVAČIĆ  ŽELJKO,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Zasadbreg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63,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Lopatinec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74987277251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8A9F02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105.126,34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A6F5A9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32.135,40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CF2485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72.990,94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CD048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10.948,64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334BE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62.042,30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F3410C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10.751,57</w:t>
            </w:r>
          </w:p>
        </w:tc>
      </w:tr>
      <w:tr w14:textId="77777777" w14:paraId="4B2831C2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0BE72F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54D2ED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KOVAČIĆ JOSIP,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Zaveščak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49,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Selnica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27174666624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D0AE86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37.818,96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682089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12.877,16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5904E8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24.941,80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21DB2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3.741,27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E0300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21.200,53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89FF289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3.673,93</w:t>
            </w:r>
          </w:p>
        </w:tc>
      </w:tr>
      <w:tr w14:textId="77777777" w14:paraId="56C13DE3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009BDF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C9621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KOVAČIĆ MARIJAN,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Vučetinec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30 a,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Lopatinec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, OIB: 20218053140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C47FB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93.811,21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5638ED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24.209,21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76B39A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69.602,00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8F7EF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10.440,30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0634F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59.161,70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2B2899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10.252,37</w:t>
            </w:r>
          </w:p>
        </w:tc>
      </w:tr>
      <w:tr w14:textId="77777777" w14:paraId="1165552B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E70122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75DA4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KOVAČIĆ VLADIMIR, Mali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Mihaljevec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, I. G. Kovačića 9,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Lopatinec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01242712586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42D94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25.375,71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F95BD8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E94A3E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25.375,71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5FE5A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3.806,36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4F9F54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21.569,35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442CAA9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3.737,84</w:t>
            </w:r>
          </w:p>
        </w:tc>
      </w:tr>
      <w:tr w14:textId="77777777" w14:paraId="521660D6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8106B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BEABDB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KOZAR ZVONIMIR, Josipa Broza 83a,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Čakovec, OIB: 26303829378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7D1AC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35.754,96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579237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9.533,01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351E6D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26.221,95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11ADC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3.933,29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45A0A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22.288,66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3151A7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3.862,49</w:t>
            </w:r>
          </w:p>
        </w:tc>
      </w:tr>
      <w:tr w14:textId="77777777" w14:paraId="1693EF93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8DE49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87F99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KOZOL STJEPAN,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Lj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. Gaja 8,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Dunjkovec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Nedelišće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67669066184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87F8D5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70.191,30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05E413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20.449,64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AF9739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49.741,66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D424C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7.461,25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B938D5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42.280,41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A1C1C8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7.326,95</w:t>
            </w:r>
          </w:p>
        </w:tc>
      </w:tr>
      <w:tr w14:textId="77777777" w14:paraId="5F1E7A29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5A8CA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56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0D3C47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KRALJIĆ IVAN, Savska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Ves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, J.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Bajkovca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27a, Čakovec. OIB: 71998770341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725714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52.784,99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277C5C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16.406,06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7EA347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36.378,93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EC5BC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5.456,84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8AB0B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30.922,09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AB7118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5.358,62</w:t>
            </w:r>
          </w:p>
        </w:tc>
      </w:tr>
      <w:tr w14:textId="77777777" w14:paraId="0680AE6D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416BE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D67F0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KRIŠTOFIĆ SPOMENKA, V.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Morandinija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2, Čakovec, OIB: 78040603203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ED3E2C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47.650,89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1B068E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7B43F3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47.650,89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E981F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7.147,63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2B8CB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40.503,26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EC213DC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7.018,98</w:t>
            </w:r>
          </w:p>
        </w:tc>
      </w:tr>
      <w:tr w14:textId="77777777" w14:paraId="501A640B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B0345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D5801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LESAR STJEPAN, Čakovečka 11,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Totovec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Čakovec, OIB: 84287030059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9EF36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73.024,13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8ED81F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22.231,13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AA0247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50.793,00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A2EDF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7.618,95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904B1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43.174,05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9D7EE8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7.481,81</w:t>
            </w:r>
          </w:p>
        </w:tc>
      </w:tr>
      <w:tr w14:textId="77777777" w14:paraId="2B6E8214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7CEB1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52A25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LESKOVAR VLADIMIR, Dravska 8,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Totovec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Čakovec, OIB: 75752967215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2A180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52.119,11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8E7ADA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18.380,91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AFD26F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33.738,20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CBFED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5.060,73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FD1BC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28.677,47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209E88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4.969,64</w:t>
            </w:r>
          </w:p>
        </w:tc>
      </w:tr>
      <w:tr w14:textId="77777777" w14:paraId="701A2F19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80F55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5197D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LEVAK JOSIP,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Strahoninec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Dravska 31, Čakovec, OIB: 53638871799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C3A457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23.467,79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28852A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5.409,47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2D6C74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18.058,32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A6B72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2.708,75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ACCEF9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15.349,57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0F6172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2.659,99</w:t>
            </w:r>
          </w:p>
        </w:tc>
      </w:tr>
      <w:tr w14:textId="77777777" w14:paraId="5EFB99B8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78DC65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50000C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LIPIĆ STJEPAN, Jug I, Blok 10, Prelog, OIB: 08387812398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29C89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94.024,36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A008EC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25.701,53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27297B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68.322,83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32905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10.248,42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BD7F2B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58.074,41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86DDE5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10.063,95</w:t>
            </w:r>
          </w:p>
        </w:tc>
      </w:tr>
      <w:tr w14:textId="77777777" w14:paraId="6367C29E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45078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3E9E2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LISJAK DARIO, Radnička 53,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Belica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22801362448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4655C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47.413,55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2546BE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13.298,04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BBC963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34.115,51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DBD49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5.117,33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783E9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28.998,18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05D923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5.025,21</w:t>
            </w:r>
          </w:p>
        </w:tc>
      </w:tr>
      <w:tr w14:textId="77777777" w14:paraId="278AF69A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A21C5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26E40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LOGOŽAR ĐURĐA,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Vučetinec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9,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Lopatinec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32006849040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064B3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48.188,32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B7F533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16.548,05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EA7681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31.640,27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50829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4.746,04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AF6F1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26.894,23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46A092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4.660,61</w:t>
            </w:r>
          </w:p>
        </w:tc>
      </w:tr>
      <w:tr w14:textId="77777777" w14:paraId="6B0C4424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234B9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16901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LOGOŽAR IVICA, Matije gupca 84, Prelog, OIB: 85577293872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EA2350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43.881,64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FD8CE1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16.337,78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B66466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27.543,86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A8C52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4.131,58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EA01EE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23.412,28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CDF3BD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4.057,21</w:t>
            </w:r>
          </w:p>
        </w:tc>
      </w:tr>
      <w:tr w14:textId="77777777" w14:paraId="70AA6DB6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09F18E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8B51A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LOGOŽAR VLADO,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Bušićeva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5, Mala Subotica, OIB: 44113424531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5C73CB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2.841,84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7703CC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7D86D0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2.841,84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DC152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426,28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A24C1C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2.415,56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29C655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418,60</w:t>
            </w:r>
          </w:p>
        </w:tc>
      </w:tr>
      <w:tr w14:textId="77777777" w14:paraId="740251C9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53FE03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899CF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LUKMAN ZLATKO,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Žiškovec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30,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Vratišinec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06063477699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05844D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42.520,96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554D48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14.124,87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26A074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28.396,09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A5E62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4.259,41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F7BBC0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24.136,68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E8BF5E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4.182,74</w:t>
            </w:r>
          </w:p>
        </w:tc>
      </w:tr>
      <w:tr w14:textId="77777777" w14:paraId="372C5BB1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80887A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48E06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MAČEK VLADO, Čakovečka 25,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Strahoninec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Čakovec, OIB: 41433916998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D63F0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58.287,04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E3D382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18.703,04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D9F073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39.584,00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E43F1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5.937,60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55301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33.646,40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A22E15C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5.830,72</w:t>
            </w:r>
          </w:p>
        </w:tc>
      </w:tr>
      <w:tr w14:textId="77777777" w14:paraId="2CB26464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BC663E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F35D2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MAKAR KREŠO, B. Radić 53,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Belica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86645197702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49588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48.550,00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3D688E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15.259,98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84E55B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33.290,02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3C155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4.993,50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0C8B9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28.296,52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5414E4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4.903,62</w:t>
            </w:r>
          </w:p>
        </w:tc>
      </w:tr>
      <w:tr w14:textId="77777777" w14:paraId="736465E2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2C229F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CFE5A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MALOVIĆ JOSIP, Novo Naselje 30,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Novakovec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Dekanovec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89125498890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BAB29F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58.116,05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075B5F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16.407,96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ED3427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41.708,09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A89DE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6.256,21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BD766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35.451,88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738FE7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6.143,60</w:t>
            </w:r>
          </w:p>
        </w:tc>
      </w:tr>
      <w:tr w14:textId="77777777" w14:paraId="2AB52795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A58E8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5AB66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MARCIUŠ DRAGUTIN,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Nedelišće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, Gornji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Hrašćan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, Čakovečka </w:t>
            </w: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56, OIB: 34904408873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A13642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37.510,09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4F61FD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130FFC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37.510,09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FD172B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5.626,51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2AFF9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31.883,58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9C42A2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5.525,24</w:t>
            </w:r>
          </w:p>
        </w:tc>
      </w:tr>
      <w:tr w14:textId="77777777" w14:paraId="555CBCC6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BC3F3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71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D1204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MARĐETKO STJEPAN, Prvomajska 13,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Goričan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28077410883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CF353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86.053,15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F3909B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22.913,67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A356E8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63.139,48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DF15F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9.470,92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5A74C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53.668,56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3F5996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9.300,45</w:t>
            </w:r>
          </w:p>
        </w:tc>
      </w:tr>
      <w:tr w14:textId="77777777" w14:paraId="5227993F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C2E21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68E80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MARUŠIĆ MLADEN,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Gardinovec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129,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Belica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52254805367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9ADDB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48.422,08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33888A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18.693,65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ADF39F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29.728,43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BFCDF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4.459,26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4E362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25.269,17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806ECD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4.379,00</w:t>
            </w:r>
          </w:p>
        </w:tc>
      </w:tr>
      <w:tr w14:textId="77777777" w14:paraId="53D5E72E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42ED98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5B1EF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MAVRIN DRAGUTIN, Vukovarska 3, Čakovec, OIB: 07570912278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C032F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38.075,58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670E96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4B6F7E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38.075,58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51FAF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5.711,34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15B49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32.364,24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BDDD0D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5.608,53</w:t>
            </w:r>
          </w:p>
        </w:tc>
      </w:tr>
      <w:tr w14:textId="77777777" w14:paraId="7793349D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012B70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04C09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MESARIĆ STANKO, V. Nazora 55,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Lopatinec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72574084803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5E39E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117.585,27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7E017E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29.887,25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B02C41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87.698,02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29ED9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13.154,70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8C930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74.543,32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F10680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12.917,92</w:t>
            </w:r>
          </w:p>
        </w:tc>
      </w:tr>
      <w:tr w14:textId="77777777" w14:paraId="019692E4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565C4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D1DEEC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MIKAC ANTUN, Vukovarska 5, Čakovec, OIB: 00295129547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5DEE8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127.278,17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E93BD2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34.611,86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4CB74E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92.666,31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509A8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13.899,95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B46353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78.766,36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747419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13.649,75</w:t>
            </w:r>
          </w:p>
        </w:tc>
      </w:tr>
      <w:tr w14:textId="77777777" w14:paraId="2C81F685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8DE3F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6F118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MLINARIĆ JOSIP,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Belica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1. maja 41, OIB: 19316437398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FF95F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78.890,55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128C58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18.835,81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42F7B2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60.054,74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9370B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9.008,21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F57DA2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51.046,53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58AA16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8.846,06</w:t>
            </w:r>
          </w:p>
        </w:tc>
      </w:tr>
      <w:tr w14:textId="77777777" w14:paraId="42628CDC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DB0EB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CFE6A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MUČIĆ ZVIJEZDAN, Kolodvorska 25, Sveta Marija, OIB: 68521994884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8D1928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31.243,19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AEE2AE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14.325,78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DF13AD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16.917,41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6BDA5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2.537,61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A351C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14.379,80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8639C2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2.491,93</w:t>
            </w:r>
          </w:p>
        </w:tc>
      </w:tr>
      <w:tr w14:textId="77777777" w14:paraId="6C26D22D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C2B56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B6165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NOVAČKI JASMINKA,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Brezić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30,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Mačkovec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Čakovec, OIB: 34399041995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8322D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117.985,07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ADBED1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33.887,87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2236FA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84.097,20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806EB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12.614,58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24D3D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71.482,62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5DF21F7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12.387,52</w:t>
            </w:r>
          </w:p>
        </w:tc>
      </w:tr>
      <w:tr w14:textId="77777777" w14:paraId="4A516EC7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59F33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D39FE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NOVAK EMANUEL,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Praporčan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, Zrinskih 46,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Selnica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02292952988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AA397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3.417,70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F6C185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0EEE10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3.417,70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3C9DF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512,66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8407D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2.905,05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2C6CA9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503,43</w:t>
            </w:r>
          </w:p>
        </w:tc>
      </w:tr>
      <w:tr w14:textId="77777777" w14:paraId="7A77723A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13AAE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9014E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NOVAK FILIP,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B. Jelačića 1, Čakovec, OIB: 65992700325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7E58C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8.738,00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E209DF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459C8A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8.738,00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3729A8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1.310,70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9F4FA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7.427,30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BF0033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1.287,11</w:t>
            </w:r>
          </w:p>
        </w:tc>
      </w:tr>
      <w:tr w14:textId="77777777" w14:paraId="4D37DD73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6602C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85286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NOVAK IRENA, Ivana Plemenitog Zajca 49, Čakovec, OIB: 18150875708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6B629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57.133,90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8B201A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17.804,10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FF6A32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39.329,80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DF266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5.899,47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D11FA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33.430,33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BB8022A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5.793,28</w:t>
            </w:r>
          </w:p>
        </w:tc>
      </w:tr>
      <w:tr w14:textId="77777777" w14:paraId="042835CF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376D9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748B3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NOVAK JASENKA, Gornji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Mihaljevec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43,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Macinec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06924015029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0D373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47.161,35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00BECF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48F354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47.161,35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FB91F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7.074,20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21BEBA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40.087,15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2D2D1A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6.946,87</w:t>
            </w:r>
          </w:p>
        </w:tc>
      </w:tr>
      <w:tr w14:textId="77777777" w14:paraId="180C6457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A5075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165BF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NOVAK JOSIP, Mursko Središće,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Križovec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137, OIB: 65236398030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D396C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26.256,84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34D48F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6.868,59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6F4BCF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19.388,25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02210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2.908,24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B9E67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16.480,01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CAD2F8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2.855,89</w:t>
            </w:r>
          </w:p>
        </w:tc>
      </w:tr>
      <w:tr w14:textId="77777777" w14:paraId="2CE9BC0D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7214F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9B9D9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NOVAK LILJANA, Bana Jelačića 1,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Čavkovec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89810540511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F8F9A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52.858,50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78F438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17.722,90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E1F730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35.135,60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8CC89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5.270,34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F7CB7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29.865,26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45EEE0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5.175,47</w:t>
            </w:r>
          </w:p>
        </w:tc>
      </w:tr>
      <w:tr w14:textId="77777777" w14:paraId="5997281F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E00CC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85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757E94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NOVAK NIKOLA, B. Radić 87,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Belica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36880118252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9DAD6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612030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C0A659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E7B04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462D25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2C03B5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294,60</w:t>
            </w:r>
          </w:p>
        </w:tc>
      </w:tr>
      <w:tr w14:textId="77777777" w14:paraId="217D53B2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EB004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076ADE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OMAZIĆ PETAR,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Turčišće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190,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Dekanovec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29531945267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F9AE3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9.279,51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C9E2CA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B24026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9.279,51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F7DB77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1.391,93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F3F59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7.887,58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E22A0BD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1.366,87</w:t>
            </w:r>
          </w:p>
        </w:tc>
      </w:tr>
      <w:tr w14:textId="77777777" w14:paraId="09A55CD2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0008FC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97D2E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OREŠKI DALIBOR,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Pretetinec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204,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Nedelišće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52760865341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B81CD9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68.296,55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DB8069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22.363,13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7E2DE8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45.933,42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7F8F9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6.890,01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B3CC8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39.043,41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BA0D83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6.765,99</w:t>
            </w:r>
          </w:p>
        </w:tc>
      </w:tr>
      <w:tr w14:textId="77777777" w14:paraId="3CA86E2D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E68C1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298A00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OREŠKI KARLO,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Dragoslavec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Selo 49,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Macinec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41141532074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40E2D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78.178,91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84A72C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B22D42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78.178,91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231A00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11.726,84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D6024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66.452,07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22BC8E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11.515,75</w:t>
            </w:r>
          </w:p>
        </w:tc>
      </w:tr>
      <w:tr w14:textId="77777777" w14:paraId="3E5F3765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977EF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EF135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OREŠKI NADICA,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Pretetinec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204,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Nedelišće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49316477695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C6A8C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9.500,00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844E96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6B9EBF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9.500,00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9EC96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1.425,00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A28B9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8.075,00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D1881A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1.399,35</w:t>
            </w:r>
          </w:p>
        </w:tc>
      </w:tr>
      <w:tr w14:textId="77777777" w14:paraId="34A54446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DCF16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2538A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PETKOVIĆ NIKOLA,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Vukanovec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76,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Macinec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99093604234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6FC639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34.447,74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B86A0A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9.340,69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6CD20A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25.107,05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694F5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3.766,06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14FBA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21.340,99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06B045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3.698,27</w:t>
            </w:r>
          </w:p>
        </w:tc>
      </w:tr>
      <w:tr w14:textId="77777777" w14:paraId="2C454F0E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338F8F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B4C74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PETROVIĆ MARIJA, Augusta Šenoe 12,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Čakovec, OIB: 92338958016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4E69B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54.842,63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83AEA8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17.072,03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744DED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37.770,60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826B49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5.665,59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EB5C8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32.105,01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3486B33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5.563,61</w:t>
            </w:r>
          </w:p>
        </w:tc>
      </w:tr>
      <w:tr w14:textId="77777777" w14:paraId="28258CF4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F6A98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D2409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PINTARIĆ IVAN, V. Nazora 65,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Lopatinec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57915094169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03A7D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166.282,80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64B6AB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64955A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166.282,80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668C95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24.942,42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00828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141.340,38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9CDF0C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24.493,46</w:t>
            </w:r>
          </w:p>
        </w:tc>
      </w:tr>
      <w:tr w14:textId="77777777" w14:paraId="251F5E42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39D2BF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FAC1C2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POCEK IVAN,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Gardinovec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120,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Belica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10003140627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C0452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42.297,30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329CC4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15.864,68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58F655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26.432,62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306DE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3.964,89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F473C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22.467,73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0AA317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3.893,52</w:t>
            </w:r>
          </w:p>
        </w:tc>
      </w:tr>
      <w:tr w14:textId="77777777" w14:paraId="582BE1A5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6FDD9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95055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POČEKAJ TEODOR,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Radnička 10, Čakovec, OIB: 95050163401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FA640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26.040,81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CDCF5D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3D08FB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26.040,81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25A84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3.906,12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B4CAD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22.134,69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0D64BEF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3.835,81</w:t>
            </w:r>
          </w:p>
        </w:tc>
      </w:tr>
      <w:tr w14:textId="77777777" w14:paraId="66CE9FE8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7C5E4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39430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PODVEZANEC DEJAN, Mala Subotica , Glavna 84, OIB: 52333461161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CE163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42.811,27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C37740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15.134,81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66A286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27.676,46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9CA96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4.151,47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21B678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23.524,99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5F65BC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4.076,74</w:t>
            </w:r>
          </w:p>
        </w:tc>
      </w:tr>
      <w:tr w14:textId="77777777" w14:paraId="1893DBAE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D9737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3002A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PREMUŠ KRISTIJAN, 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Belica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Kralja Tomislava 143, OIB: 57382466923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E1EF9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4.954,51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6B1860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370162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4.954,51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0EE54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743,18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C7ED27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4.211,33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85C50C8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729,80</w:t>
            </w:r>
          </w:p>
        </w:tc>
      </w:tr>
      <w:tr w14:textId="77777777" w14:paraId="158C25E3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5F5F9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E2818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PRIŠLIĆ IGOR, Varaždin, Ulica hrvatskih branitelja 7, OIB: 46304255977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0905DC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44.591,13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D6A828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A1EF3E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44.591,13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07EA8F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6.688,67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626298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37.902,46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153482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6.568,27</w:t>
            </w:r>
          </w:p>
        </w:tc>
      </w:tr>
      <w:tr w14:textId="77777777" w14:paraId="116D3A2A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9633F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54043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PULJIĆ MIJO, Čakovečka 104, Čakovec, OIB: 73876477097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326D0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46.134,31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48D5E1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E605DB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46.134,31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F7435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6.920,15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E02E9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39.214,16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46713BE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6.795,58</w:t>
            </w:r>
          </w:p>
        </w:tc>
      </w:tr>
      <w:tr w14:textId="77777777" w14:paraId="317CFF90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5D247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4BCBF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PUŽAJ GORAN,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Vularija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M. Gupca 4a, Orehovica, OIB: 83759904732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CDC45B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14.421,24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96BD49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8C7DE3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14.421,24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6A53F7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2.163,19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7FD33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12.258,05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ED7379A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2.124,25</w:t>
            </w:r>
          </w:p>
        </w:tc>
      </w:tr>
      <w:tr w14:textId="77777777" w14:paraId="7651C7BF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365116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100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58767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RADOVIĆ ŽELJKO, Istarska 16, Čakovec, OIB: 81379277924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7C50D2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1.621,81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D96F9F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40086A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1.621,81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33A42F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243,27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28654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1.378,54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C17929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238,89</w:t>
            </w:r>
          </w:p>
        </w:tc>
      </w:tr>
      <w:tr w14:textId="77777777" w14:paraId="7805C58F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A68F0E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EE00A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REIF BOŽIDAR, Dravska 19, Varaždin, OIB: 59214988617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9C6F8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167.121,45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370160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35.408,00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E096E3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131.713,45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D6413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19.757,02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90EA5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111.956,43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A7A11B3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19.401,39</w:t>
            </w:r>
          </w:p>
        </w:tc>
      </w:tr>
      <w:tr w14:textId="77777777" w14:paraId="48C77DE7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78EE5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5D69E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REPUBLIKA HRVATSKA, MINISTARSTVO FINANCIJA, POREZNA UPRAVA, PODRUČNI URED ČAKOVEC, OIB: 52634238587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B3E5D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1.947.232,95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C85EBD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313.982,45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8B52C1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1.633.250,50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691C6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244.987,58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074C35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1.388.262,93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A779623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240.577,80</w:t>
            </w:r>
          </w:p>
        </w:tc>
      </w:tr>
      <w:tr w14:textId="77777777" w14:paraId="24175FC1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35E1C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624825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REŠETAR ZLATKO,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Črečan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1,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Macinec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08275977180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A909A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34.908,71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CE4923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13.478,43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7CAA24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21.430,28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3BF294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3.214,54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A01D5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18.215,74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492F03E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3.156,68</w:t>
            </w:r>
          </w:p>
        </w:tc>
      </w:tr>
      <w:tr w14:textId="77777777" w14:paraId="0CDA265A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C131C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A0524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RODINGER MARIJAN,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Zasadbreg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38,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Lopatinec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60721311604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81283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45.767,32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BF179B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14.829,11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9D714E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30.938,21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B48ECC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4.640,73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B1785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26.297,48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62BC2E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4.557,20</w:t>
            </w:r>
          </w:p>
        </w:tc>
      </w:tr>
      <w:tr w14:textId="77777777" w14:paraId="253187E7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FE04E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0F640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SABOL ĐURO, Glavna 51,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Hodošan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, Donji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Kraljevec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06722118864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47CD39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92.820,37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3CDC4B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23.472,53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8003BD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69.347,84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04195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10.402,18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44C287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58.945,66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B86619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10.214,94</w:t>
            </w:r>
          </w:p>
        </w:tc>
      </w:tr>
      <w:tr w14:textId="77777777" w14:paraId="1A65B96B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3772F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41997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SABOL JOSIP, Glavna 51,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Hodošan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, Donji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Kraljevec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68755924782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A82A5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95.917,12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36D1E7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23.470,61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C371B1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72.446,51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181DD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10.866,98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3DE07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61.579,53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D98F93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10.671,37</w:t>
            </w:r>
          </w:p>
        </w:tc>
      </w:tr>
      <w:tr w14:textId="77777777" w14:paraId="7DA5D4C0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870E7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743E2B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SENČAR MIŠO, Gornji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Hrašćan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, Čakovečka 43,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Macinec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45516367778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5CA83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8.208,80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7AE593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5.478,82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6A169E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2.729,98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686B0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409,50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DDE60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2.320,48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CE33CC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402,13</w:t>
            </w:r>
          </w:p>
        </w:tc>
      </w:tr>
      <w:tr w14:textId="77777777" w14:paraId="2936F65E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DFBA1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F202C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SENČAR SAŠA, Bana Jelačića 58, Čakovec, OIB: 84061394766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62708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32.140,63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882CC6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11.450,62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CE9109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20.690,01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2F5EE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3.103,50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57C3B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17.586,51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FC257E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3.047,64</w:t>
            </w:r>
          </w:p>
        </w:tc>
      </w:tr>
      <w:tr w14:textId="77777777" w14:paraId="6AB37707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96325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16044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SRŠA DRAGO,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Gradinšćak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50, Sveti Martin na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Murin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95924656570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AFEFD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9.500,00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491CEB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8B4561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9.500,00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5783C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1.425,00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663D0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8.075,00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404569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1.399,35</w:t>
            </w:r>
          </w:p>
        </w:tc>
      </w:tr>
      <w:tr w14:textId="77777777" w14:paraId="368188AE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EA35F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25FAB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SRŠAN ANTONIJO,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Sivica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Čakovečka 13, Podturen, OIB: 99355587933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0FDCC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2.062,19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094B14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361D0A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2.062,19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A8D704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309,33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18373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1.752,86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0A3AE1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303,76</w:t>
            </w:r>
          </w:p>
        </w:tc>
      </w:tr>
      <w:tr w14:textId="77777777" w14:paraId="25AB5545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6544D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0FC15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SUŠEC DAMIR,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Vularija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Zrinskih 17, Orehovica, OIB: 96260250966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7894B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30.235,33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9ED610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12.848,47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2B1419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17.386,86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2ECA4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2.608,03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11C52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14.778,83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7C54315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2.561,08</w:t>
            </w:r>
          </w:p>
        </w:tc>
      </w:tr>
      <w:tr w14:textId="77777777" w14:paraId="598A05A9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F30D5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F536AD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ŠEBALJ MARKO, Novo Selo na Dravi, Prvomajska 32, Čakovec, OIB: 55959988285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36A8B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51.143,20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1F2B8C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16.566,78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7A6F39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34.576,42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DBF77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5.186,46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B27E7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29.389,96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AB0921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5.093,11</w:t>
            </w:r>
          </w:p>
        </w:tc>
      </w:tr>
      <w:tr w14:textId="77777777" w14:paraId="0DB46982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0819F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D8A59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ŠEGOVIĆ ŽELJKO, Mala Subotica, B. Radić 109, OIB: 19013940607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56818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9.799,09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FB3FDC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71C483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9.799,09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30B15F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1.469,86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55554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8.329,23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B479E1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1.443,41</w:t>
            </w:r>
          </w:p>
        </w:tc>
      </w:tr>
      <w:tr w14:textId="77777777" w14:paraId="48EB7340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405F9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114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A0FD8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ŠIMUNKOVIĆ DUŠANKA, Prvomajska 5,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Lopatinec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72821693912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29EDD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21.384,72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3954E5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9.192,36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1EBD45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12.192,36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F3D3F2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1.828,85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BACB4A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10.363,51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B9A48E5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1.795,93</w:t>
            </w:r>
          </w:p>
        </w:tc>
      </w:tr>
      <w:tr w14:textId="77777777" w14:paraId="637CEB60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B133F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23832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ŠKODA JOSIP,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Štefanec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Braće Radić 61, Čakovec, OIB: 90020653420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6AD1F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76.130,53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E0510E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6.430,17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366154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69.700,36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4A465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10.455,05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7853E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59.245,31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3709BA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10.266,86</w:t>
            </w:r>
          </w:p>
        </w:tc>
      </w:tr>
      <w:tr w14:textId="77777777" w14:paraId="06D57D7E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A5EB4A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45C21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ŠTEFANEC DRAGICA, Mursko Središće, Kralja Zvonimira 23, OIB: 84287811384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533A82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20.496,55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9C691B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1D035F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20.496,55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BB3894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3.074,48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A5E08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17.422,07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A472D0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3.019,14</w:t>
            </w:r>
          </w:p>
        </w:tc>
      </w:tr>
      <w:tr w14:textId="77777777" w14:paraId="4E7BC4ED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3BFBD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39B30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ŠTENGLIN VLADO,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Strahoninec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Poljska 69, Čakovec, OIB: 01407171047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79730A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48.418,12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E312C5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15.298,12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F7FB52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33.120,00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54F93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4.968,00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EAD7B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28.152,00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61EADC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4.878,58</w:t>
            </w:r>
          </w:p>
        </w:tc>
      </w:tr>
      <w:tr w14:textId="77777777" w14:paraId="1C061CEB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3E8B1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6BE1A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TARADI MIROSLAV,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Belica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Braće Radić 5, OIB: 61484784505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BBAE5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21.551,73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71BF2B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6.183,68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63ADEF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15.368,05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B87D7E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2.305,21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72D20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13.062,84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EF00FF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2.263,71</w:t>
            </w:r>
          </w:p>
        </w:tc>
      </w:tr>
      <w:tr w14:textId="77777777" w14:paraId="5CD1B770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90149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F73186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TARANDEK JOSIP,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Martinska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17, Mursko Središće, OIB: 77684475934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7B498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41.083,81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DC0CFD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16.549,11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8F1E7B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24.534,70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353EA8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3.680,21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59A8C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20.854,50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BAC51FA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3.613,96</w:t>
            </w:r>
          </w:p>
        </w:tc>
      </w:tr>
      <w:tr w14:textId="77777777" w14:paraId="65105CEA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7738C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CCAE6A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TOMAŠEK JOSIP,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Palinovec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140, Donji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Kraljevec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73647080049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FEF73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8.757,74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65F10C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813C90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8.757,74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13315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1.313,66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58816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7.444,08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68A860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1.290,02</w:t>
            </w:r>
          </w:p>
        </w:tc>
      </w:tr>
      <w:tr w14:textId="77777777" w14:paraId="2A4C8797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C9686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B6363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TOMAŠIĆ DRAŽEN,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Brazje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31, M. Središće, OIB: 92445725754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4BBCA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39.870,59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591C54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12.845,04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44A613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27.025,55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7FE00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4.053,83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C1779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22.971,72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155438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3.980,86</w:t>
            </w:r>
          </w:p>
        </w:tc>
      </w:tr>
      <w:tr w14:textId="77777777" w14:paraId="513001A0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4FA7BE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6F4BC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TOMAŠIĆ JOSIP,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Strahoninec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Poljska 65, Čakovec, OIB: 56836975507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0BAFC2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33.910,88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067CBA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8FD29C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33.910,88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337814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5.086,63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367EC3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28.824,25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4DDEF3F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4.995,07</w:t>
            </w:r>
          </w:p>
        </w:tc>
      </w:tr>
      <w:tr w14:textId="77777777" w14:paraId="59C8C237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BB4AB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2F18E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TROJOK ŽELJKO,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Pretetinec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153,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Nedelišće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09695661147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DBA43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51.725,83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336EE2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19.597,69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D5C104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32.128,14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E9957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4.819,22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18B58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27.308,92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F7C837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4.732,48</w:t>
            </w:r>
          </w:p>
        </w:tc>
      </w:tr>
      <w:tr w14:textId="77777777" w14:paraId="10083D6E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CFA8D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8C6F4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TRUPKOVIĆ ZLATKO, Vukovarska 7a, Čakovec, OIB: 58383246875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895113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70.257,44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9C152F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22.777,82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8981F6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47.479,62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EFA68B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7.121,94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78F552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40.357,68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C35106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6.993,75</w:t>
            </w:r>
          </w:p>
        </w:tc>
      </w:tr>
      <w:tr w14:textId="77777777" w14:paraId="52F642BC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296E5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79EC9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VARŠIĆ DAMIR,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Frkanovec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69,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Lopatinec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15337223606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7674E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964,13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E6EF11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12319C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964,13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9FCF4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144,62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DF287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819,51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211383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142,02</w:t>
            </w:r>
          </w:p>
        </w:tc>
      </w:tr>
      <w:tr w14:textId="77777777" w14:paraId="45E8D74A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6AFE5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AC137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VESELI VLADIMIR, V. Bukovca 5,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Šenkovec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Čakovec, OIB: 03763502722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7491F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46.635,86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E110F6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17.625,34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F894F6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29.010,52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B883A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4.351,58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9F77F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24.658,94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C9C71F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4.273,25</w:t>
            </w:r>
          </w:p>
        </w:tc>
      </w:tr>
      <w:tr w14:textId="77777777" w14:paraId="3C83070B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98025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29F3A0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VIDOVIĆ ĐURO, Mala Subotica, Glavna 100a, OIB: 60224874647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82A1C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29.660,01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B85D4D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8.119,20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844269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21.540,81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89FFF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3.231,12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2DAA0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18.309,69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DFCB31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3.172,96</w:t>
            </w:r>
          </w:p>
        </w:tc>
      </w:tr>
      <w:tr w14:textId="77777777" w14:paraId="616FB271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B20EB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EBFEB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VIDOVIĆ MIHAEL,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Vularija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M. Gupca 9, Orehovica, OIB: 84699282573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968F3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847,63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100EC5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B77009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847,63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F5EBC4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127,14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68FF2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720,49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123B0A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124,86</w:t>
            </w:r>
          </w:p>
        </w:tc>
      </w:tr>
      <w:tr w14:textId="77777777" w14:paraId="4987A5E1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1D81A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129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03AD0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VINKO IVAN, SELNICA, Dr. Vinka Žganca 6, OIB: 80113217397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11925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7.390,85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D28520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EDE928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7.390,85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BA83EA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1.108,63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785F0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6.282,22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E1E7D4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1.088,67</w:t>
            </w:r>
          </w:p>
        </w:tc>
      </w:tr>
      <w:tr w14:textId="77777777" w14:paraId="01040671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F377D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4A2BE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VINKOVIĆ BRANKO, V. Nazora 9,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Lopatinec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28203138570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8430C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58.414,28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0507B5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17.207,35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A9991A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41.206,93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75789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6.181,04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A089F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35.025,89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DA3A86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6.069,78</w:t>
            </w:r>
          </w:p>
        </w:tc>
      </w:tr>
      <w:tr w14:textId="77777777" w14:paraId="3346E6DB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77D5C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50D3A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VRBANEC IVAN,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Palinovec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34, Donji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Kraljevec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OIB: 34490388612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D4F1B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74.939,69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949F094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24.466,88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49F3FF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50.472,81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65889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7.570,92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36335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42.901,89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05B8D41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7.434,64</w:t>
            </w:r>
          </w:p>
        </w:tc>
      </w:tr>
      <w:tr w14:textId="77777777" w14:paraId="0D911260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133D2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1D894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VRBANEC RUŽICA,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Brazić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32,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Mačkovec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Čakovec, OIB: 51668640424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3279A7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99.655,75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15EB4C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27.673,47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94B254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71.982,28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E27BA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10.797,34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AE5B2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61.184,94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EAFA4B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10.602,99</w:t>
            </w:r>
          </w:p>
        </w:tc>
      </w:tr>
      <w:tr w14:textId="77777777" w14:paraId="718619F6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7A9B8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AE76A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VRHAR MARIJA, M. Krleže 8, Čakovec, OIB: 04731613232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B0A6C8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46.345,21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9F2A06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BFF968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46.345,21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3FC65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6.951,78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A7C72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39.393,43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8FDFB5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6.826,65</w:t>
            </w:r>
          </w:p>
        </w:tc>
      </w:tr>
      <w:tr w14:textId="77777777" w14:paraId="1B0A97FB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9EF245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C11D4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ZADRAVEC MILAN,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Selnica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Frankopanska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32, OIB: 99687450582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8E03D2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E35318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9BA08A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E989E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1.200,00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5C9ACA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6.800,00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AB2DD9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1.178,40</w:t>
            </w:r>
          </w:p>
        </w:tc>
      </w:tr>
      <w:tr w14:textId="77777777" w14:paraId="5D36996B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7529D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D3C72C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ZOBEC JOSIP, Savska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Ves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, J.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Bajkovca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115, Čakovec, OIB: 24562704779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8CAC3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46.678,79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BB6A48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8D2FDED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46.678,79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64452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7.001,82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BD39F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39.676,97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6581EF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6.875,79</w:t>
            </w:r>
          </w:p>
        </w:tc>
      </w:tr>
      <w:tr w14:textId="77777777" w14:paraId="3298AF3A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A897C8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D39B6F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ZOBIĆ ZDRAVKO,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Vratišinec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, Gmajna 11, OIB: 50203379331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8FEF1F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15.302,14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795D8F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AB0563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15.302,14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E84C7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2.295,32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FC9DB2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13.006,82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E8447F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2.254,01</w:t>
            </w:r>
          </w:p>
        </w:tc>
      </w:tr>
      <w:tr w14:textId="77777777" w14:paraId="23CEFFE5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871DE9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93455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AGENCIJA za osiguranje radničkih tražbina u slučaju stečaja poslodavca, </w:t>
            </w:r>
            <w:proofErr w:type="spellStart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Frankopanska</w:t>
            </w:r>
            <w:proofErr w:type="spellEnd"/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11, Zagreb, OIB: 04323472109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D70DD1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939D927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B4C78E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1.730.902,42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C7C1B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259.635,36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5F4426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1.471.267,06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C64842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254.961,93</w:t>
            </w:r>
          </w:p>
        </w:tc>
      </w:tr>
      <w:tr w14:textId="77777777" w14:paraId="1F7A7EF8" w:rsidTr="001B52A5" w:rsidR="001B52A5" w:rsidRPr="001B52A5">
        <w:trPr>
          <w:trHeight w:val="520"/>
          <w:jc w:val="center"/>
        </w:trPr>
        <w:tc>
          <w:tcPr>
            <w:tcW w:type="dxa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3BA7A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9C1CCB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E09712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7.820.341,75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B4619F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1.730.902,39</w:t>
            </w:r>
          </w:p>
        </w:tc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B5DFE4E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7.820.341,78</w:t>
            </w:r>
          </w:p>
        </w:tc>
        <w:tc>
          <w:tcPr>
            <w:tcW w:type="dxa" w:w="1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FF1C250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1.173.051,27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B857F3" w:rsidRDefault="001B52A5" w:rsidP="001B52A5" w:rsidR="001B52A5" w:rsidRPr="001B52A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6.647.290,51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312B36F" w:rsidRDefault="001B52A5" w:rsidP="001B52A5" w:rsidR="001B52A5" w:rsidRPr="001B52A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1B52A5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1.151.936,34</w:t>
            </w:r>
          </w:p>
        </w:tc>
      </w:tr>
    </w:tbl>
    <w:p w14:textId="77777777" w14:paraId="21295355" w:rsidRDefault="00245D94" w:rsidP="00CE5BE4" w:rsidR="00245D94">
      <w:pPr>
        <w:spacing w:lineRule="auto" w:line="36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14:textId="77777777" w14:paraId="1A798D4F" w:rsidRDefault="00CE5BE4" w:rsidP="005D353D" w:rsidR="00CE5BE4" w:rsidRPr="00F06631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</w:p>
    <w:p w14:textId="15302D53" w14:paraId="7732F358" w:rsidRDefault="00EE2E1A" w:rsidP="005D353D" w:rsidR="00507D6B" w:rsidRPr="00F06631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2</w:t>
      </w:r>
      <w:r w:rsidR="001B52A5">
        <w:rPr>
          <w:rFonts w:cs="Times New Roman" w:hAnsi="Times New Roman" w:ascii="Times New Roman"/>
          <w:sz w:val="24"/>
          <w:szCs w:val="24"/>
        </w:rPr>
        <w:t>3</w:t>
      </w:r>
      <w:r w:rsidR="00507D6B" w:rsidRPr="00F06631">
        <w:rPr>
          <w:rFonts w:cs="Times New Roman" w:hAnsi="Times New Roman" w:ascii="Times New Roman"/>
          <w:sz w:val="24"/>
          <w:szCs w:val="24"/>
        </w:rPr>
        <w:t xml:space="preserve">. </w:t>
      </w:r>
      <w:r w:rsidR="001B52A5">
        <w:rPr>
          <w:rFonts w:cs="Times New Roman" w:hAnsi="Times New Roman" w:ascii="Times New Roman"/>
          <w:sz w:val="24"/>
          <w:szCs w:val="24"/>
        </w:rPr>
        <w:t>kolovoza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</w:p>
    <w:p w14:textId="77777777" w14:paraId="78AE7ED0" w:rsidRDefault="00507D6B" w:rsidP="005D353D" w:rsidR="00507D6B" w:rsidRPr="00F06631">
      <w:pPr>
        <w:autoSpaceDE w:val="false"/>
        <w:autoSpaceDN w:val="false"/>
        <w:adjustRightInd w:val="false"/>
        <w:spacing w:lineRule="auto" w:line="360" w:after="0"/>
        <w:rPr>
          <w:rFonts w:cs="Times New Roman" w:hAnsi="Times New Roman" w:ascii="Times New Roman"/>
          <w:sz w:val="24"/>
          <w:szCs w:val="24"/>
        </w:rPr>
      </w:pPr>
    </w:p>
    <w:p w14:textId="77777777" w14:paraId="5943D78A" w:rsidRDefault="00507D6B" w:rsidP="005D353D" w:rsidR="00507D6B" w:rsidRPr="00F06631">
      <w:pPr>
        <w:autoSpaceDE w:val="false"/>
        <w:autoSpaceDN w:val="false"/>
        <w:adjustRightInd w:val="false"/>
        <w:spacing w:lineRule="auto" w:line="360" w:after="0"/>
        <w:ind w:left="4956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eastAsia="HiddenHorzOCR" w:hAnsi="Times New Roman" w:ascii="Times New Roman"/>
          <w:sz w:val="24"/>
          <w:szCs w:val="24"/>
        </w:rPr>
        <w:t xml:space="preserve">Stečajni </w:t>
      </w:r>
      <w:r w:rsidRPr="00F06631">
        <w:rPr>
          <w:rFonts w:cs="Times New Roman" w:hAnsi="Times New Roman" w:ascii="Times New Roman"/>
          <w:sz w:val="24"/>
          <w:szCs w:val="24"/>
        </w:rPr>
        <w:t>upravitelj:</w:t>
      </w:r>
    </w:p>
    <w:p w14:textId="77777777" w14:paraId="1AB0AB37" w:rsidRDefault="00507D6B" w:rsidP="005D353D" w:rsidR="00507D6B" w:rsidRPr="00F06631">
      <w:pPr>
        <w:autoSpaceDE w:val="false"/>
        <w:autoSpaceDN w:val="false"/>
        <w:adjustRightInd w:val="false"/>
        <w:spacing w:lineRule="auto" w:line="360" w:after="0"/>
        <w:ind w:left="4956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hAnsi="Times New Roman" w:ascii="Times New Roman"/>
          <w:sz w:val="24"/>
          <w:szCs w:val="24"/>
        </w:rPr>
        <w:t xml:space="preserve">Tomislav </w:t>
      </w:r>
      <w:proofErr w:type="spellStart"/>
      <w:r w:rsidRPr="00F06631">
        <w:rPr>
          <w:rFonts w:cs="Times New Roman" w:hAnsi="Times New Roman" w:ascii="Times New Roman"/>
          <w:sz w:val="24"/>
          <w:szCs w:val="24"/>
        </w:rPr>
        <w:t>Đuričin</w:t>
      </w:r>
      <w:proofErr w:type="spellEnd"/>
    </w:p>
    <w:p w14:textId="77777777" w14:paraId="06A52DE8" w:rsidRDefault="002030D2" w:rsidP="005D353D" w:rsidR="002030D2" w:rsidRPr="00F06631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245D94" w:rsidR="002030D2" w:rsidRPr="00F06631">
      <w:pgSz w:h="16840" w:w="1190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iddenHorzOCR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5BD"/>
    <w:multiLevelType w:val="hybridMultilevel"/>
    <w:tmpl w:val="CEB8E07E"/>
    <w:lvl w:tplc="041A0017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F117A3"/>
    <w:multiLevelType w:val="hybridMultilevel"/>
    <w:tmpl w:val="0DDE7E90"/>
    <w:lvl w:tplc="041A0017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9CE2113"/>
    <w:multiLevelType w:val="hybridMultilevel"/>
    <w:tmpl w:val="4E5EB9FC"/>
    <w:lvl w:tplc="49E2AF7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527054"/>
    <w:multiLevelType w:val="hybridMultilevel"/>
    <w:tmpl w:val="434AE6DC"/>
    <w:lvl w:tplc="9078D77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FC1407F"/>
    <w:multiLevelType w:val="hybridMultilevel"/>
    <w:tmpl w:val="00643754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31B5407"/>
    <w:multiLevelType w:val="hybridMultilevel"/>
    <w:tmpl w:val="A9D6F9AC"/>
    <w:lvl w:tplc="041A0017" w:ilvl="0">
      <w:start w:val="1"/>
      <w:numFmt w:val="lowerLetter"/>
      <w:lvlText w:val="%1)"/>
      <w:lvlJc w:val="left"/>
      <w:pPr>
        <w:ind w:hanging="360" w:left="4746"/>
      </w:pPr>
    </w:lvl>
    <w:lvl w:tentative="true" w:tplc="041A0019" w:ilvl="1">
      <w:start w:val="1"/>
      <w:numFmt w:val="lowerLetter"/>
      <w:lvlText w:val="%2."/>
      <w:lvlJc w:val="left"/>
      <w:pPr>
        <w:ind w:hanging="360" w:left="5466"/>
      </w:pPr>
    </w:lvl>
    <w:lvl w:tentative="true" w:tplc="041A001B" w:ilvl="2">
      <w:start w:val="1"/>
      <w:numFmt w:val="lowerRoman"/>
      <w:lvlText w:val="%3."/>
      <w:lvlJc w:val="right"/>
      <w:pPr>
        <w:ind w:hanging="180" w:left="6186"/>
      </w:pPr>
    </w:lvl>
    <w:lvl w:tentative="true" w:tplc="041A000F" w:ilvl="3">
      <w:start w:val="1"/>
      <w:numFmt w:val="decimal"/>
      <w:lvlText w:val="%4."/>
      <w:lvlJc w:val="left"/>
      <w:pPr>
        <w:ind w:hanging="360" w:left="6906"/>
      </w:pPr>
    </w:lvl>
    <w:lvl w:tentative="true" w:tplc="041A0019" w:ilvl="4">
      <w:start w:val="1"/>
      <w:numFmt w:val="lowerLetter"/>
      <w:lvlText w:val="%5."/>
      <w:lvlJc w:val="left"/>
      <w:pPr>
        <w:ind w:hanging="360" w:left="7626"/>
      </w:pPr>
    </w:lvl>
    <w:lvl w:tentative="true" w:tplc="041A001B" w:ilvl="5">
      <w:start w:val="1"/>
      <w:numFmt w:val="lowerRoman"/>
      <w:lvlText w:val="%6."/>
      <w:lvlJc w:val="right"/>
      <w:pPr>
        <w:ind w:hanging="180" w:left="8346"/>
      </w:pPr>
    </w:lvl>
    <w:lvl w:tentative="true" w:tplc="041A000F" w:ilvl="6">
      <w:start w:val="1"/>
      <w:numFmt w:val="decimal"/>
      <w:lvlText w:val="%7."/>
      <w:lvlJc w:val="left"/>
      <w:pPr>
        <w:ind w:hanging="360" w:left="9066"/>
      </w:pPr>
    </w:lvl>
    <w:lvl w:tentative="true" w:tplc="041A0019" w:ilvl="7">
      <w:start w:val="1"/>
      <w:numFmt w:val="lowerLetter"/>
      <w:lvlText w:val="%8."/>
      <w:lvlJc w:val="left"/>
      <w:pPr>
        <w:ind w:hanging="360" w:left="9786"/>
      </w:pPr>
    </w:lvl>
    <w:lvl w:tentative="true" w:tplc="041A001B" w:ilvl="8">
      <w:start w:val="1"/>
      <w:numFmt w:val="lowerRoman"/>
      <w:lvlText w:val="%9."/>
      <w:lvlJc w:val="right"/>
      <w:pPr>
        <w:ind w:hanging="180" w:left="10506"/>
      </w:pPr>
    </w:lvl>
  </w:abstractNum>
  <w:abstractNum w:abstractNumId="8">
    <w:nsid w:val="6C1C4A2F"/>
    <w:multiLevelType w:val="hybridMultilevel"/>
    <w:tmpl w:val="CEB8E0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84E14E1"/>
    <w:multiLevelType w:val="hybridMultilevel"/>
    <w:tmpl w:val="B5262B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0"/>
  </w:num>
  <w:num w:numId="5">
    <w:abstractNumId w:val="9"/>
  </w:num>
  <w:num w:numId="6">
    <w:abstractNumId w:val="6"/>
  </w:num>
  <w:num w:numId="7">
    <w:abstractNumId w:val="7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activeWritingStyle w:appName="MSWord" w:checkStyle="false" w:nlCheck="true" w:dllVersion="6" w:vendorID="64" w:lang="en-US"/>
  <w:activeWritingStyle w:appName="MSWord" w:checkStyle="false" w:nlCheck="true" w:dllVersion="0" w:vendorID="64" w:lang="en-US"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B37"/>
    <w:rsid w:val="000766B6"/>
    <w:rsid w:val="000771E3"/>
    <w:rsid w:val="000822C5"/>
    <w:rsid w:val="00095E04"/>
    <w:rsid w:val="000D2F30"/>
    <w:rsid w:val="00104402"/>
    <w:rsid w:val="00123607"/>
    <w:rsid w:val="001B52A5"/>
    <w:rsid w:val="001F2B0C"/>
    <w:rsid w:val="002030D2"/>
    <w:rsid w:val="00245CE9"/>
    <w:rsid w:val="00245D94"/>
    <w:rsid w:val="002963D7"/>
    <w:rsid w:val="002A1DCC"/>
    <w:rsid w:val="002A3F8E"/>
    <w:rsid w:val="002A621B"/>
    <w:rsid w:val="00307E9E"/>
    <w:rsid w:val="00320354"/>
    <w:rsid w:val="00320A31"/>
    <w:rsid w:val="0047688B"/>
    <w:rsid w:val="004D1F58"/>
    <w:rsid w:val="00507D6B"/>
    <w:rsid w:val="0058543B"/>
    <w:rsid w:val="005A3103"/>
    <w:rsid w:val="005D353D"/>
    <w:rsid w:val="005E4A14"/>
    <w:rsid w:val="006019EE"/>
    <w:rsid w:val="0066409E"/>
    <w:rsid w:val="0068454D"/>
    <w:rsid w:val="00691772"/>
    <w:rsid w:val="006C523C"/>
    <w:rsid w:val="007028E6"/>
    <w:rsid w:val="00710174"/>
    <w:rsid w:val="00722F3E"/>
    <w:rsid w:val="00734FBC"/>
    <w:rsid w:val="007424BE"/>
    <w:rsid w:val="00742B37"/>
    <w:rsid w:val="00762927"/>
    <w:rsid w:val="007C1F85"/>
    <w:rsid w:val="0081410C"/>
    <w:rsid w:val="0082491F"/>
    <w:rsid w:val="00844556"/>
    <w:rsid w:val="00856FF9"/>
    <w:rsid w:val="00910B17"/>
    <w:rsid w:val="00925927"/>
    <w:rsid w:val="00954B65"/>
    <w:rsid w:val="00971EFB"/>
    <w:rsid w:val="0098489E"/>
    <w:rsid w:val="009A5C3D"/>
    <w:rsid w:val="009E497A"/>
    <w:rsid w:val="009F7EF9"/>
    <w:rsid w:val="00A02B14"/>
    <w:rsid w:val="00A13039"/>
    <w:rsid w:val="00A43AE7"/>
    <w:rsid w:val="00A44A8B"/>
    <w:rsid w:val="00A8378F"/>
    <w:rsid w:val="00A86FB1"/>
    <w:rsid w:val="00AC5CA1"/>
    <w:rsid w:val="00AD7359"/>
    <w:rsid w:val="00AF350F"/>
    <w:rsid w:val="00B6126F"/>
    <w:rsid w:val="00B637F1"/>
    <w:rsid w:val="00BD7D7B"/>
    <w:rsid w:val="00C31C12"/>
    <w:rsid w:val="00C35DEB"/>
    <w:rsid w:val="00C36366"/>
    <w:rsid w:val="00C54F94"/>
    <w:rsid w:val="00C67E74"/>
    <w:rsid w:val="00CA4644"/>
    <w:rsid w:val="00CB3F94"/>
    <w:rsid w:val="00CC4843"/>
    <w:rsid w:val="00CE5BE4"/>
    <w:rsid w:val="00CE6C13"/>
    <w:rsid w:val="00D10CC0"/>
    <w:rsid w:val="00D44F38"/>
    <w:rsid w:val="00D5494B"/>
    <w:rsid w:val="00D74A0D"/>
    <w:rsid w:val="00D808D3"/>
    <w:rsid w:val="00D977CB"/>
    <w:rsid w:val="00DA49EB"/>
    <w:rsid w:val="00DE1807"/>
    <w:rsid w:val="00E04E8F"/>
    <w:rsid w:val="00E12E84"/>
    <w:rsid w:val="00E56F0D"/>
    <w:rsid w:val="00ED4F88"/>
    <w:rsid w:val="00EE2E1A"/>
    <w:rsid w:val="00EE6AC5"/>
    <w:rsid w:val="00EF0199"/>
    <w:rsid w:val="00EF0415"/>
    <w:rsid w:val="00F010A8"/>
    <w:rsid w:val="00F06631"/>
    <w:rsid w:val="00F124F9"/>
    <w:rsid w:val="00F42F15"/>
    <w:rsid w:val="00F45566"/>
    <w:rsid w:val="00F46789"/>
    <w:rsid w:val="00F93D32"/>
    <w:rsid w:val="00FC67CE"/>
    <w:rsid w:val="00FE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578B757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B37"/>
    <w:rPr>
      <w:rFonts w:cs="Calibri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30D2"/>
    <w:pPr>
      <w:ind w:left="720"/>
    </w:pPr>
  </w:style>
  <w:style w:styleId="Hiperveza" w:type="character">
    <w:name w:val="Hyperlink"/>
    <w:basedOn w:val="Zadanifontodlomka"/>
    <w:uiPriority w:val="99"/>
    <w:semiHidden/>
    <w:unhideWhenUsed/>
    <w:rsid w:val="001B52A5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1B52A5"/>
    <w:rPr>
      <w:color w:val="954F72"/>
      <w:u w:val="single"/>
    </w:rPr>
  </w:style>
  <w:style w:customStyle="true" w:styleId="xl63" w:type="paragraph">
    <w:name w:val="xl63"/>
    <w:basedOn w:val="Normal"/>
    <w:rsid w:val="001B52A5"/>
    <w:pPr>
      <w:spacing w:lineRule="auto" w:line="240" w:afterAutospacing="true" w:after="100" w:beforeAutospacing="true" w:before="100"/>
    </w:pPr>
    <w:rPr>
      <w:rFonts w:eastAsiaTheme="minorHAnsi" w:cs="Times New Roman" w:hAnsi="Times New Roman" w:ascii="Times New Roman"/>
      <w:sz w:val="24"/>
      <w:szCs w:val="24"/>
      <w:lang w:val="en-US"/>
    </w:rPr>
  </w:style>
  <w:style w:customStyle="true" w:styleId="xl64" w:type="paragraph">
    <w:name w:val="xl64"/>
    <w:basedOn w:val="Normal"/>
    <w:rsid w:val="001B52A5"/>
    <w:pPr>
      <w:spacing w:lineRule="auto" w:line="240" w:afterAutospacing="true" w:after="100" w:beforeAutospacing="true" w:before="100"/>
    </w:pPr>
    <w:rPr>
      <w:rFonts w:eastAsiaTheme="minorHAnsi" w:cs="Times New Roman" w:hAnsi="Times New Roman" w:ascii="Times New Roman"/>
      <w:sz w:val="24"/>
      <w:szCs w:val="24"/>
      <w:lang w:val="en-US"/>
    </w:rPr>
  </w:style>
  <w:style w:customStyle="true" w:styleId="xl65" w:type="paragraph">
    <w:name w:val="xl65"/>
    <w:basedOn w:val="Normal"/>
    <w:rsid w:val="001B52A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Theme="minorHAnsi" w:cs="Times New Roman" w:hAnsi="Times New Roman" w:ascii="Times New Roman"/>
      <w:sz w:val="20"/>
      <w:szCs w:val="20"/>
      <w:lang w:val="en-US"/>
    </w:rPr>
  </w:style>
  <w:style w:customStyle="true" w:styleId="xl66" w:type="paragraph">
    <w:name w:val="xl66"/>
    <w:basedOn w:val="Normal"/>
    <w:rsid w:val="001B52A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Theme="minorHAnsi" w:cs="Times New Roman" w:hAnsi="Times New Roman" w:ascii="Times New Roman"/>
      <w:sz w:val="20"/>
      <w:szCs w:val="20"/>
      <w:lang w:val="en-US"/>
    </w:rPr>
  </w:style>
  <w:style w:customStyle="true" w:styleId="xl67" w:type="paragraph">
    <w:name w:val="xl67"/>
    <w:basedOn w:val="Normal"/>
    <w:rsid w:val="001B52A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Theme="minorHAnsi" w:cs="Times New Roman" w:hAnsi="Times New Roman" w:ascii="Times New Roman"/>
      <w:sz w:val="20"/>
      <w:szCs w:val="20"/>
      <w:lang w:val="en-US"/>
    </w:rPr>
  </w:style>
  <w:style w:customStyle="true" w:styleId="xl68" w:type="paragraph">
    <w:name w:val="xl68"/>
    <w:basedOn w:val="Normal"/>
    <w:rsid w:val="001B52A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Theme="minorHAnsi" w:cs="Times New Roman" w:hAnsi="Times New Roman" w:ascii="Times New Roman"/>
      <w:color w:val="000000"/>
      <w:sz w:val="20"/>
      <w:szCs w:val="20"/>
      <w:lang w:val="en-US"/>
    </w:rPr>
  </w:style>
  <w:style w:customStyle="true" w:styleId="xl69" w:type="paragraph">
    <w:name w:val="xl69"/>
    <w:basedOn w:val="Normal"/>
    <w:rsid w:val="001B52A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Theme="minorHAnsi" w:cs="Times New Roman" w:hAnsi="Times New Roman" w:ascii="Times New Roman"/>
      <w:color w:val="000000"/>
      <w:sz w:val="20"/>
      <w:szCs w:val="20"/>
      <w:lang w:val="en-US"/>
    </w:rPr>
  </w:style>
  <w:style w:customStyle="true" w:styleId="xl70" w:type="paragraph">
    <w:name w:val="xl70"/>
    <w:basedOn w:val="Normal"/>
    <w:rsid w:val="001B52A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Theme="minorHAnsi" w:cs="Times New Roman" w:hAnsi="Times New Roman" w:ascii="Times New Roman"/>
      <w:sz w:val="20"/>
      <w:szCs w:val="20"/>
      <w:lang w:val="en-US"/>
    </w:rPr>
  </w:style>
  <w:style w:customStyle="true" w:styleId="xl71" w:type="paragraph">
    <w:name w:val="xl71"/>
    <w:basedOn w:val="Normal"/>
    <w:rsid w:val="001B52A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Theme="minorHAnsi" w:cs="Times New Roman" w:hAnsi="Times New Roman" w:ascii="Times New Roman"/>
      <w:sz w:val="20"/>
      <w:szCs w:val="20"/>
      <w:lang w:val="en-US"/>
    </w:rPr>
  </w:style>
  <w:style w:customStyle="true" w:styleId="xl72" w:type="paragraph">
    <w:name w:val="xl72"/>
    <w:basedOn w:val="Normal"/>
    <w:rsid w:val="001B52A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Theme="minorHAnsi" w:cs="Times New Roman" w:hAnsi="Times New Roman" w:ascii="Times New Roman"/>
      <w:sz w:val="20"/>
      <w:szCs w:val="20"/>
      <w:lang w:val="en-US"/>
    </w:rPr>
  </w:style>
  <w:style w:customStyle="true" w:styleId="xl73" w:type="paragraph">
    <w:name w:val="xl73"/>
    <w:basedOn w:val="Normal"/>
    <w:rsid w:val="001B52A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Theme="minorHAnsi" w:cs="Times New Roman" w:hAnsi="Times New Roman" w:ascii="Times New Roman"/>
      <w:b/>
      <w:bCs/>
      <w:color w:val="000000"/>
      <w:sz w:val="20"/>
      <w:szCs w:val="20"/>
      <w:lang w:val="en-US"/>
    </w:rPr>
  </w:style>
  <w:style w:customStyle="true" w:styleId="xl74" w:type="paragraph">
    <w:name w:val="xl74"/>
    <w:basedOn w:val="Normal"/>
    <w:rsid w:val="001B52A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Theme="minorHAnsi" w:cs="Times New Roman" w:hAnsi="Times New Roman" w:ascii="Times New Roman"/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23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6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60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6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6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B37"/>
    <w:rPr>
      <w:rFonts w:ascii="Calibri" w:cs="Calibri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30D2"/>
    <w:pPr>
      <w:ind w:left="720"/>
    </w:pPr>
  </w:style>
  <w:style w:styleId="Hiperveza" w:type="character">
    <w:name w:val="Hyperlink"/>
    <w:basedOn w:val="Zadanifontodlomka"/>
    <w:uiPriority w:val="99"/>
    <w:semiHidden/>
    <w:unhideWhenUsed/>
    <w:rsid w:val="001B52A5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1B52A5"/>
    <w:rPr>
      <w:color w:val="954F72"/>
      <w:u w:val="single"/>
    </w:rPr>
  </w:style>
  <w:style w:customStyle="1" w:styleId="xl63" w:type="paragraph">
    <w:name w:val="xl63"/>
    <w:basedOn w:val="Normal"/>
    <w:rsid w:val="001B52A5"/>
    <w:pPr>
      <w:spacing w:after="100" w:afterAutospacing="1" w:before="100" w:beforeAutospacing="1" w:line="240" w:lineRule="auto"/>
    </w:pPr>
    <w:rPr>
      <w:rFonts w:ascii="Times New Roman" w:cs="Times New Roman" w:eastAsiaTheme="minorHAnsi" w:hAnsi="Times New Roman"/>
      <w:sz w:val="24"/>
      <w:szCs w:val="24"/>
      <w:lang w:val="en-US"/>
    </w:rPr>
  </w:style>
  <w:style w:customStyle="1" w:styleId="xl64" w:type="paragraph">
    <w:name w:val="xl64"/>
    <w:basedOn w:val="Normal"/>
    <w:rsid w:val="001B52A5"/>
    <w:pPr>
      <w:spacing w:after="100" w:afterAutospacing="1" w:before="100" w:beforeAutospacing="1" w:line="240" w:lineRule="auto"/>
    </w:pPr>
    <w:rPr>
      <w:rFonts w:ascii="Times New Roman" w:cs="Times New Roman" w:eastAsiaTheme="minorHAnsi" w:hAnsi="Times New Roman"/>
      <w:sz w:val="24"/>
      <w:szCs w:val="24"/>
      <w:lang w:val="en-US"/>
    </w:rPr>
  </w:style>
  <w:style w:customStyle="1" w:styleId="xl65" w:type="paragraph">
    <w:name w:val="xl65"/>
    <w:basedOn w:val="Normal"/>
    <w:rsid w:val="001B52A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Theme="minorHAnsi" w:hAnsi="Times New Roman"/>
      <w:sz w:val="20"/>
      <w:szCs w:val="20"/>
      <w:lang w:val="en-US"/>
    </w:rPr>
  </w:style>
  <w:style w:customStyle="1" w:styleId="xl66" w:type="paragraph">
    <w:name w:val="xl66"/>
    <w:basedOn w:val="Normal"/>
    <w:rsid w:val="001B52A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Theme="minorHAnsi" w:hAnsi="Times New Roman"/>
      <w:sz w:val="20"/>
      <w:szCs w:val="20"/>
      <w:lang w:val="en-US"/>
    </w:rPr>
  </w:style>
  <w:style w:customStyle="1" w:styleId="xl67" w:type="paragraph">
    <w:name w:val="xl67"/>
    <w:basedOn w:val="Normal"/>
    <w:rsid w:val="001B52A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Theme="minorHAnsi" w:hAnsi="Times New Roman"/>
      <w:sz w:val="20"/>
      <w:szCs w:val="20"/>
      <w:lang w:val="en-US"/>
    </w:rPr>
  </w:style>
  <w:style w:customStyle="1" w:styleId="xl68" w:type="paragraph">
    <w:name w:val="xl68"/>
    <w:basedOn w:val="Normal"/>
    <w:rsid w:val="001B52A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Theme="minorHAnsi" w:hAnsi="Times New Roman"/>
      <w:color w:val="000000"/>
      <w:sz w:val="20"/>
      <w:szCs w:val="20"/>
      <w:lang w:val="en-US"/>
    </w:rPr>
  </w:style>
  <w:style w:customStyle="1" w:styleId="xl69" w:type="paragraph">
    <w:name w:val="xl69"/>
    <w:basedOn w:val="Normal"/>
    <w:rsid w:val="001B52A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Theme="minorHAnsi" w:hAnsi="Times New Roman"/>
      <w:color w:val="000000"/>
      <w:sz w:val="20"/>
      <w:szCs w:val="20"/>
      <w:lang w:val="en-US"/>
    </w:rPr>
  </w:style>
  <w:style w:customStyle="1" w:styleId="xl70" w:type="paragraph">
    <w:name w:val="xl70"/>
    <w:basedOn w:val="Normal"/>
    <w:rsid w:val="001B52A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Theme="minorHAnsi" w:hAnsi="Times New Roman"/>
      <w:sz w:val="20"/>
      <w:szCs w:val="20"/>
      <w:lang w:val="en-US"/>
    </w:rPr>
  </w:style>
  <w:style w:customStyle="1" w:styleId="xl71" w:type="paragraph">
    <w:name w:val="xl71"/>
    <w:basedOn w:val="Normal"/>
    <w:rsid w:val="001B52A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Theme="minorHAnsi" w:hAnsi="Times New Roman"/>
      <w:sz w:val="20"/>
      <w:szCs w:val="20"/>
      <w:lang w:val="en-US"/>
    </w:rPr>
  </w:style>
  <w:style w:customStyle="1" w:styleId="xl72" w:type="paragraph">
    <w:name w:val="xl72"/>
    <w:basedOn w:val="Normal"/>
    <w:rsid w:val="001B52A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Theme="minorHAnsi" w:hAnsi="Times New Roman"/>
      <w:sz w:val="20"/>
      <w:szCs w:val="20"/>
      <w:lang w:val="en-US"/>
    </w:rPr>
  </w:style>
  <w:style w:customStyle="1" w:styleId="xl73" w:type="paragraph">
    <w:name w:val="xl73"/>
    <w:basedOn w:val="Normal"/>
    <w:rsid w:val="001B52A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Theme="minorHAnsi" w:hAnsi="Times New Roman"/>
      <w:b/>
      <w:bCs/>
      <w:color w:val="000000"/>
      <w:sz w:val="20"/>
      <w:szCs w:val="20"/>
      <w:lang w:val="en-US"/>
    </w:rPr>
  </w:style>
  <w:style w:customStyle="1" w:styleId="xl74" w:type="paragraph">
    <w:name w:val="xl74"/>
    <w:basedOn w:val="Normal"/>
    <w:rsid w:val="001B52A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Theme="minorHAnsi" w:hAnsi="Times New Roman"/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23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6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60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6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6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02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813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037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688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527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421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27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00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866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168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55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75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46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487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109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713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805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58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76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40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61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0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5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064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80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651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5C03E5-F758-45F5-B288-FBBEC7179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11</properties:Pages>
  <properties:Words>2453</properties:Words>
  <properties:Characters>16636</properties:Characters>
  <properties:Lines>1585</properties:Lines>
  <properties:Paragraphs>1131</properties:Paragraphs>
  <properties:TotalTime>16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2018-08-23T10:15:00Z</dcterms:created>
  <dc:creator>Tomislav Đuričin</dc:creator>
  <cp:lastModifiedBy>Tihana Martinez</cp:lastModifiedBy>
  <dcterms:modified xmlns:xsi="http://www.w3.org/2001/XMLSchema-instance" xsi:type="dcterms:W3CDTF">2018-09-06T08:08:00Z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St-461/2013-292 / Podnesak - Podnesak (St-461-13-292- Prijedlog 2. diobe - djelomično namirenje vjerovnika I. v.i.r..docx)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