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4102" w14:paraId="4ed410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605241">
        <w:t>14</w:t>
      </w:r>
      <w:r w:rsidR="00D376B9">
        <w:t>6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D376B9">
        <w:t>MONT-PROM. d.o.o., OIB: 56715951169, MBS: 080370596, Kumrovec, Risvica 103,</w:t>
      </w:r>
      <w:r w:rsidR="002F01CE">
        <w:t xml:space="preserve"> temeljem članka 430. Stečajnog zakona („Narodne novine“ 71/15), dana </w:t>
      </w:r>
      <w:r w:rsidR="00D376B9">
        <w:t>5. rujna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D376B9">
        <w:t>MONT-PROM. d.o.o., OIB: 56715951169, MBS: 080370596, Kumrovec, Risvica 103</w:t>
      </w:r>
      <w:r w:rsidR="00AE6834">
        <w:t>.</w:t>
      </w:r>
    </w:p>
    <w:p w:rsidRDefault="00897DA1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VENCEL ČULJAK, OIB:  60951188779 Osijek, Plješivička 16E</w:t>
      </w:r>
      <w:r w:rsidR="002F01CE">
        <w:t>.</w:t>
      </w:r>
    </w:p>
    <w:p w:rsidRDefault="0040522B" w:rsidP="0040522B" w:rsidR="00691F15" w:rsidRPr="00691F15">
      <w:pPr>
        <w:pStyle w:val="Odlomakpopisa"/>
        <w:numPr>
          <w:ilvl w:val="0"/>
          <w:numId w:val="5"/>
        </w:numPr>
        <w:jc w:val="both"/>
        <w:rPr>
          <w:bCs/>
        </w:rPr>
      </w:pPr>
      <w:r w:rsidRPr="00691F15">
        <w:rPr>
          <w:bCs/>
        </w:rPr>
        <w:t xml:space="preserve">ZAKLJUČUJE SE stečajni postupak nad dužnikom </w:t>
      </w:r>
      <w:r w:rsidR="00D376B9">
        <w:t>MONT-PROM. d.o.o., OIB: 56715951169, MBS: 080370596, Kumrovec, Risvica 103</w:t>
      </w:r>
      <w:r w:rsidR="00691F15">
        <w:t>.</w:t>
      </w:r>
    </w:p>
    <w:p w:rsidRDefault="0040522B" w:rsidP="0040522B" w:rsidR="0040522B" w:rsidRPr="00691F15">
      <w:pPr>
        <w:pStyle w:val="Odlomakpopisa"/>
        <w:numPr>
          <w:ilvl w:val="0"/>
          <w:numId w:val="5"/>
        </w:numPr>
        <w:jc w:val="both"/>
        <w:rPr>
          <w:bCs/>
        </w:rPr>
      </w:pPr>
      <w:r w:rsidRPr="00691F15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605241">
        <w:t>4</w:t>
      </w:r>
      <w:r w:rsidR="00691F15">
        <w:t>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605241">
        <w:t>24</w:t>
      </w:r>
      <w:r w:rsidR="00D376B9">
        <w:t>89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D376B9">
        <w:t>MONT-PROM. d.o.o., OIB: 56715951169, MBS: 080370596, Kumrovec, Risvica 103</w:t>
      </w:r>
      <w:r w:rsidR="00691F15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691F15">
        <w:t>1</w:t>
      </w:r>
      <w:r w:rsidR="00605241">
        <w:t>2</w:t>
      </w:r>
      <w:r w:rsidR="00691F15">
        <w:t>.</w:t>
      </w:r>
      <w:r w:rsidR="002F01CE">
        <w:t xml:space="preserve">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691F15">
        <w:t>14</w:t>
      </w:r>
      <w:r w:rsidR="00D376B9">
        <w:t>6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91F15" w:rsidP="0040522B" w:rsidR="00691F15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605241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</w:t>
      </w:r>
      <w:r w:rsidR="00605241">
        <w:t>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6A08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691F15">
      <w:t>1</w:t>
    </w:r>
    <w:r w:rsidR="00605241">
      <w:t>4</w:t>
    </w:r>
    <w:r w:rsidR="00D376B9">
      <w:t>6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05241"/>
    <w:rsid w:val="00616C8E"/>
    <w:rsid w:val="00657E40"/>
    <w:rsid w:val="00662F2C"/>
    <w:rsid w:val="00686F9E"/>
    <w:rsid w:val="00690406"/>
    <w:rsid w:val="00691F15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6A08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376B9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6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86A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86A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A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A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6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86A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86A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A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A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MONT-PROM d.o.o.</izvorni_sadrzaj>
    <derivirana_varijabla naziv="DomainObject.Predmet.ProtustrankaFormated_1">  MONT-PROM d.o.o.</derivirana_varijabla>
  </DomainObject.Predmet.ProtustrankaFormated>
  <DomainObject.Predmet.ProtustrankaFormatedOIB>
    <izvorni_sadrzaj>  MONT-PROM d.o.o., OIB 56715951169</izvorni_sadrzaj>
    <derivirana_varijabla naziv="DomainObject.Predmet.ProtustrankaFormatedOIB_1">  MONT-PROM d.o.o., OIB 56715951169</derivirana_varijabla>
  </DomainObject.Predmet.ProtustrankaFormatedOIB>
  <DomainObject.Predmet.ProtustrankaFormatedWithAdress>
    <izvorni_sadrzaj> MONT-PROM d.o.o., Risvica 103, 49295 Kumrovec</izvorni_sadrzaj>
    <derivirana_varijabla naziv="DomainObject.Predmet.ProtustrankaFormatedWithAdress_1"> MONT-PROM d.o.o., Risvica 103, 49295 Kumrovec</derivirana_varijabla>
  </DomainObject.Predmet.ProtustrankaFormatedWithAdress>
  <DomainObject.Predmet.ProtustrankaFormatedWithAdressOIB>
    <izvorni_sadrzaj> MONT-PROM d.o.o., OIB 56715951169, Risvica 103, 49295 Kumrovec</izvorni_sadrzaj>
    <derivirana_varijabla naziv="DomainObject.Predmet.ProtustrankaFormatedWithAdressOIB_1"> MONT-PROM d.o.o., OIB 56715951169, Risvica 103, 49295 Kumrovec</derivirana_varijabla>
  </DomainObject.Predmet.ProtustrankaFormatedWithAdressOIB>
  <DomainObject.Predmet.ProtustrankaWithAdress>
    <izvorni_sadrzaj>MONT-PROM d.o.o. Risvica 103, 49295 Kumrovec</izvorni_sadrzaj>
    <derivirana_varijabla naziv="DomainObject.Predmet.ProtustrankaWithAdress_1">MONT-PROM d.o.o. Risvica 103, 49295 Kumrovec</derivirana_varijabla>
  </DomainObject.Predmet.ProtustrankaWithAdress>
  <DomainObject.Predmet.ProtustrankaWithAdressOIB>
    <izvorni_sadrzaj>MONT-PROM d.o.o., OIB 56715951169, Risvica 103, 49295 Kumrovec</izvorni_sadrzaj>
    <derivirana_varijabla naziv="DomainObject.Predmet.ProtustrankaWithAdressOIB_1">MONT-PROM d.o.o., OIB 56715951169, Risvica 103, 49295 Kumrovec</derivirana_varijabla>
  </DomainObject.Predmet.ProtustrankaWithAdressOIB>
  <DomainObject.Predmet.ProtustrankaNazivFormated>
    <izvorni_sadrzaj>MONT-PROM d.o.o.</izvorni_sadrzaj>
    <derivirana_varijabla naziv="DomainObject.Predmet.ProtustrankaNazivFormated_1">MONT-PROM d.o.o.</derivirana_varijabla>
  </DomainObject.Predmet.ProtustrankaNazivFormated>
  <DomainObject.Predmet.ProtustrankaNazivFormatedOIB>
    <izvorni_sadrzaj>MONT-PROM d.o.o., OIB 56715951169</izvorni_sadrzaj>
    <derivirana_varijabla naziv="DomainObject.Predmet.ProtustrankaNazivFormatedOIB_1">MONT-PROM d.o.o., OIB 56715951169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MONT-PROM d.o.o.</item>
    </izvorni_sadrzaj>
    <derivirana_varijabla naziv="DomainObject.Predmet.ProtuStrankaListFormated_1">
      <item>MONT-PROM d.o.o.</item>
    </derivirana_varijabla>
  </DomainObject.Predmet.ProtuStrankaListFormated>
  <DomainObject.Predmet.ProtuStrankaListFormatedOIB>
    <izvorni_sadrzaj>
      <item>MONT-PROM d.o.o., OIB 56715951169</item>
    </izvorni_sadrzaj>
    <derivirana_varijabla naziv="DomainObject.Predmet.ProtuStrankaListFormatedOIB_1">
      <item>MONT-PROM d.o.o., OIB 56715951169</item>
    </derivirana_varijabla>
  </DomainObject.Predmet.ProtuStrankaListFormatedOIB>
  <DomainObject.Predmet.ProtuStrankaListFormatedWithAdress>
    <izvorni_sadrzaj>
      <item>MONT-PROM d.o.o., Risvica 103, 49295 Kumrovec</item>
    </izvorni_sadrzaj>
    <derivirana_varijabla naziv="DomainObject.Predmet.ProtuStrankaListFormatedWithAdress_1">
      <item>MONT-PROM d.o.o., Risvica 103, 49295 Kumrovec</item>
    </derivirana_varijabla>
  </DomainObject.Predmet.ProtuStrankaListFormatedWithAdress>
  <DomainObject.Predmet.ProtuStrankaListFormatedWithAdressOIB>
    <izvorni_sadrzaj>
      <item>MONT-PROM d.o.o., OIB 56715951169, Risvica 103, 49295 Kumrovec</item>
    </izvorni_sadrzaj>
    <derivirana_varijabla naziv="DomainObject.Predmet.ProtuStrankaListFormatedWithAdressOIB_1">
      <item>MONT-PROM d.o.o., OIB 56715951169, Risvica 103, 49295 Kumrovec</item>
    </derivirana_varijabla>
  </DomainObject.Predmet.ProtuStrankaListFormatedWithAdressOIB>
  <DomainObject.Predmet.ProtuStrankaListNazivFormated>
    <izvorni_sadrzaj>
      <item>MONT-PROM d.o.o.</item>
    </izvorni_sadrzaj>
    <derivirana_varijabla naziv="DomainObject.Predmet.ProtuStrankaListNazivFormated_1">
      <item>MONT-PROM d.o.o.</item>
    </derivirana_varijabla>
  </DomainObject.Predmet.ProtuStrankaListNazivFormated>
  <DomainObject.Predmet.ProtuStrankaListNazivFormatedOIB>
    <izvorni_sadrzaj>
      <item>MONT-PROM d.o.o., OIB 56715951169</item>
    </izvorni_sadrzaj>
    <derivirana_varijabla naziv="DomainObject.Predmet.ProtuStrankaListNazivFormatedOIB_1">
      <item>MONT-PROM d.o.o., OIB 56715951169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MONT-PROM d.o.o.</izvorni_sadrzaj>
    <derivirana_varijabla naziv="DomainObject.Predmet.ProtustrankaIDrugi_1">MONT-PROM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MONT-PROM d.o.o., OIB 56715951169, Risvica 103, 49295 Kumrovec</izvorni_sadrzaj>
    <derivirana_varijabla naziv="DomainObject.Predmet.ProtustrankaIDrugiAdressOIB_1">MONT-PROM d.o.o., OIB 56715951169, Risvica 103,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MONT-PROM d.o.o.</item>
      <item>FINA Regionalni centar Zagreb</item>
    </izvorni_sadrzaj>
    <derivirana_varijabla naziv="DomainObject.Predmet.SudioniciListNaziv_1">
      <item>MONT-PROM d.o.o.</item>
      <item>FINA Regionalni centar Zagreb</item>
    </derivirana_varijabla>
  </DomainObject.Predmet.SudioniciListNaziv>
  <DomainObject.Predmet.SudioniciListAdressOIB>
    <izvorni_sadrzaj>
      <item>MONT-PROM d.o.o., OIB 56715951169, Risvica 103,49295 Kumrovec</item>
      <item>FINA Regionalni centar Zagreb, OIB 85821130368, Trg svibanjskih žrtava 1995. br. 1,10000 Zagreb</item>
    </izvorni_sadrzaj>
    <derivirana_varijabla naziv="DomainObject.Predmet.SudioniciListAdressOIB_1">
      <item>MONT-PROM d.o.o., OIB 56715951169, Risvica 103,49295 Kumrovec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56715951169</item>
      <item>, OIB 85821130368</item>
    </izvorni_sadrzaj>
    <derivirana_varijabla naziv="DomainObject.Predmet.SudioniciListNazivOIB_1">
      <item>, OIB 56715951169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2316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2016-09-05T09:40:00Z</dcterms:created>
  <dc:creator>korisnik</dc:creator>
  <cp:lastModifiedBy>Snježana Andrijanić</cp:lastModifiedBy>
  <cp:lastPrinted>2016-09-05T09:40:00Z</cp:lastPrinted>
  <dcterms:modified xmlns:xsi="http://www.w3.org/2001/XMLSchema-instance" xsi:type="dcterms:W3CDTF">2016-09-06T11:20:00Z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