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7faf" w14:paraId="d3b7faf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4150C5">
        <w:t>670</w:t>
      </w:r>
      <w:r>
        <w:t>/1</w:t>
      </w:r>
      <w:r w:rsidR="006F01E3">
        <w:t>6</w:t>
      </w:r>
      <w:r>
        <w:t>-</w:t>
      </w:r>
      <w:r w:rsidR="00542441">
        <w:t>2</w:t>
      </w:r>
      <w:r w:rsidR="004150C5">
        <w:t>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AE36BA" w:rsidP="006178F4" w:rsidR="006178F4">
      <w:pPr>
        <w:ind w:firstLine="708"/>
        <w:jc w:val="both"/>
      </w:pPr>
      <w:r w:rsidRPr="00AE36BA">
        <w:t>Trgovački sud u Osijeku, po sucu mr. sc. Tihomiru Kovačević, kao stečajnom sucu, povodom prijedloga predlagatelja za otvaranje s</w:t>
      </w:r>
      <w:r w:rsidR="00946771">
        <w:t xml:space="preserve">tečajnog postupka nad dužnikom </w:t>
      </w:r>
      <w:r w:rsidR="004150C5" w:rsidRPr="004150C5">
        <w:t>LIDOS j.d.o.o. za trgovinu, ugostiteljstvo i usluge, Osijek, Vijenac Lipa 45, MBS 030140250, OIB 36954185860</w:t>
      </w:r>
      <w:r w:rsidRPr="00AE36BA">
        <w:t xml:space="preserve">, dana </w:t>
      </w:r>
      <w:r w:rsidR="00542441">
        <w:t>20</w:t>
      </w:r>
      <w:r w:rsidRPr="00AE36BA">
        <w:t xml:space="preserve">. </w:t>
      </w:r>
      <w:r w:rsidR="00491880">
        <w:t>rujn</w:t>
      </w:r>
      <w:r w:rsidR="00C2764D">
        <w:t>a</w:t>
      </w:r>
      <w:r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4150C5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4150C5" w:rsidRPr="004150C5">
        <w:t>LIDOS j.d.o.o. za trgovinu, ugostiteljstvo i usluge, Osijek, Vijenac Lipa 45, MBS 030140250, OIB 36954185860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4150C5">
        <w:t>67</w:t>
      </w:r>
      <w:r w:rsidR="00542441">
        <w:t>0</w:t>
      </w:r>
      <w:r>
        <w:t>-1</w:t>
      </w:r>
      <w:r w:rsidR="006F01E3">
        <w:t>6</w:t>
      </w:r>
      <w:r>
        <w:t xml:space="preserve"> kod Hrvatske poštanske banke iznos od </w:t>
      </w:r>
      <w:r w:rsidR="00542441">
        <w:t>2</w:t>
      </w:r>
      <w:r w:rsidR="004150C5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4150C5" w:rsidP="004150C5" w:rsidR="004150C5">
      <w:pPr>
        <w:ind w:firstLine="720"/>
        <w:jc w:val="both"/>
      </w:pPr>
      <w:r>
        <w:t>Dana 21.03.2016. zaprimljen je na ovome sudu prijedlog FINE Regionalni centar Osijek, Podružnica Osijek, klasa: 110-07/16-01/04 Ur. broj 04-06-15-5654 od 18.03.2016. godine, za pokretanje stečajnog postupka nad dužnikom LIDOS j.d.o.o. za trgovinu, ugostiteljstvo i usluge, Osijek, Vijenac Lipa 45, MBS: 030140250, OIB: 36954185860, temeljem odredbe čl. 444. st. 2. Stečajnog zakona (NN 71/15, dalje: SZ).</w:t>
      </w:r>
    </w:p>
    <w:p w:rsidRDefault="004150C5" w:rsidP="004150C5" w:rsidR="004150C5">
      <w:pPr>
        <w:ind w:firstLine="720"/>
        <w:jc w:val="both"/>
      </w:pPr>
    </w:p>
    <w:p w:rsidRDefault="004150C5" w:rsidP="004150C5" w:rsidR="004150C5">
      <w:pPr>
        <w:ind w:firstLine="720"/>
        <w:jc w:val="both"/>
      </w:pPr>
      <w:r>
        <w:t>U prijedlogu je navela da na dan 1.9.201</w:t>
      </w:r>
      <w:r w:rsidR="00126726">
        <w:t>5</w:t>
      </w:r>
      <w:r>
        <w:t>. dužnik u Očevidniku redoslijeda osnova za plaćanje ima evidentirane neizvršene osnove za plaćanje u neprekinutom razdoblju od 259 dana, u ukupnom iznosu od 8.405,44 kn, u koji iznos je uračunata kamata i naknada FINE za provedbe ovrhe na novčanim sredstvima dužnika. Navodi da dužnik ima 1 zaposlenog radnika.</w:t>
      </w:r>
    </w:p>
    <w:p w:rsidRDefault="004150C5" w:rsidP="004150C5" w:rsidR="004150C5">
      <w:pPr>
        <w:ind w:firstLine="720"/>
        <w:jc w:val="both"/>
      </w:pPr>
    </w:p>
    <w:p w:rsidRDefault="004150C5" w:rsidP="004150C5" w:rsidR="00A22C4E">
      <w:pPr>
        <w:ind w:firstLine="720"/>
        <w:jc w:val="both"/>
      </w:pPr>
      <w:r>
        <w:t>Dostavlja popis računa i oročenih novčanih sredstava dužnika na dan 18.03.2016.</w:t>
      </w:r>
    </w:p>
    <w:p w:rsidRDefault="000B0D77" w:rsidP="004150C5" w:rsidR="000B0D77">
      <w:pPr>
        <w:ind w:firstLine="720"/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A22C4E">
        <w:t>444</w:t>
      </w:r>
      <w:r>
        <w:t xml:space="preserve">. </w:t>
      </w:r>
      <w:r w:rsidR="00201B02">
        <w:t>st.</w:t>
      </w:r>
      <w:r w:rsidR="00B014FE">
        <w:t xml:space="preserve"> </w:t>
      </w:r>
      <w:r w:rsidR="00A22C4E">
        <w:t>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0B0D77">
        <w:t>8</w:t>
      </w:r>
      <w:r>
        <w:t>.</w:t>
      </w:r>
      <w:r w:rsidR="004569B6">
        <w:t>0</w:t>
      </w:r>
      <w:r w:rsidR="000B0D77">
        <w:t>6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0B0D77">
        <w:t>a</w:t>
      </w:r>
      <w:r>
        <w:t xml:space="preserve"> stečajn</w:t>
      </w:r>
      <w:r w:rsidR="000B0D77">
        <w:t>a</w:t>
      </w:r>
      <w:r>
        <w:t xml:space="preserve"> upravitelj</w:t>
      </w:r>
      <w:r w:rsidR="000B0D77">
        <w:t>ica</w:t>
      </w:r>
      <w:r>
        <w:t xml:space="preserve"> je izloži</w:t>
      </w:r>
      <w:r w:rsidR="00975BF4">
        <w:t>l</w:t>
      </w:r>
      <w:r w:rsidR="000B0D77">
        <w:t>a</w:t>
      </w:r>
      <w:r w:rsidR="005C2B42">
        <w:t xml:space="preserve"> </w:t>
      </w:r>
      <w:r>
        <w:t xml:space="preserve">svoje pisano izvješće od </w:t>
      </w:r>
      <w:r w:rsidR="000B0D77">
        <w:t>1</w:t>
      </w:r>
      <w:r>
        <w:t>.</w:t>
      </w:r>
      <w:r w:rsidR="004569B6">
        <w:t>0</w:t>
      </w:r>
      <w:r w:rsidR="000B0D77">
        <w:t>6</w:t>
      </w:r>
      <w:r>
        <w:t>.201</w:t>
      </w:r>
      <w:r w:rsidR="004569B6">
        <w:t>6</w:t>
      </w:r>
      <w:r>
        <w:t xml:space="preserve">., a koje prileži u spisu na listu </w:t>
      </w:r>
      <w:r w:rsidR="000B0D77">
        <w:t>18</w:t>
      </w:r>
      <w:r w:rsidR="00A22C4E">
        <w:t>-</w:t>
      </w:r>
      <w:r w:rsidR="000B0D77">
        <w:t>20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0D42D0">
        <w:t>2</w:t>
      </w:r>
      <w:r w:rsidR="000B0D77">
        <w:t>0</w:t>
      </w:r>
      <w:r w:rsidR="008949AE">
        <w:t xml:space="preserve">.000,00 kn </w:t>
      </w:r>
      <w:r w:rsidR="004B454E" w:rsidRPr="004B454E">
        <w:t>(</w:t>
      </w:r>
      <w:r w:rsidR="00BA5826" w:rsidRPr="00C37125">
        <w:t>bruto nagrada stečajnom upravitelju</w:t>
      </w:r>
      <w:r w:rsidR="00126726">
        <w:t xml:space="preserve"> i naknada troškova stečajnog upravitelja,</w:t>
      </w:r>
      <w:r w:rsidR="00BA5826" w:rsidRPr="00C37125">
        <w:t xml:space="preserve"> troškovi otvaranja i zatvaranja žiro-računa, izrada žiga, sudske pristojbe, ovjera</w:t>
      </w:r>
      <w:r w:rsidR="00126726">
        <w:t xml:space="preserve"> potpisa</w:t>
      </w:r>
      <w:r w:rsidR="0038699C">
        <w:t xml:space="preserve"> stečajnog upravitelja</w:t>
      </w:r>
      <w:r w:rsidR="00126726">
        <w:t xml:space="preserve">, </w:t>
      </w:r>
      <w:r w:rsidR="00BA5826" w:rsidRPr="00C37125">
        <w:t>bruto troškovi vođenja knjigovodstva i trošak budućih parnica</w:t>
      </w:r>
      <w:r w:rsidR="004B454E" w:rsidRPr="004B454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4B454E">
        <w:t>20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C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4150C5" w:rsidRPr="004150C5">
      <w:t>14 St-670/16-23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22C4B"/>
    <w:rsid w:val="00537F04"/>
    <w:rsid w:val="00542441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2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22C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2C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C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C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2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22C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2C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C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C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LIDOS j.d.o.o. za trgovinu, ugostiteljstvo i usluge</izvorni_sadrzaj>
    <derivirana_varijabla naziv="DomainObject.Predmet.ProtustrankaFormated_1">  LIDOS j.d.o.o. za trgovinu, ugostiteljstvo i usluge</derivirana_varijabla>
  </DomainObject.Predmet.ProtustrankaFormated>
  <DomainObject.Predmet.ProtustrankaFormatedOIB>
    <izvorni_sadrzaj>  LIDOS j.d.o.o. za trgovinu, ugostiteljstvo i usluge, OIB 36954185860</izvorni_sadrzaj>
    <derivirana_varijabla naziv="DomainObject.Predmet.ProtustrankaFormatedOIB_1">  LIDOS j.d.o.o. za trgovinu, ugostiteljstvo i usluge, OIB 36954185860</derivirana_varijabla>
  </DomainObject.Predmet.ProtustrankaFormatedOIB>
  <DomainObject.Predmet.ProtustrankaFormatedWithAdress>
    <izvorni_sadrzaj> LIDOS j.d.o.o. za trgovinu, ugostiteljstvo i usluge, Vijenac Lipa 45, 31000 Osijek</izvorni_sadrzaj>
    <derivirana_varijabla naziv="DomainObject.Predmet.ProtustrankaFormatedWithAdress_1"> LIDOS j.d.o.o. za trgovinu, ugostiteljstvo i usluge, Vijenac Lipa 45, 31000 Osijek</derivirana_varijabla>
  </DomainObject.Predmet.ProtustrankaFormatedWithAdress>
  <DomainObject.Predmet.ProtustrankaFormatedWithAdressOIB>
    <izvorni_sadrzaj> LIDOS j.d.o.o. za trgovinu, ugostiteljstvo i usluge, OIB 36954185860, Vijenac Lipa 45, 31000 Osijek</izvorni_sadrzaj>
    <derivirana_varijabla naziv="DomainObject.Predmet.ProtustrankaFormatedWithAdressOIB_1"> LIDOS j.d.o.o. za trgovinu, ugostiteljstvo i usluge, OIB 36954185860, Vijenac Lipa 45, 31000 Osijek</derivirana_varijabla>
  </DomainObject.Predmet.ProtustrankaFormatedWithAdressOIB>
  <DomainObject.Predmet.ProtustrankaWithAdress>
    <izvorni_sadrzaj>LIDOS j.d.o.o. za trgovinu, ugostiteljstvo i usluge Vijenac Lipa 45, 31000 Osijek</izvorni_sadrzaj>
    <derivirana_varijabla naziv="DomainObject.Predmet.ProtustrankaWithAdress_1">LIDOS j.d.o.o. za trgovinu, ugostiteljstvo i usluge Vijenac Lipa 45, 31000 Osijek</derivirana_varijabla>
  </DomainObject.Predmet.ProtustrankaWithAdress>
  <DomainObject.Predmet.ProtustrankaWithAdressOIB>
    <izvorni_sadrzaj>LIDOS j.d.o.o. za trgovinu, ugostiteljstvo i usluge, OIB 36954185860, Vijenac Lipa 45, 31000 Osijek</izvorni_sadrzaj>
    <derivirana_varijabla naziv="DomainObject.Predmet.ProtustrankaWithAdressOIB_1">LIDOS j.d.o.o. za trgovinu, ugostiteljstvo i usluge, OIB 36954185860, Vijenac Lipa 45, 31000 Osijek</derivirana_varijabla>
  </DomainObject.Predmet.ProtustrankaWithAdressOIB>
  <DomainObject.Predmet.ProtustrankaNazivFormated>
    <izvorni_sadrzaj>LIDOS j.d.o.o. za trgovinu, ugostiteljstvo i usluge</izvorni_sadrzaj>
    <derivirana_varijabla naziv="DomainObject.Predmet.ProtustrankaNazivFormated_1">LIDOS j.d.o.o. za trgovinu, ugostiteljstvo i usluge</derivirana_varijabla>
  </DomainObject.Predmet.ProtustrankaNazivFormated>
  <DomainObject.Predmet.ProtustrankaNazivFormatedOIB>
    <izvorni_sadrzaj>LIDOS j.d.o.o. za trgovinu, ugostiteljstvo i usluge, OIB 36954185860</izvorni_sadrzaj>
    <derivirana_varijabla naziv="DomainObject.Predmet.ProtustrankaNazivFormatedOIB_1">LIDOS j.d.o.o. za trgovinu, ugostiteljstvo i usluge, OIB 36954185860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LIDOS j.d.o.o. za trgovinu, ugostiteljstvo i usluge</item>
    </izvorni_sadrzaj>
    <derivirana_varijabla naziv="DomainObject.Predmet.ProtuStrankaListFormated_1">
      <item>LIDOS j.d.o.o. za trgovinu, ugostiteljstvo i usluge</item>
    </derivirana_varijabla>
  </DomainObject.Predmet.ProtuStrankaListFormated>
  <DomainObject.Predmet.ProtuStrankaListFormatedOIB>
    <izvorni_sadrzaj>
      <item>LIDOS j.d.o.o. za trgovinu, ugostiteljstvo i usluge, OIB 36954185860</item>
    </izvorni_sadrzaj>
    <derivirana_varijabla naziv="DomainObject.Predmet.ProtuStrankaListFormatedOIB_1">
      <item>LIDOS j.d.o.o. za trgovinu, ugostiteljstvo i usluge, OIB 36954185860</item>
    </derivirana_varijabla>
  </DomainObject.Predmet.ProtuStrankaListFormatedOIB>
  <DomainObject.Predmet.ProtuStrankaListFormatedWithAdress>
    <izvorni_sadrzaj>
      <item>LIDOS j.d.o.o. za trgovinu, ugostiteljstvo i usluge, Vijenac Lipa 45, 31000 Osijek</item>
    </izvorni_sadrzaj>
    <derivirana_varijabla naziv="DomainObject.Predmet.ProtuStrankaListFormatedWithAdress_1">
      <item>LIDOS j.d.o.o. za trgovinu, ugostiteljstvo i usluge, Vijenac Lipa 45, 31000 Osijek</item>
    </derivirana_varijabla>
  </DomainObject.Predmet.ProtuStrankaListFormatedWithAdress>
  <DomainObject.Predmet.ProtuStrankaListFormatedWithAdressOIB>
    <izvorni_sadrzaj>
      <item>LIDOS j.d.o.o. za trgovinu, ugostiteljstvo i usluge, OIB 36954185860, Vijenac Lipa 45, 31000 Osijek</item>
    </izvorni_sadrzaj>
    <derivirana_varijabla naziv="DomainObject.Predmet.ProtuStrankaListFormatedWithAdressOIB_1">
      <item>LIDOS j.d.o.o. za trgovinu, ugostiteljstvo i usluge, OIB 36954185860, Vijenac Lipa 45, 31000 Osijek</item>
    </derivirana_varijabla>
  </DomainObject.Predmet.ProtuStrankaListFormatedWithAdressOIB>
  <DomainObject.Predmet.ProtuStrankaListNazivFormated>
    <izvorni_sadrzaj>
      <item>LIDOS j.d.o.o. za trgovinu, ugostiteljstvo i usluge</item>
    </izvorni_sadrzaj>
    <derivirana_varijabla naziv="DomainObject.Predmet.ProtuStrankaListNazivFormated_1">
      <item>LIDOS j.d.o.o. za trgovinu, ugostiteljstvo i usluge</item>
    </derivirana_varijabla>
  </DomainObject.Predmet.ProtuStrankaListNazivFormated>
  <DomainObject.Predmet.ProtuStrankaListNazivFormatedOIB>
    <izvorni_sadrzaj>
      <item>LIDOS j.d.o.o. za trgovinu, ugostiteljstvo i usluge, OIB 36954185860</item>
    </izvorni_sadrzaj>
    <derivirana_varijabla naziv="DomainObject.Predmet.ProtuStrankaListNazivFormatedOIB_1">
      <item>LIDOS j.d.o.o. za trgovinu, ugostiteljstvo i usluge, OIB 36954185860</item>
    </derivirana_varijabla>
  </DomainObject.Predmet.ProtuStrankaListNazivFormatedOIB>
  <DomainObject.Predmet.OstaliListFormated>
    <izvorni_sadrzaj>
      <item>ŽDO GUO Osijek</item>
      <item>Nada Gagro</item>
      <item>Mirela Barać</item>
    </izvorni_sadrzaj>
    <derivirana_varijabla naziv="DomainObject.Predmet.OstaliListFormated_1">
      <item>ŽDO GUO Osijek</item>
      <item>Nada Gagro</item>
      <item>Mirela Barać</item>
    </derivirana_varijabla>
  </DomainObject.Predmet.OstaliListFormated>
  <DomainObject.Predmet.OstaliListFormatedOIB>
    <izvorni_sadrzaj>
      <item>ŽDO GUO Osijek</item>
      <item>Nada Gagro, OIB 04212100945</item>
      <item>Mirela Barać, OIB 68643752096</item>
    </izvorni_sadrzaj>
    <derivirana_varijabla naziv="DomainObject.Predmet.OstaliListFormatedOIB_1">
      <item>ŽDO GUO Osijek</item>
      <item>Nada Gagro, OIB 04212100945</item>
      <item>Mirela Barać, OIB 68643752096</item>
    </derivirana_varijabla>
  </DomainObject.Predmet.OstaliListFormatedOIB>
  <DomainObject.Predmet.OstaliListFormatedWithAdress>
    <izvorni_sadrzaj>
      <item>ŽDO GUO Osijek</item>
      <item>Nada Gagro, Glagoljaška 52, 32100 Vinkovci</item>
      <item>Mirela Barać, Vijenac Lipa 45, 31000 Osijek</item>
    </izvorni_sadrzaj>
    <derivirana_varijabla naziv="DomainObject.Predmet.OstaliListFormatedWithAdress_1">
      <item>ŽDO GUO Osijek</item>
      <item>Nada Gagro, Glagoljaška 52, 32100 Vinkovci</item>
      <item>Mirela Barać, Vijenac Lipa 45, 31000 Osijek</item>
    </derivirana_varijabla>
  </DomainObject.Predmet.OstaliListFormatedWithAdress>
  <DomainObject.Predmet.OstaliListFormatedWithAdressOIB>
    <izvorni_sadrzaj>
      <item>ŽDO GUO Osijek</item>
      <item>Nada Gagro, OIB 04212100945, Glagoljaška 52, 32100 Vinkovci</item>
      <item>Mirela Barać, OIB 68643752096, Vijenac Lipa 45, 31000 Osijek</item>
    </izvorni_sadrzaj>
    <derivirana_varijabla naziv="DomainObject.Predmet.OstaliListFormatedWithAdressOIB_1">
      <item>ŽDO GUO Osijek</item>
      <item>Nada Gagro, OIB 04212100945, Glagoljaška 52, 32100 Vinkovci</item>
      <item>Mirela Barać, OIB 68643752096, Vijenac Lipa 45, 31000 Osijek</item>
    </derivirana_varijabla>
  </DomainObject.Predmet.OstaliListFormatedWithAdressOIB>
  <DomainObject.Predmet.OstaliListNazivFormated>
    <izvorni_sadrzaj>
      <item>ŽDO GUO Osijek</item>
      <item>Nada Gagro</item>
      <item>Mirela Barać</item>
    </izvorni_sadrzaj>
    <derivirana_varijabla naziv="DomainObject.Predmet.OstaliListNazivFormated_1">
      <item>ŽDO GUO Osijek</item>
      <item>Nada Gagro</item>
      <item>Mirela Barać</item>
    </derivirana_varijabla>
  </DomainObject.Predmet.OstaliListNazivFormated>
  <DomainObject.Predmet.OstaliListNazivFormatedOIB>
    <izvorni_sadrzaj>
      <item>ŽDO GUO Osijek</item>
      <item>Nada Gagro, OIB 04212100945</item>
      <item>Mirela Barać, OIB 68643752096</item>
    </izvorni_sadrzaj>
    <derivirana_varijabla naziv="DomainObject.Predmet.OstaliListNazivFormatedOIB_1">
      <item>ŽDO GUO Osijek</item>
      <item>Nada Gagro, OIB 04212100945</item>
      <item>Mirela Barać, OIB 68643752096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LIDOS j.d.o.o. za trgovinu, ugostiteljstvo i usluge</izvorni_sadrzaj>
    <derivirana_varijabla naziv="DomainObject.Predmet.ProtustrankaIDrugi_1">LIDOS j.d.o.o.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LIDOS j.d.o.o. za trgovinu, ugostiteljstvo i usluge, OIB 36954185860, Vijenac Lipa 45, 31000 Osijek</izvorni_sadrzaj>
    <derivirana_varijabla naziv="DomainObject.Predmet.ProtustrankaIDrugiAdressOIB_1">LIDOS j.d.o.o. za trgovinu, ugostiteljstvo i usluge, OIB 36954185860, Vijenac Lipa 45,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LIDOS j.d.o.o. za trgovinu, ugostiteljstvo i usluge</item>
      <item>ŽDO GUO Osijek</item>
      <item>Nada Gagro</item>
      <item>Mirela Barać</item>
    </izvorni_sadrzaj>
    <derivirana_varijabla naziv="DomainObject.Predmet.SudioniciListNaziv_1">
      <item>FINA RC OSIJEK</item>
      <item>LIDOS j.d.o.o. za trgovinu, ugostiteljstvo i usluge</item>
      <item>ŽDO GUO Osijek</item>
      <item>Nada Gagro</item>
      <item>Mirela Barać</item>
    </derivirana_varijabla>
  </DomainObject.Predmet.SudioniciListNaziv>
  <DomainObject.Predmet.SudioniciListAdressOIB>
    <izvorni_sadrzaj>
      <item>FINA RC OSIJEK, OIB 85821130368</item>
      <item>LIDOS j.d.o.o. za trgovinu, ugostiteljstvo i usluge, OIB 36954185860, Vijenac Lipa 45,31000 Osijek</item>
      <item>ŽDO GUO Osijek</item>
      <item>Nada Gagro, OIB 04212100945, Glagoljaška 52,32100 Vinkovci</item>
      <item>Mirela Barać, OIB 68643752096, Vijenac Lipa 45,31000 Osijek</item>
    </izvorni_sadrzaj>
    <derivirana_varijabla naziv="DomainObject.Predmet.SudioniciListAdressOIB_1">
      <item>FINA RC OSIJEK, OIB 85821130368</item>
      <item>LIDOS j.d.o.o. za trgovinu, ugostiteljstvo i usluge, OIB 36954185860, Vijenac Lipa 45,31000 Osijek</item>
      <item>ŽDO GUO Osijek</item>
      <item>Nada Gagro, OIB 04212100945, Glagoljaška 52,32100 Vinkovci</item>
      <item>Mirela Barać, OIB 68643752096, Vijenac Lipa 45,31000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36954185860</item>
      <item>, OIB null</item>
      <item>, OIB 04212100945</item>
      <item>, OIB 68643752096</item>
    </izvorni_sadrzaj>
    <derivirana_varijabla naziv="DomainObject.Predmet.SudioniciListNazivOIB_1">
      <item>, OIB 85821130368</item>
      <item>, OIB 36954185860</item>
      <item>, OIB null</item>
      <item>, OIB 04212100945</item>
      <item>, OIB 68643752096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659</properties:Words>
  <properties:Characters>3590</properties:Characters>
  <properties:Lines>89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2016-09-15T08:47:00Z</cp:lastPrinted>
  <dcterms:modified xmlns:xsi="http://www.w3.org/2001/XMLSchema-instance" xsi:type="dcterms:W3CDTF">2016-09-20T08:57:00Z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