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5402a" w14:paraId="325402a" w:rsidRDefault="00E37CD6" w:rsidP="00E37CD6" w:rsidR="00E37CD6" w:rsidRPr="00C629CC">
      <w:pPr>
        <w15:collapsed w:val="false"/>
        <w:rPr>
          <w:sz w:val="23"/>
          <w:szCs w:val="23"/>
        </w:rPr>
      </w:pPr>
      <w:bookmarkStart w:name="_GoBack" w:id="0"/>
      <w:bookmarkEnd w:id="0"/>
      <w:r w:rsidRPr="00C629CC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</w:t>
      </w:r>
      <w:r w:rsidRPr="00C629CC">
        <w:rPr>
          <w:sz w:val="23"/>
          <w:szCs w:val="23"/>
        </w:rPr>
        <w:t xml:space="preserve">           </w:t>
      </w:r>
      <w:r w:rsidRPr="00C629CC">
        <w:rPr>
          <w:noProof/>
          <w:sz w:val="23"/>
          <w:szCs w:val="23"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29CC">
        <w:rPr>
          <w:sz w:val="23"/>
          <w:szCs w:val="23"/>
        </w:rPr>
        <w:t xml:space="preserve">                                                           </w:t>
      </w:r>
    </w:p>
    <w:p w:rsidRDefault="00E37CD6" w:rsidP="00E37CD6" w:rsidR="00E37CD6" w:rsidRPr="00AC415D">
      <w:r w:rsidRPr="009C3FC1">
        <w:t xml:space="preserve">     REPUBLIKA HRVATSKA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</w:r>
      <w:r>
        <w:tab/>
        <w:t xml:space="preserve">   2 St-193</w:t>
      </w:r>
      <w:r w:rsidRPr="00AC415D">
        <w:t>/2015-</w:t>
      </w:r>
      <w:r>
        <w:t>232</w:t>
      </w:r>
    </w:p>
    <w:p w:rsidRDefault="00E37CD6" w:rsidP="00E37CD6" w:rsidR="00E37CD6" w:rsidRPr="009C3FC1">
      <w:r w:rsidRPr="009C3FC1">
        <w:t xml:space="preserve"> TRGOVAČKI SUD U PAZINU </w:t>
      </w:r>
      <w:r w:rsidRPr="009C3FC1">
        <w:tab/>
      </w:r>
      <w:r w:rsidRPr="009C3FC1">
        <w:tab/>
      </w:r>
      <w:r w:rsidRPr="009C3FC1">
        <w:tab/>
      </w:r>
      <w:r w:rsidRPr="009C3FC1">
        <w:tab/>
      </w:r>
      <w:r w:rsidRPr="009C3FC1">
        <w:tab/>
        <w:t xml:space="preserve">     </w:t>
      </w:r>
      <w:r>
        <w:t xml:space="preserve">         </w:t>
      </w:r>
    </w:p>
    <w:p w:rsidRDefault="00E37CD6" w:rsidP="00E37CD6" w:rsidR="00E37CD6" w:rsidRPr="009C3FC1">
      <w:r w:rsidRPr="009C3FC1">
        <w:t xml:space="preserve">     52000 PAZIN,</w:t>
      </w:r>
      <w:r>
        <w:t xml:space="preserve"> Dršćevka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E37CD6" w:rsidP="00E37CD6" w:rsidR="00E37CD6">
      <w:r>
        <w:tab/>
      </w:r>
      <w:r>
        <w:tab/>
      </w:r>
      <w:r>
        <w:tab/>
      </w:r>
      <w:r>
        <w:tab/>
      </w:r>
    </w:p>
    <w:p w:rsidRDefault="00E37CD6" w:rsidP="00E37CD6" w:rsidR="00E37CD6"/>
    <w:p w:rsidRDefault="00E37CD6" w:rsidP="00E37CD6" w:rsidR="00E37CD6">
      <w:pPr>
        <w:jc w:val="center"/>
      </w:pPr>
      <w:r w:rsidRPr="009C3FC1">
        <w:t>R E P U B L I K A  H R V A T S K A</w:t>
      </w:r>
    </w:p>
    <w:p w:rsidRDefault="00E37CD6" w:rsidP="00E37CD6" w:rsidR="00E37CD6" w:rsidRPr="009C3FC1">
      <w:pPr>
        <w:jc w:val="center"/>
      </w:pPr>
    </w:p>
    <w:p w:rsidRDefault="00E37CD6" w:rsidP="00E37CD6" w:rsidR="00E37CD6" w:rsidRPr="009C3FC1">
      <w:pPr>
        <w:jc w:val="center"/>
      </w:pPr>
      <w:r w:rsidRPr="009C3FC1">
        <w:t>R J E Š E NJ E</w:t>
      </w:r>
    </w:p>
    <w:p w:rsidRDefault="00E37CD6" w:rsidP="00E37CD6" w:rsidR="00E37CD6" w:rsidRPr="009C3FC1">
      <w:pPr>
        <w:ind w:firstLine="708"/>
        <w:jc w:val="both"/>
      </w:pPr>
    </w:p>
    <w:p w:rsidRDefault="00E37CD6" w:rsidP="00E37CD6" w:rsidR="00E37CD6">
      <w:pPr>
        <w:ind w:firstLine="708"/>
        <w:jc w:val="both"/>
      </w:pPr>
      <w:r w:rsidRPr="009C3FC1">
        <w:t xml:space="preserve">Trgovački sud u Pazinu, po stečajnom sucu Adrijani Labinjan Skok, u stečajnom postupku nad </w:t>
      </w:r>
      <w:r w:rsidRPr="00874F1F">
        <w:t>stečajnim dužnikom BUP d.o.o. u stečaju, Buzet, Sveti Ivan 6, OIB: 52397973635</w:t>
      </w:r>
      <w:r w:rsidRPr="00C37D17">
        <w:t xml:space="preserve">, </w:t>
      </w:r>
      <w:r>
        <w:t>23. svibnja 2018.</w:t>
      </w:r>
      <w:r w:rsidRPr="00EB2AF2">
        <w:t xml:space="preserve"> </w:t>
      </w:r>
    </w:p>
    <w:p w:rsidRDefault="00E37CD6" w:rsidP="00E37CD6" w:rsidR="00E37CD6" w:rsidRPr="009C3FC1"/>
    <w:p w:rsidRDefault="00E37CD6" w:rsidP="00E37CD6" w:rsidR="00E37CD6">
      <w:pPr>
        <w:jc w:val="center"/>
      </w:pPr>
      <w:r w:rsidRPr="009C3FC1">
        <w:t>r i j e š i o  j e</w:t>
      </w:r>
    </w:p>
    <w:p w:rsidRDefault="00E37CD6" w:rsidP="00E37CD6" w:rsidR="00E37CD6" w:rsidRPr="009C3FC1"/>
    <w:p w:rsidRDefault="00E37CD6" w:rsidP="00E37CD6" w:rsidR="00E37CD6">
      <w:pPr>
        <w:jc w:val="both"/>
      </w:pPr>
      <w:r>
        <w:tab/>
      </w:r>
      <w:r w:rsidR="00E86D68">
        <w:t>I.</w:t>
      </w:r>
      <w:r w:rsidR="00E86D68">
        <w:tab/>
      </w:r>
      <w:r w:rsidR="003C1A7F">
        <w:t>Obustavlja se</w:t>
      </w:r>
      <w:r>
        <w:t xml:space="preserve"> prodaja nekretnine stečajnog dužnika i to:</w:t>
      </w:r>
    </w:p>
    <w:p w:rsidRDefault="00E37CD6" w:rsidP="00E37CD6" w:rsidR="00E37CD6" w:rsidRPr="00E86D68">
      <w:pPr>
        <w:jc w:val="both"/>
      </w:pPr>
      <w:r w:rsidRPr="006C5513">
        <w:tab/>
        <w:t xml:space="preserve">- k.č.br. </w:t>
      </w:r>
      <w:r>
        <w:t>4041/2 upisane u zk.ul. 2888 k.o. Buzet – Stari grad</w:t>
      </w:r>
      <w:r w:rsidR="00342BE6">
        <w:t xml:space="preserve">, </w:t>
      </w:r>
      <w:r w:rsidRPr="00E86D68">
        <w:t>po ovosudnom Zahtjevu za prodaju nekretnine u stečajnom postupku 2 St-193/2015-95 od 3. ožujka</w:t>
      </w:r>
      <w:r w:rsidR="003C1A7F" w:rsidRPr="00E86D68">
        <w:t xml:space="preserve"> 2017.</w:t>
      </w:r>
    </w:p>
    <w:p w:rsidRDefault="00E86D68" w:rsidP="00E37CD6" w:rsidR="00E86D68" w:rsidRPr="00E86D68">
      <w:pPr>
        <w:jc w:val="both"/>
      </w:pPr>
    </w:p>
    <w:p w:rsidRDefault="00E86D68" w:rsidP="00E86D68" w:rsidR="00E86D68" w:rsidRPr="00E86D68">
      <w:pPr>
        <w:jc w:val="both"/>
      </w:pPr>
      <w:r w:rsidRPr="00E86D68">
        <w:tab/>
        <w:t>II.</w:t>
      </w:r>
      <w:r w:rsidRPr="00E86D68">
        <w:tab/>
        <w:t>Određuje se prodaja u stečajnom postupku</w:t>
      </w:r>
      <w:r>
        <w:t xml:space="preserve"> k.č.br. 2489/7 upisane u zk.ul. 3114 k.o. Buzet – Stari grad, </w:t>
      </w:r>
      <w:r w:rsidRPr="00E86D68">
        <w:t>uz odgovarajuću primjenu pravila ovršnog postupka o ovrsi na nekretnini.</w:t>
      </w:r>
    </w:p>
    <w:p w:rsidRDefault="00E86D68" w:rsidP="00E86D68" w:rsidR="00E86D68" w:rsidRPr="00E86D68">
      <w:pPr>
        <w:jc w:val="both"/>
      </w:pPr>
    </w:p>
    <w:p w:rsidRDefault="00E86D68" w:rsidP="00E37CD6" w:rsidR="00E86D68">
      <w:pPr>
        <w:jc w:val="both"/>
      </w:pPr>
      <w:r w:rsidRPr="00E86D68">
        <w:tab/>
      </w:r>
      <w:r>
        <w:t>I</w:t>
      </w:r>
      <w:r w:rsidRPr="00E86D68">
        <w:t xml:space="preserve">II. </w:t>
      </w:r>
      <w:r w:rsidRPr="00E86D68">
        <w:tab/>
        <w:t>Nalaže se Općinsko</w:t>
      </w:r>
      <w:r>
        <w:t>m sudu</w:t>
      </w:r>
      <w:r w:rsidRPr="00E86D68">
        <w:t xml:space="preserve"> u Puli – Pola</w:t>
      </w:r>
      <w:r>
        <w:t>, Z</w:t>
      </w:r>
      <w:r w:rsidRPr="00E86D68">
        <w:t xml:space="preserve">emljišnoknjižnom odjelu u Pazinu upisati zabilježbu </w:t>
      </w:r>
      <w:r>
        <w:t>ovog</w:t>
      </w:r>
      <w:r w:rsidRPr="00E86D68">
        <w:t xml:space="preserve"> rješenja o pro</w:t>
      </w:r>
      <w:r>
        <w:t>daji nekretnina, na nekretnini</w:t>
      </w:r>
      <w:r w:rsidRPr="00E86D68">
        <w:t xml:space="preserve"> iz točke I</w:t>
      </w:r>
      <w:r>
        <w:t>I</w:t>
      </w:r>
      <w:r w:rsidRPr="00E86D68">
        <w:t>. izreke ovog rješenja.</w:t>
      </w:r>
    </w:p>
    <w:p w:rsidRDefault="00E37CD6" w:rsidP="00E37CD6" w:rsidR="00E37CD6" w:rsidRPr="009C3FC1">
      <w:pPr>
        <w:jc w:val="both"/>
      </w:pPr>
    </w:p>
    <w:p w:rsidRDefault="00E37CD6" w:rsidP="00E37CD6" w:rsidR="00E37CD6" w:rsidRPr="009C3FC1">
      <w:pPr>
        <w:jc w:val="center"/>
      </w:pPr>
      <w:r w:rsidRPr="009C3FC1">
        <w:t>Obrazloženje</w:t>
      </w:r>
    </w:p>
    <w:p w:rsidRDefault="00E37CD6" w:rsidP="00E37CD6" w:rsidR="00E37CD6" w:rsidRPr="009C3FC1"/>
    <w:p w:rsidRDefault="00E37CD6" w:rsidP="00E37CD6" w:rsidR="003C1A7F">
      <w:pPr>
        <w:jc w:val="both"/>
      </w:pPr>
      <w:r>
        <w:tab/>
        <w:t>Stečajni upravitelj je predložio da se zaustavi elektronička javna dražba za</w:t>
      </w:r>
      <w:r w:rsidRPr="00AC415D">
        <w:t xml:space="preserve"> </w:t>
      </w:r>
      <w:r w:rsidRPr="006C5513">
        <w:t xml:space="preserve">k.č.br. </w:t>
      </w:r>
      <w:r>
        <w:t>4041/2 upisane u zk.ul. 2888 k.o. Buzet iz razloga što je u procjeni nekretnina stečajnog dužnika došlo do greške u odnosu na ovu nekretninu, za koju je u elaboratu naveden broj stare tj. prethodne čestice a trebala je biti navedena novonastala k.č.br. 2489/7 upisana u zk.ul. 3114 k.o. Buzet – Stari grad, a navedene čestice se razlikuju i u površini</w:t>
      </w:r>
      <w:r w:rsidR="003C1A7F">
        <w:t xml:space="preserve">. </w:t>
      </w:r>
    </w:p>
    <w:p w:rsidRDefault="003C1A7F" w:rsidP="003C1A7F" w:rsidR="003C1A7F">
      <w:pPr>
        <w:jc w:val="both"/>
      </w:pPr>
      <w:r>
        <w:tab/>
        <w:t xml:space="preserve">Elektronička javna dražba za </w:t>
      </w:r>
      <w:r w:rsidRPr="006C5513">
        <w:t xml:space="preserve">k.č.br. </w:t>
      </w:r>
      <w:r>
        <w:t>4041/2 upisane u zk.ul. 2888 k.o. Buzet – Stari grad po ovosudnom Zahtjevu za prodaju nekretnine u stečajnom postupku 2 St-193/2015-95 od 3. ožujka 2017., bila je odgođena rješenjem 2 St-193/2015-164 od 25. siječnja 2018., dok se stanje ne razjasni.</w:t>
      </w:r>
    </w:p>
    <w:p w:rsidRDefault="003C1A7F" w:rsidP="003C1A7F" w:rsidR="003C1A7F">
      <w:pPr>
        <w:jc w:val="both"/>
      </w:pPr>
      <w:r>
        <w:tab/>
      </w:r>
      <w:r w:rsidR="00601810">
        <w:t xml:space="preserve">Stalni sudski vještak Božana Rozman iz Pule u elaboratu od 22.3.2018. procijenila je  </w:t>
      </w:r>
      <w:r>
        <w:t xml:space="preserve">k.č.br. 2489/7 k.o. </w:t>
      </w:r>
      <w:r w:rsidR="00601810">
        <w:t>Buzet - Stari grad u iznosu od 288.857,43 eur ili 2.162.581,70 kn.</w:t>
      </w:r>
    </w:p>
    <w:p w:rsidRDefault="00601810" w:rsidP="003C1A7F" w:rsidR="00601810">
      <w:pPr>
        <w:jc w:val="both"/>
      </w:pPr>
      <w:r>
        <w:tab/>
        <w:t>Na ročište radi utvrđivanja vrijednosti predmetne nekretnine 21. svibnja 2018. nije pristupio nitko, ali je razlučni vjerovnik Istarska kreditna banka Umag d.d. u pisanom podnesku izrazila suglasnost da se vrijednost ove nekretnine utvrdi u kunskoj protuvrijednosti iznosa od 288.857,43 eur, sukladno izmjeni elaborata kojeg je izvršila vještak Božana Rozman.</w:t>
      </w:r>
    </w:p>
    <w:p w:rsidRDefault="00601810" w:rsidP="003C1A7F" w:rsidR="00601810">
      <w:pPr>
        <w:jc w:val="both"/>
      </w:pPr>
      <w:r>
        <w:lastRenderedPageBreak/>
        <w:tab/>
        <w:t>Stečajni upravitelj se u pisanom obliku suglasio sa odlukom koju donesu vjerovnici glede vrijednosti nekretnine.</w:t>
      </w:r>
    </w:p>
    <w:p w:rsidRDefault="00601810" w:rsidP="00E37CD6" w:rsidR="00E37CD6" w:rsidRPr="00AC415D">
      <w:pPr>
        <w:jc w:val="both"/>
      </w:pPr>
      <w:r>
        <w:tab/>
        <w:t>Slijedom navedenog, kako je</w:t>
      </w:r>
      <w:r w:rsidRPr="00601810">
        <w:t xml:space="preserve"> </w:t>
      </w:r>
      <w:r>
        <w:t xml:space="preserve">po ovosudnom </w:t>
      </w:r>
      <w:r w:rsidR="008D157C">
        <w:t>zaključku 2 St-193/15-91 od 3. ožujka 2017. utvrđena vrijednost k.č.br. 4041/2 k.o. Buzet – Stari grad u iznosu od 3.354.810,30 kn te je po tom zaključku upućen zahtjev</w:t>
      </w:r>
      <w:r>
        <w:t xml:space="preserve"> za prodaju nekretnine u stečajnom postupku 2 St-193/2015-95 od 3. ožujka 2017.</w:t>
      </w:r>
      <w:r w:rsidR="00E8190D">
        <w:t xml:space="preserve">, valjalo je </w:t>
      </w:r>
      <w:r w:rsidR="00E37CD6">
        <w:t>adekvatnom primjenom odred</w:t>
      </w:r>
      <w:r w:rsidR="00E37CD6" w:rsidRPr="00AC415D">
        <w:t xml:space="preserve">be čl. </w:t>
      </w:r>
      <w:r w:rsidR="00E86D68">
        <w:t>72. st. 2</w:t>
      </w:r>
      <w:r w:rsidR="00E37CD6" w:rsidRPr="00AC415D">
        <w:t xml:space="preserve">. Ovršnog zakona </w:t>
      </w:r>
      <w:r w:rsidR="00E37CD6" w:rsidRPr="0049716A">
        <w:t>(NN 112/2012, 25/2</w:t>
      </w:r>
      <w:r w:rsidR="00E86D68">
        <w:t>013, 93/2014, 55/2016</w:t>
      </w:r>
      <w:r w:rsidR="00E37CD6">
        <w:t>)</w:t>
      </w:r>
      <w:r w:rsidR="00E86D68">
        <w:t xml:space="preserve"> obustaviti pogrešno određenu prodaju k.č.br. 4041/2 k.o. Buzet – Stari grad, te odrediti prodaju k.č.br. 2489/7 upisane u zk.ul. 3114 k.o. Buzet – Stari grad, u smislu odredbe čl. 247. st. 1. i 2. </w:t>
      </w:r>
      <w:r w:rsidR="00E86D68" w:rsidRPr="00B25B36">
        <w:t>Stečajnog zakona (Narodne novine broj 71/15,</w:t>
      </w:r>
      <w:r w:rsidR="00E86D68">
        <w:t xml:space="preserve"> 104/17</w:t>
      </w:r>
      <w:r w:rsidR="00E86D68" w:rsidRPr="00B25B36">
        <w:t>)</w:t>
      </w:r>
      <w:r w:rsidR="00E86D68">
        <w:t>.</w:t>
      </w:r>
    </w:p>
    <w:p w:rsidRDefault="00E37CD6" w:rsidP="00E37CD6" w:rsidR="00E37CD6"/>
    <w:p w:rsidRDefault="00E37CD6" w:rsidP="00E37CD6" w:rsidR="00E37CD6"/>
    <w:p w:rsidRDefault="00E37CD6" w:rsidP="00E37CD6" w:rsidR="00E37CD6">
      <w:pPr>
        <w:jc w:val="center"/>
      </w:pPr>
      <w:r w:rsidRPr="009C3FC1">
        <w:t xml:space="preserve">U Pazinu </w:t>
      </w:r>
      <w:r w:rsidR="003C1A7F">
        <w:t>23. svibnja</w:t>
      </w:r>
      <w:r>
        <w:t xml:space="preserve"> 2018.</w:t>
      </w:r>
      <w:r w:rsidRPr="00EB2AF2">
        <w:t xml:space="preserve"> </w:t>
      </w:r>
    </w:p>
    <w:p w:rsidRDefault="00E37CD6" w:rsidP="00E37CD6" w:rsidR="00E37CD6" w:rsidRPr="009C3FC1">
      <w:pPr>
        <w:jc w:val="center"/>
      </w:pPr>
    </w:p>
    <w:p w:rsidRDefault="00E37CD6" w:rsidP="00E37CD6" w:rsidR="00E37CD6" w:rsidRPr="009C3FC1">
      <w:r w:rsidRPr="009C3FC1">
        <w:t xml:space="preserve">                                                                                         </w:t>
      </w:r>
      <w:r w:rsidRPr="009C3FC1">
        <w:tab/>
      </w:r>
      <w:r w:rsidRPr="009C3FC1">
        <w:tab/>
      </w:r>
      <w:r>
        <w:t xml:space="preserve">        Stečajna sutkinja</w:t>
      </w:r>
    </w:p>
    <w:p w:rsidRDefault="00E37CD6" w:rsidP="00E37CD6" w:rsidR="00E37CD6">
      <w:pPr>
        <w:ind w:firstLine="708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</w:r>
      <w:r>
        <w:tab/>
        <w:t xml:space="preserve">           </w:t>
      </w:r>
      <w:r w:rsidRPr="009C3FC1">
        <w:t>Adrijana Labinjan Skok, v.r.</w:t>
      </w:r>
    </w:p>
    <w:p w:rsidRDefault="00E37CD6" w:rsidP="00E37CD6" w:rsidR="00E37CD6">
      <w:pPr>
        <w:jc w:val="both"/>
      </w:pPr>
    </w:p>
    <w:p w:rsidRDefault="00E37CD6" w:rsidP="00E37CD6" w:rsidR="00E37CD6">
      <w:pPr>
        <w:jc w:val="both"/>
      </w:pPr>
    </w:p>
    <w:p w:rsidRDefault="00A50E5D" w:rsidP="00E37CD6" w:rsidR="00A50E5D" w:rsidRPr="009C3FC1">
      <w:pPr>
        <w:jc w:val="both"/>
      </w:pPr>
    </w:p>
    <w:p w:rsidRDefault="00E37CD6" w:rsidP="00E37CD6" w:rsidR="00E37CD6">
      <w:r>
        <w:t>UPUTA O PRAVNOM LIJEKU:</w:t>
      </w:r>
    </w:p>
    <w:p w:rsidRDefault="00E37CD6" w:rsidP="00E37CD6" w:rsidR="00E37CD6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  <w:r>
        <w:t xml:space="preserve"> Žalba ne odgađa provedbu odluke.</w:t>
      </w:r>
    </w:p>
    <w:p w:rsidRDefault="00E37CD6" w:rsidP="00E37CD6" w:rsidR="00E37CD6" w:rsidRPr="009C3FC1">
      <w:pPr>
        <w:jc w:val="both"/>
      </w:pPr>
    </w:p>
    <w:p w:rsidRDefault="00E37CD6" w:rsidP="00E37CD6" w:rsidR="00E37CD6" w:rsidRPr="00F86FEE">
      <w:r w:rsidRPr="00F86FEE">
        <w:t>DNA:</w:t>
      </w:r>
    </w:p>
    <w:p w:rsidRDefault="00E37CD6" w:rsidP="00E37CD6" w:rsidR="00E37CD6">
      <w:r>
        <w:t xml:space="preserve">- stečajni upravitelj Zdravko Kuzmić, Zagreb, </w:t>
      </w:r>
      <w:r w:rsidR="00D52E94">
        <w:t>Zelenjak 78</w:t>
      </w:r>
    </w:p>
    <w:p w:rsidRDefault="00E37CD6" w:rsidP="00E37CD6" w:rsidR="00E37CD6" w:rsidRPr="00D84A47">
      <w:pPr>
        <w:rPr>
          <w:b/>
        </w:rPr>
      </w:pPr>
      <w:r w:rsidRPr="00D84A47">
        <w:t>- ISTARSKA KREDITNA BANKA UMAG d.d., Umag, Ernesta Miloša 1</w:t>
      </w:r>
    </w:p>
    <w:p w:rsidRDefault="00E37CD6" w:rsidP="00E37CD6" w:rsidR="00E37CD6">
      <w:pPr>
        <w:rPr>
          <w:b/>
        </w:rPr>
      </w:pPr>
      <w:r w:rsidRPr="00D84A47">
        <w:t xml:space="preserve">- REPUBLIKA HRVATSKA po ŽDO u Puli, Pula, </w:t>
      </w:r>
      <w:r>
        <w:t>Rovinjska ul. 2</w:t>
      </w:r>
    </w:p>
    <w:p w:rsidRDefault="0007289E" w:rsidP="00E37CD6" w:rsidR="00E37CD6">
      <w:r>
        <w:t>- HEP-</w:t>
      </w:r>
      <w:r w:rsidR="00E37CD6">
        <w:t>Opskrba d.o.o., Zagreb, Ulica grada Vukovara 37</w:t>
      </w:r>
    </w:p>
    <w:p w:rsidRDefault="0007289E" w:rsidP="00E37CD6" w:rsidR="0007289E">
      <w:r>
        <w:t>- PARK ODVODNJA d.o.o., Buzet, Sveti Ivan 12/1</w:t>
      </w:r>
    </w:p>
    <w:p w:rsidRDefault="00E37CD6" w:rsidP="00E37CD6" w:rsidR="00E37CD6" w:rsidRPr="004560A6">
      <w:pPr>
        <w:jc w:val="both"/>
      </w:pPr>
      <w:r w:rsidRPr="004560A6">
        <w:t>- FINA, Regionalni centar Rijeka, Rijeka, F. Kurelca 8</w:t>
      </w:r>
    </w:p>
    <w:p w:rsidRDefault="004560A6" w:rsidP="00E37CD6" w:rsidR="004560A6" w:rsidRPr="004560A6">
      <w:pPr>
        <w:jc w:val="both"/>
      </w:pPr>
      <w:r w:rsidRPr="004560A6">
        <w:t>- Općinski sud u Puli, Zemljišnoknjižni odjel Pazin, Pazin, Franjevačke stube 2</w:t>
      </w:r>
    </w:p>
    <w:p w:rsidRDefault="00E37CD6" w:rsidP="00E37CD6" w:rsidR="00E37CD6" w:rsidRPr="004560A6">
      <w:r w:rsidRPr="004560A6">
        <w:t>- e-Oglasna ploča sudova (8 dana)</w:t>
      </w:r>
    </w:p>
    <w:p w:rsidRDefault="00E37CD6" w:rsidP="00E37CD6" w:rsidR="00E37CD6"/>
    <w:p w:rsidRDefault="00E37CD6" w:rsidP="00E37CD6" w:rsidR="00E37CD6"/>
    <w:p w:rsidRDefault="00E37CD6" w:rsidP="00E37CD6" w:rsidR="00E37CD6"/>
    <w:p w:rsidRDefault="00E37CD6" w:rsidP="00E37CD6" w:rsidR="00E37CD6"/>
    <w:p w:rsidRDefault="00E37CD6" w:rsidP="00E37CD6" w:rsidR="00E37CD6"/>
    <w:p w:rsidRDefault="0092196D" w:rsidR="00500701"/>
    <w:sectPr w:rsidSect="00F86FEE" w:rsidR="00500701">
      <w:headerReference w:type="default" r:id="rId9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CD6" w:rsidP="00E37CD6" w:rsidR="00E37CD6">
      <w:r>
        <w:separator/>
      </w:r>
    </w:p>
  </w:endnote>
  <w:endnote w:id="0" w:type="continuationSeparator">
    <w:p w:rsidRDefault="00E37CD6" w:rsidP="00E37CD6" w:rsidR="00E37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CD6" w:rsidP="00E37CD6" w:rsidR="00E37CD6">
      <w:r>
        <w:separator/>
      </w:r>
    </w:p>
  </w:footnote>
  <w:footnote w:id="0" w:type="continuationSeparator">
    <w:p w:rsidRDefault="00E37CD6" w:rsidP="00E37CD6" w:rsidR="00E37C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3046479"/>
      <w:docPartObj>
        <w:docPartGallery w:val="Page Numbers (Top of Page)"/>
        <w:docPartUnique/>
      </w:docPartObj>
    </w:sdtPr>
    <w:sdtEndPr/>
    <w:sdtContent>
      <w:p w:rsidRDefault="00342BE6" w:rsidR="00C629CC" w:rsidRPr="00AC415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2196D">
          <w:rPr>
            <w:noProof/>
          </w:rPr>
          <w:t>2</w:t>
        </w:r>
        <w:r>
          <w:fldChar w:fldCharType="end"/>
        </w:r>
        <w:r>
          <w:tab/>
          <w:t>2 St-193</w:t>
        </w:r>
        <w:r w:rsidRPr="009C3FC1">
          <w:t>/</w:t>
        </w:r>
        <w:r>
          <w:t>20</w:t>
        </w:r>
        <w:r w:rsidRPr="00AC415D">
          <w:t>15-</w:t>
        </w:r>
        <w:r w:rsidR="00E37CD6">
          <w:t>232</w:t>
        </w:r>
      </w:p>
    </w:sdtContent>
  </w:sdt>
  <w:p w:rsidRDefault="0092196D" w:rsidR="00C629C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D6"/>
    <w:rsid w:val="0007289E"/>
    <w:rsid w:val="00342BE6"/>
    <w:rsid w:val="003C1A7F"/>
    <w:rsid w:val="004560A6"/>
    <w:rsid w:val="00554328"/>
    <w:rsid w:val="00601810"/>
    <w:rsid w:val="00656C9F"/>
    <w:rsid w:val="008421FA"/>
    <w:rsid w:val="008D157C"/>
    <w:rsid w:val="0092196D"/>
    <w:rsid w:val="00985388"/>
    <w:rsid w:val="00A50E5D"/>
    <w:rsid w:val="00D52E94"/>
    <w:rsid w:val="00E37CD6"/>
    <w:rsid w:val="00E8190D"/>
    <w:rsid w:val="00E86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181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C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D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CD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D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86D68"/>
    <w:pPr>
      <w:spacing w:afterAutospacing="true" w:after="100" w:beforeAutospacing="true" w:before="100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921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196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196D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196D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196D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181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37C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D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CD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D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qFormat/>
    <w:rsid w:val="00E86D68"/>
    <w:pPr>
      <w:spacing w:after="100" w:afterAutospacing="1" w:before="100" w:beforeAutospacing="1"/>
    </w:pPr>
    <w:rPr>
      <w:bCs w:val="0"/>
    </w:rPr>
  </w:style>
  <w:style w:styleId="Tekstrezerviranogmjesta" w:type="character">
    <w:name w:val="Placeholder Text"/>
    <w:basedOn w:val="Zadanifontodlomka"/>
    <w:uiPriority w:val="99"/>
    <w:semiHidden/>
    <w:rsid w:val="00921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196D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196D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196D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196D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24.4.18.u kal. 10.5.2018.</izvorni_sadrzaj>
    <derivirana_varijabla naziv="DomainObject.Predmet.Opis_1">24.4.18.u kal. 10.5.2018.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3276</properties:Characters>
  <properties:Lines>86</properties:Lines>
  <properties:Paragraphs>32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2018-05-23T06:42:00Z</dcterms:created>
  <dc:creator>Jasmina Matika</dc:creator>
  <cp:lastModifiedBy>Jasmina Matika</cp:lastModifiedBy>
  <cp:lastPrinted>2018-05-23T07:45:00Z</cp:lastPrinted>
  <dcterms:modified xmlns:xsi="http://www.w3.org/2001/XMLSchema-instance" xsi:type="dcterms:W3CDTF">2018-05-23T07:46:00Z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(St-193-15 - RJEŠENJE - O OBUSTAVI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