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db018" w14:paraId="eadb018" w:rsidRDefault="00A8515C" w:rsidP="00A8515C" w:rsidR="00A8515C" w:rsidRPr="00DA1083">
      <w:pPr>
        <w15:collapsed w:val="false"/>
        <w:rPr>
          <w:b/>
        </w:rPr>
      </w:pPr>
      <w:bookmarkStart w:name="OLE_LINK3" w:id="0"/>
      <w:bookmarkStart w:name="_GoBack" w:id="1"/>
      <w:bookmarkEnd w:id="1"/>
      <w:r w:rsidRPr="00DA1083">
        <w:rPr>
          <w:b/>
        </w:rPr>
        <w:t>TAJ - PAN d.o.o. u stečaju</w:t>
      </w:r>
    </w:p>
    <w:p w:rsidRDefault="00A8515C" w:rsidP="00A8515C" w:rsidR="00A8515C" w:rsidRPr="00DA1083">
      <w:pPr>
        <w:rPr>
          <w:b/>
        </w:rPr>
      </w:pPr>
      <w:r w:rsidRPr="00DA1083">
        <w:rPr>
          <w:b/>
        </w:rPr>
        <w:t>Zagreb, Radnička cesta 173</w:t>
      </w:r>
      <w:r w:rsidRPr="00DA1083">
        <w:rPr>
          <w:b/>
          <w:lang w:eastAsia="en-US"/>
        </w:rPr>
        <w:tab/>
      </w:r>
      <w:r w:rsidRPr="00DA1083">
        <w:rPr>
          <w:b/>
        </w:rPr>
        <w:tab/>
      </w:r>
    </w:p>
    <w:p w:rsidRDefault="00860C46" w:rsidP="00A8515C" w:rsidR="00A8515C" w:rsidRPr="00835B25">
      <w:pPr>
        <w:rPr>
          <w:b/>
        </w:rPr>
      </w:pPr>
      <w:r>
        <w:rPr>
          <w:b/>
        </w:rPr>
        <w:t>OIB: 83055693006</w:t>
      </w:r>
      <w:r w:rsidR="00A8515C" w:rsidRPr="00835B25">
        <w:rPr>
          <w:b/>
        </w:rPr>
        <w:tab/>
      </w:r>
    </w:p>
    <w:p w:rsidRDefault="00A9719D" w:rsidP="00A9719D" w:rsidR="00A9719D" w:rsidRPr="00835B25">
      <w:pPr>
        <w:rPr>
          <w:b/>
        </w:rPr>
      </w:pPr>
      <w:r w:rsidRPr="00835B25">
        <w:rPr>
          <w:b/>
          <w:lang w:eastAsia="en-US"/>
        </w:rPr>
        <w:tab/>
      </w:r>
      <w:r w:rsidR="009029A7" w:rsidRPr="00835B25">
        <w:rPr>
          <w:b/>
          <w:lang w:eastAsia="en-US"/>
        </w:rPr>
        <w:tab/>
      </w:r>
      <w:r w:rsidR="009029A7" w:rsidRPr="00835B25">
        <w:rPr>
          <w:b/>
        </w:rPr>
        <w:tab/>
      </w:r>
      <w:r w:rsidR="009029A7" w:rsidRPr="00835B25">
        <w:rPr>
          <w:b/>
        </w:rPr>
        <w:tab/>
      </w:r>
      <w:r w:rsidR="009029A7" w:rsidRPr="00835B25">
        <w:rPr>
          <w:b/>
        </w:rPr>
        <w:tab/>
      </w:r>
      <w:r w:rsidR="009029A7" w:rsidRPr="00835B25">
        <w:rPr>
          <w:b/>
        </w:rPr>
        <w:tab/>
      </w:r>
    </w:p>
    <w:p w:rsidRDefault="00A9719D" w:rsidP="00A9719D" w:rsidR="00A9719D" w:rsidRPr="00835B25">
      <w:pPr>
        <w:rPr>
          <w:b/>
        </w:rPr>
      </w:pPr>
    </w:p>
    <w:p w:rsidRDefault="00A9719D" w:rsidP="00A9719D" w:rsidR="00A9719D" w:rsidRPr="00835B25">
      <w:pPr>
        <w:ind w:firstLine="720" w:left="4320"/>
        <w:rPr>
          <w:b/>
        </w:rPr>
      </w:pPr>
      <w:r w:rsidRPr="00835B25">
        <w:rPr>
          <w:b/>
        </w:rPr>
        <w:t>TRGOVAČKI SUD U ZAGREBU</w:t>
      </w:r>
    </w:p>
    <w:p w:rsidRDefault="00A9719D" w:rsidP="00A9719D" w:rsidR="00A9719D" w:rsidRPr="00835B25">
      <w:pPr>
        <w:rPr>
          <w:b/>
        </w:rPr>
      </w:pPr>
    </w:p>
    <w:p w:rsidRDefault="00860C46" w:rsidP="00860C46" w:rsidR="00860C46" w:rsidRPr="00835B25">
      <w:pPr>
        <w:ind w:firstLine="720" w:left="4320"/>
        <w:rPr>
          <w:u w:val="single"/>
        </w:rPr>
      </w:pPr>
      <w:r w:rsidRPr="00835B25">
        <w:rPr>
          <w:b/>
          <w:u w:val="single"/>
        </w:rPr>
        <w:t xml:space="preserve">Posl. br. </w:t>
      </w:r>
      <w:r w:rsidRPr="00DA1083">
        <w:rPr>
          <w:b/>
          <w:u w:val="single"/>
        </w:rPr>
        <w:t>89. St-3674/16</w:t>
      </w:r>
    </w:p>
    <w:p w:rsidRDefault="009029A7" w:rsidP="00A9719D" w:rsidR="009029A7" w:rsidRPr="00835B25">
      <w:pPr>
        <w:ind w:firstLine="720" w:left="4320"/>
        <w:rPr>
          <w:u w:val="single"/>
        </w:rPr>
      </w:pPr>
    </w:p>
    <w:p w:rsidRDefault="00A9719D" w:rsidP="009029A7" w:rsidR="00A9719D" w:rsidRPr="00835B25">
      <w:pPr>
        <w:jc w:val="center"/>
        <w:rPr>
          <w:b/>
        </w:rPr>
      </w:pPr>
    </w:p>
    <w:p w:rsidRDefault="00A9719D" w:rsidP="009029A7" w:rsidR="00A9719D" w:rsidRPr="00835B25">
      <w:pPr>
        <w:jc w:val="center"/>
        <w:rPr>
          <w:b/>
        </w:rPr>
      </w:pPr>
    </w:p>
    <w:p w:rsidRDefault="00A9719D" w:rsidP="009029A7" w:rsidR="00A9719D" w:rsidRPr="00835B25">
      <w:pPr>
        <w:jc w:val="center"/>
        <w:rPr>
          <w:b/>
        </w:rPr>
      </w:pPr>
    </w:p>
    <w:p w:rsidRDefault="00A9719D" w:rsidP="009029A7" w:rsidR="00A9719D" w:rsidRPr="00835B25">
      <w:pPr>
        <w:jc w:val="center"/>
        <w:rPr>
          <w:b/>
        </w:rPr>
      </w:pPr>
    </w:p>
    <w:p w:rsidRDefault="009029A7" w:rsidP="009029A7" w:rsidR="009029A7" w:rsidRPr="00835B25">
      <w:pPr>
        <w:jc w:val="center"/>
        <w:rPr>
          <w:b/>
        </w:rPr>
      </w:pPr>
      <w:r w:rsidRPr="00835B25">
        <w:rPr>
          <w:b/>
        </w:rPr>
        <w:t>POPIS PREDMETA STEČAJNE MASE</w:t>
      </w:r>
    </w:p>
    <w:p w:rsidRDefault="009029A7" w:rsidP="009029A7" w:rsidR="009029A7" w:rsidRPr="00835B25">
      <w:pPr>
        <w:jc w:val="center"/>
      </w:pPr>
      <w:r w:rsidRPr="00835B25">
        <w:t>(čl. 221. SZ-a)</w:t>
      </w:r>
    </w:p>
    <w:p w:rsidRDefault="009029A7" w:rsidP="009029A7" w:rsidR="009029A7" w:rsidRPr="00835B25">
      <w:pPr>
        <w:jc w:val="center"/>
      </w:pPr>
    </w:p>
    <w:p w:rsidRDefault="009029A7" w:rsidP="009029A7" w:rsidR="009029A7" w:rsidRPr="00835B25">
      <w:pPr>
        <w:rPr>
          <w:b/>
        </w:rPr>
      </w:pPr>
      <w:r w:rsidRPr="00835B25">
        <w:rPr>
          <w:b/>
        </w:rPr>
        <w:t>A/</w:t>
      </w:r>
      <w:r w:rsidRPr="00835B25">
        <w:rPr>
          <w:b/>
        </w:rPr>
        <w:tab/>
        <w:t>NEKRETNINE</w:t>
      </w:r>
    </w:p>
    <w:p w:rsidRDefault="009029A7" w:rsidP="009029A7" w:rsidR="009029A7" w:rsidRPr="00835B25">
      <w:pPr>
        <w:rPr>
          <w:b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59"/>
        <w:gridCol w:w="4961"/>
        <w:gridCol w:w="2835"/>
      </w:tblGrid>
      <w:tr w:rsidTr="00FC75D7" w:rsidR="00A8515C" w:rsidRPr="00835B25">
        <w:tc>
          <w:tcPr>
            <w:tcW w:type="dxa" w:w="959"/>
            <w:shd w:fill="auto" w:color="auto" w:val="clear"/>
          </w:tcPr>
          <w:p w:rsidRDefault="00A8515C" w:rsidP="00FC75D7" w:rsidR="00A8515C" w:rsidRPr="00835B25">
            <w:r w:rsidRPr="00835B25">
              <w:t>Rbr.</w:t>
            </w:r>
          </w:p>
        </w:tc>
        <w:tc>
          <w:tcPr>
            <w:tcW w:type="dxa" w:w="4961"/>
            <w:shd w:fill="auto" w:color="auto" w:val="clear"/>
          </w:tcPr>
          <w:p w:rsidRDefault="00A8515C" w:rsidP="00A8515C" w:rsidR="00A8515C" w:rsidRPr="00835B25">
            <w:r w:rsidRPr="00835B25">
              <w:t xml:space="preserve">Opis </w:t>
            </w:r>
            <w:r>
              <w:t>ne</w:t>
            </w:r>
            <w:r w:rsidRPr="00835B25">
              <w:t>kretnine</w:t>
            </w:r>
          </w:p>
        </w:tc>
        <w:tc>
          <w:tcPr>
            <w:tcW w:type="dxa" w:w="2835"/>
            <w:shd w:fill="auto" w:color="auto" w:val="clear"/>
          </w:tcPr>
          <w:p w:rsidRDefault="00A8515C" w:rsidP="00FC75D7" w:rsidR="00A8515C" w:rsidRPr="00835B25">
            <w:pPr>
              <w:jc w:val="right"/>
            </w:pPr>
            <w:r w:rsidRPr="00835B25">
              <w:t>Procijenjena vrijednost kn</w:t>
            </w:r>
          </w:p>
        </w:tc>
      </w:tr>
      <w:tr w:rsidTr="00FC75D7" w:rsidR="00A8515C" w:rsidRPr="00835B25">
        <w:tc>
          <w:tcPr>
            <w:tcW w:type="dxa" w:w="959"/>
            <w:shd w:fill="auto" w:color="auto" w:val="clear"/>
          </w:tcPr>
          <w:p w:rsidRDefault="00A8515C" w:rsidP="00FC75D7" w:rsidR="00A8515C" w:rsidRPr="00835B25">
            <w:r w:rsidRPr="00835B25">
              <w:t>1.</w:t>
            </w:r>
          </w:p>
        </w:tc>
        <w:tc>
          <w:tcPr>
            <w:tcW w:type="dxa" w:w="4961"/>
            <w:shd w:fill="auto" w:color="auto" w:val="clear"/>
          </w:tcPr>
          <w:p w:rsidRDefault="00860C46" w:rsidP="00FC75D7" w:rsidR="00A8515C" w:rsidRPr="00835B25">
            <w:r w:rsidRPr="000F706C">
              <w:rPr>
                <w:sz w:val="20"/>
                <w:szCs w:val="20"/>
              </w:rPr>
              <w:t>nekretnina - zk.č.br. 1535/1 k.o. Pula, označeno kao TRGOVINA, SKLADIŠTE, DVORIŠTE površine 8861 m2, upisan</w:t>
            </w:r>
            <w:r>
              <w:rPr>
                <w:sz w:val="20"/>
                <w:szCs w:val="20"/>
              </w:rPr>
              <w:t>a</w:t>
            </w:r>
            <w:r w:rsidRPr="000F706C">
              <w:rPr>
                <w:sz w:val="20"/>
                <w:szCs w:val="20"/>
              </w:rPr>
              <w:t xml:space="preserve"> u zk. ul. br. 9351 k.o. Pula</w:t>
            </w:r>
          </w:p>
        </w:tc>
        <w:tc>
          <w:tcPr>
            <w:tcW w:type="dxa" w:w="2835"/>
            <w:shd w:fill="auto" w:color="auto" w:val="clear"/>
          </w:tcPr>
          <w:p w:rsidRDefault="00860C46" w:rsidP="00FC75D7" w:rsidR="00A8515C" w:rsidRPr="00835B25">
            <w:pPr>
              <w:jc w:val="right"/>
            </w:pPr>
            <w:r w:rsidRPr="00860C46">
              <w:t>13.946.809,80</w:t>
            </w:r>
          </w:p>
        </w:tc>
      </w:tr>
    </w:tbl>
    <w:p w:rsidRDefault="00A25FFB" w:rsidP="009029A7" w:rsidR="00A25FFB" w:rsidRPr="00835B25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A25FFB" w:rsidP="009029A7" w:rsidR="00A25FFB" w:rsidRPr="00835B25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9029A7" w:rsidP="009029A7" w:rsidR="009029A7" w:rsidRPr="00835B25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A9719D" w:rsidP="009029A7" w:rsidR="00A9719D" w:rsidRPr="00835B25">
      <w:pPr>
        <w:ind w:firstLine="708" w:left="4956"/>
      </w:pPr>
    </w:p>
    <w:p w:rsidRDefault="00A9719D" w:rsidP="009029A7" w:rsidR="00A9719D" w:rsidRPr="00835B25">
      <w:pPr>
        <w:ind w:firstLine="708" w:left="4956"/>
      </w:pPr>
    </w:p>
    <w:p w:rsidRDefault="00A9719D" w:rsidP="009029A7" w:rsidR="00A9719D">
      <w:pPr>
        <w:ind w:firstLine="708" w:left="4956"/>
      </w:pPr>
    </w:p>
    <w:p w:rsidRDefault="00A8515C" w:rsidP="009029A7" w:rsidR="00A8515C">
      <w:pPr>
        <w:ind w:firstLine="708" w:left="4956"/>
      </w:pPr>
    </w:p>
    <w:p w:rsidRDefault="00835B25" w:rsidP="009029A7" w:rsidR="00835B25" w:rsidRPr="00835B25">
      <w:pPr>
        <w:ind w:firstLine="708" w:left="4956"/>
      </w:pPr>
    </w:p>
    <w:p w:rsidRDefault="00AD7110" w:rsidP="00AD7110" w:rsidR="00AD7110" w:rsidRPr="00835B25">
      <w:pPr>
        <w:ind w:firstLine="708" w:left="4956"/>
      </w:pPr>
      <w:r w:rsidRPr="00835B25">
        <w:t>Stečajni upravitelj</w:t>
      </w:r>
    </w:p>
    <w:p w:rsidRDefault="00AD7110" w:rsidP="00AD7110" w:rsidR="00AD7110" w:rsidRPr="00835B25">
      <w:pPr>
        <w:ind w:firstLine="708" w:left="4956"/>
      </w:pPr>
      <w:r w:rsidRPr="00835B25">
        <w:t>Ivan Kapor</w:t>
      </w:r>
    </w:p>
    <w:p w:rsidRDefault="00AD7110" w:rsidP="00AD7110" w:rsidR="00AD7110" w:rsidRPr="00835B25">
      <w:pPr>
        <w:ind w:firstLine="708" w:left="4956"/>
      </w:pPr>
    </w:p>
    <w:p w:rsidRDefault="00AD7110" w:rsidP="00AD7110" w:rsidR="00AD7110" w:rsidRPr="00835B25">
      <w:pPr>
        <w:rPr>
          <w:b/>
          <w:bCs/>
        </w:rPr>
      </w:pPr>
    </w:p>
    <w:p w:rsidRDefault="00835B25" w:rsidP="00AD7110" w:rsidR="00835B25" w:rsidRPr="00835B25">
      <w:pPr>
        <w:rPr>
          <w:b/>
          <w:bCs/>
        </w:rPr>
      </w:pPr>
    </w:p>
    <w:p w:rsidRDefault="00835B25" w:rsidP="00AD7110" w:rsidR="00835B25">
      <w:pPr>
        <w:rPr>
          <w:b/>
          <w:bCs/>
        </w:rPr>
      </w:pPr>
    </w:p>
    <w:p w:rsidRDefault="00835B25" w:rsidP="00AD7110" w:rsidR="00835B25">
      <w:pPr>
        <w:rPr>
          <w:b/>
          <w:bCs/>
        </w:rPr>
      </w:pPr>
    </w:p>
    <w:p w:rsidRDefault="00835B25" w:rsidP="00AD7110" w:rsidR="00835B25">
      <w:pPr>
        <w:rPr>
          <w:b/>
          <w:bCs/>
        </w:rPr>
      </w:pPr>
    </w:p>
    <w:p w:rsidRDefault="00835B25" w:rsidP="00AD7110" w:rsidR="00835B25">
      <w:pPr>
        <w:rPr>
          <w:b/>
          <w:bCs/>
        </w:rPr>
      </w:pPr>
    </w:p>
    <w:p w:rsidRDefault="00A8515C" w:rsidP="00AD7110" w:rsidR="00A8515C">
      <w:pPr>
        <w:rPr>
          <w:b/>
          <w:bCs/>
        </w:rPr>
      </w:pPr>
    </w:p>
    <w:p w:rsidRDefault="00A8515C" w:rsidP="00AD7110" w:rsidR="00A8515C">
      <w:pPr>
        <w:rPr>
          <w:b/>
          <w:bCs/>
        </w:rPr>
      </w:pPr>
    </w:p>
    <w:p w:rsidRDefault="00A8515C" w:rsidP="00AD7110" w:rsidR="00A8515C">
      <w:pPr>
        <w:rPr>
          <w:b/>
          <w:bCs/>
        </w:rPr>
      </w:pPr>
    </w:p>
    <w:p w:rsidRDefault="00A8515C" w:rsidP="00AD7110" w:rsidR="00A8515C">
      <w:pPr>
        <w:rPr>
          <w:b/>
          <w:bCs/>
        </w:rPr>
      </w:pPr>
    </w:p>
    <w:p w:rsidRDefault="00835B25" w:rsidP="00AD7110" w:rsidR="00835B25">
      <w:pPr>
        <w:rPr>
          <w:b/>
          <w:bCs/>
        </w:rPr>
      </w:pPr>
    </w:p>
    <w:p w:rsidRDefault="00835B25" w:rsidP="00AD7110" w:rsidR="00835B25" w:rsidRPr="00835B25">
      <w:pPr>
        <w:rPr>
          <w:b/>
          <w:bCs/>
        </w:rPr>
      </w:pPr>
    </w:p>
    <w:p w:rsidRDefault="00835B25" w:rsidP="00AD7110" w:rsidR="00835B25" w:rsidRPr="00835B25">
      <w:pPr>
        <w:rPr>
          <w:b/>
          <w:bCs/>
        </w:rPr>
      </w:pPr>
    </w:p>
    <w:p w:rsidRDefault="00835B25" w:rsidP="00AD7110" w:rsidR="00835B25" w:rsidRPr="00835B25">
      <w:pPr>
        <w:rPr>
          <w:b/>
          <w:bCs/>
        </w:rPr>
      </w:pPr>
    </w:p>
    <w:p w:rsidRDefault="00AD7110" w:rsidP="00AD7110" w:rsidR="00A9719D" w:rsidRPr="00835B25">
      <w:r w:rsidRPr="00835B25">
        <w:t xml:space="preserve">U Zagrebu, </w:t>
      </w:r>
      <w:r w:rsidR="00860C46">
        <w:t>07.09</w:t>
      </w:r>
      <w:r w:rsidRPr="00835B25">
        <w:t>.2018. godine</w:t>
      </w:r>
    </w:p>
    <w:p w:rsidRDefault="00AD7110" w:rsidP="00AD7110" w:rsidR="00AD7110" w:rsidRPr="00835B25"/>
    <w:p w:rsidRDefault="00A9719D" w:rsidP="009029A7" w:rsidR="00A9719D" w:rsidRPr="00835B25">
      <w:pPr>
        <w:ind w:firstLine="708" w:left="4956"/>
      </w:pPr>
    </w:p>
    <w:p w:rsidRDefault="006C6C57" w:rsidP="009029A7" w:rsidR="006C6C57" w:rsidRPr="00835B25">
      <w:pPr>
        <w:ind w:firstLine="708" w:left="4956"/>
      </w:pPr>
    </w:p>
    <w:bookmarkEnd w:id="0"/>
    <w:p w:rsidRDefault="00A8515C" w:rsidP="00A8515C" w:rsidR="00A8515C" w:rsidRPr="00DA1083">
      <w:pPr>
        <w:rPr>
          <w:b/>
        </w:rPr>
      </w:pPr>
      <w:r w:rsidRPr="00DA1083">
        <w:rPr>
          <w:b/>
        </w:rPr>
        <w:lastRenderedPageBreak/>
        <w:t>TAJ - PAN d.o.o. u stečaju</w:t>
      </w:r>
    </w:p>
    <w:p w:rsidRDefault="00A8515C" w:rsidP="00A8515C" w:rsidR="00A8515C" w:rsidRPr="00DA1083">
      <w:pPr>
        <w:rPr>
          <w:b/>
        </w:rPr>
      </w:pPr>
      <w:r w:rsidRPr="00DA1083">
        <w:rPr>
          <w:b/>
        </w:rPr>
        <w:t>Zagreb, Radnička cesta 173</w:t>
      </w:r>
      <w:r w:rsidRPr="00DA1083">
        <w:rPr>
          <w:b/>
          <w:lang w:eastAsia="en-US"/>
        </w:rPr>
        <w:tab/>
      </w:r>
      <w:r w:rsidRPr="00DA1083">
        <w:rPr>
          <w:b/>
        </w:rPr>
        <w:tab/>
      </w:r>
    </w:p>
    <w:p w:rsidRDefault="00A8515C" w:rsidP="00A8515C" w:rsidR="00835B25" w:rsidRPr="00835B25">
      <w:pPr>
        <w:rPr>
          <w:b/>
        </w:rPr>
      </w:pPr>
      <w:r>
        <w:rPr>
          <w:b/>
        </w:rPr>
        <w:t>OIB: 83055693006</w:t>
      </w:r>
      <w:r w:rsidR="00835B25" w:rsidRPr="00835B25">
        <w:rPr>
          <w:b/>
        </w:rPr>
        <w:tab/>
      </w:r>
      <w:r w:rsidR="00835B25" w:rsidRPr="00835B25">
        <w:rPr>
          <w:b/>
        </w:rPr>
        <w:tab/>
      </w:r>
      <w:r w:rsidR="00835B25" w:rsidRPr="00835B25">
        <w:rPr>
          <w:b/>
        </w:rPr>
        <w:tab/>
      </w:r>
      <w:r w:rsidR="00835B25" w:rsidRPr="00835B25">
        <w:rPr>
          <w:b/>
        </w:rPr>
        <w:tab/>
      </w:r>
    </w:p>
    <w:p w:rsidRDefault="00835B25" w:rsidP="00835B25" w:rsidR="00835B25" w:rsidRPr="00835B25">
      <w:pPr>
        <w:rPr>
          <w:b/>
        </w:rPr>
      </w:pPr>
    </w:p>
    <w:p w:rsidRDefault="00860C46" w:rsidP="00860C46" w:rsidR="00860C46" w:rsidRPr="00835B25">
      <w:pPr>
        <w:ind w:firstLine="720" w:left="4320"/>
        <w:rPr>
          <w:b/>
        </w:rPr>
      </w:pPr>
      <w:r w:rsidRPr="00835B25">
        <w:rPr>
          <w:b/>
        </w:rPr>
        <w:t>TRGOVAČKI SUD U ZAGREBU</w:t>
      </w:r>
    </w:p>
    <w:p w:rsidRDefault="00860C46" w:rsidP="00860C46" w:rsidR="00860C46" w:rsidRPr="00835B25">
      <w:pPr>
        <w:rPr>
          <w:b/>
        </w:rPr>
      </w:pPr>
    </w:p>
    <w:p w:rsidRDefault="00860C46" w:rsidP="00860C46" w:rsidR="00860C46" w:rsidRPr="00835B25">
      <w:pPr>
        <w:ind w:firstLine="720" w:left="4320"/>
        <w:rPr>
          <w:u w:val="single"/>
        </w:rPr>
      </w:pPr>
      <w:r w:rsidRPr="00835B25">
        <w:rPr>
          <w:b/>
          <w:u w:val="single"/>
        </w:rPr>
        <w:t xml:space="preserve">Posl. br. </w:t>
      </w:r>
      <w:r w:rsidRPr="00DA1083">
        <w:rPr>
          <w:b/>
          <w:u w:val="single"/>
        </w:rPr>
        <w:t>89. St-3674/16</w:t>
      </w:r>
    </w:p>
    <w:p w:rsidRDefault="00CF555F" w:rsidP="00CF555F" w:rsidR="00CF555F" w:rsidRPr="00835B25">
      <w:pPr>
        <w:ind w:firstLine="720" w:left="4320"/>
      </w:pPr>
    </w:p>
    <w:p w:rsidRDefault="00A9719D" w:rsidP="009029A7" w:rsidR="00A9719D" w:rsidRPr="00835B25"/>
    <w:p w:rsidRDefault="009029A7" w:rsidP="009029A7" w:rsidR="009029A7" w:rsidRPr="00835B25">
      <w:pPr>
        <w:jc w:val="center"/>
        <w:rPr>
          <w:b/>
        </w:rPr>
      </w:pPr>
      <w:r w:rsidRPr="00835B25">
        <w:rPr>
          <w:b/>
        </w:rPr>
        <w:t>POPIS VJEROVNIKA</w:t>
      </w:r>
    </w:p>
    <w:p w:rsidRDefault="009029A7" w:rsidP="009029A7" w:rsidR="009029A7" w:rsidRPr="00835B25">
      <w:pPr>
        <w:jc w:val="center"/>
      </w:pPr>
      <w:r w:rsidRPr="00835B25">
        <w:t>(čl. 222. SZ-a)</w:t>
      </w:r>
    </w:p>
    <w:p w:rsidRDefault="009029A7" w:rsidP="009029A7" w:rsidR="009029A7" w:rsidRPr="00835B25"/>
    <w:p w:rsidRDefault="00A25FFB" w:rsidP="006C6C57" w:rsidR="009029A7" w:rsidRPr="00835B25">
      <w:pPr>
        <w:ind w:hanging="6492" w:left="7200"/>
      </w:pPr>
      <w:r w:rsidRPr="00835B25">
        <w:tab/>
      </w:r>
      <w:r w:rsidR="009029A7" w:rsidRPr="00835B25">
        <w:t xml:space="preserve"> </w:t>
      </w:r>
    </w:p>
    <w:p w:rsidRDefault="007F6055" w:rsidP="009029A7" w:rsidR="009029A7" w:rsidRPr="00835B25">
      <w:pPr>
        <w:rPr>
          <w:b/>
        </w:rPr>
      </w:pPr>
      <w:r>
        <w:rPr>
          <w:b/>
        </w:rPr>
        <w:t>A</w:t>
      </w:r>
      <w:r w:rsidR="009029A7" w:rsidRPr="00835B25">
        <w:rPr>
          <w:b/>
        </w:rPr>
        <w:t>/</w:t>
      </w:r>
      <w:r w:rsidR="009029A7" w:rsidRPr="00835B25">
        <w:rPr>
          <w:b/>
        </w:rPr>
        <w:tab/>
        <w:t>PRIJAVLJENE TRAŽBINE STEČAJNIH VJEROVNKA</w:t>
      </w:r>
    </w:p>
    <w:p w:rsidRDefault="006C6C57" w:rsidP="009029A7" w:rsidR="006C6C57" w:rsidRPr="00835B25">
      <w:pPr>
        <w:rPr>
          <w:b/>
        </w:rPr>
      </w:pPr>
    </w:p>
    <w:p w:rsidRDefault="009029A7" w:rsidP="009029A7" w:rsidR="009029A7" w:rsidRPr="00835B25">
      <w:pPr>
        <w:spacing w:lineRule="auto" w:line="360"/>
      </w:pPr>
      <w:r w:rsidRPr="00835B25">
        <w:rPr>
          <w:b/>
        </w:rPr>
        <w:t>PRIZNATE TRAŽBINE – I. viši isplatni red</w:t>
      </w:r>
      <w:r w:rsidRPr="00835B25">
        <w:rPr>
          <w:b/>
        </w:rPr>
        <w:tab/>
      </w:r>
      <w:r w:rsidRPr="00835B25">
        <w:rPr>
          <w:b/>
        </w:rPr>
        <w:tab/>
      </w:r>
      <w:r w:rsidRPr="00835B25">
        <w:rPr>
          <w:b/>
        </w:rPr>
        <w:tab/>
        <w:t xml:space="preserve">    </w:t>
      </w:r>
      <w:r w:rsidRPr="00835B25">
        <w:rPr>
          <w:b/>
        </w:rPr>
        <w:tab/>
        <w:t xml:space="preserve">      </w:t>
      </w:r>
      <w:r w:rsidR="00454AED" w:rsidRPr="00835B25">
        <w:rPr>
          <w:b/>
        </w:rPr>
        <w:tab/>
      </w:r>
      <w:r w:rsidRPr="00835B25">
        <w:t>iznos / kn</w:t>
      </w:r>
    </w:p>
    <w:p w:rsidRDefault="006C6C57" w:rsidP="00454AED" w:rsidR="006C6C57" w:rsidRPr="00835B25">
      <w:pPr>
        <w:ind w:left="7920"/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6"/>
        <w:gridCol w:w="2938"/>
        <w:gridCol w:w="1905"/>
        <w:gridCol w:w="2198"/>
        <w:gridCol w:w="1825"/>
      </w:tblGrid>
      <w:tr w:rsidTr="00A8515C" w:rsidR="00A8515C" w:rsidRPr="00835B25">
        <w:trPr>
          <w:trHeight w:val="560"/>
          <w:jc w:val="center"/>
        </w:trPr>
        <w:tc>
          <w:tcPr>
            <w:tcW w:type="pct" w:w="676"/>
          </w:tcPr>
          <w:p w:rsidRDefault="00A8515C" w:rsidP="00A8515C" w:rsidR="00A8515C" w:rsidRPr="00835B2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835B25">
              <w:rPr>
                <w:rFonts w:hAnsi="Times New Roman" w:ascii="Times New Roman"/>
                <w:b/>
                <w:sz w:val="24"/>
                <w:szCs w:val="24"/>
              </w:rPr>
              <w:t>-</w:t>
            </w:r>
          </w:p>
        </w:tc>
        <w:tc>
          <w:tcPr>
            <w:tcW w:type="pct" w:w="1433"/>
          </w:tcPr>
          <w:p w:rsidRDefault="00A8515C" w:rsidP="00A8515C" w:rsidR="00A8515C" w:rsidRPr="00835B25">
            <w:pPr>
              <w:jc w:val="center"/>
            </w:pPr>
            <w:r w:rsidRPr="00835B25">
              <w:t>-</w:t>
            </w:r>
          </w:p>
        </w:tc>
        <w:tc>
          <w:tcPr>
            <w:tcW w:type="pct" w:w="929"/>
          </w:tcPr>
          <w:p w:rsidRDefault="00A8515C" w:rsidP="00A8515C" w:rsidR="00A8515C" w:rsidRPr="00835B2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35B25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1072"/>
          </w:tcPr>
          <w:p w:rsidRDefault="00A8515C" w:rsidP="00A8515C" w:rsidR="00A8515C" w:rsidRPr="00835B2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35B25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890"/>
          </w:tcPr>
          <w:p w:rsidRDefault="00A8515C" w:rsidP="00A8515C" w:rsidR="00A8515C" w:rsidRPr="00835B2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35B25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6C6C57" w:rsidP="00454AED" w:rsidR="006C6C57" w:rsidRPr="00835B25">
      <w:pPr>
        <w:ind w:left="7920"/>
      </w:pPr>
    </w:p>
    <w:p w:rsidRDefault="00A25FFB" w:rsidP="00454AED" w:rsidR="006C6C57" w:rsidRPr="00835B25">
      <w:pPr>
        <w:ind w:left="7920"/>
      </w:pPr>
      <w:r w:rsidRPr="00835B25">
        <w:t xml:space="preserve">     </w:t>
      </w:r>
    </w:p>
    <w:p w:rsidRDefault="009029A7" w:rsidP="009029A7" w:rsidR="009029A7" w:rsidRPr="00835B25">
      <w:r w:rsidRPr="00835B25">
        <w:t>-----------------------------------------------------------------------------------------------------------------</w:t>
      </w:r>
    </w:p>
    <w:p w:rsidRDefault="009029A7" w:rsidP="00835B25" w:rsidR="00835B25" w:rsidRPr="00835B2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35B25">
        <w:rPr>
          <w:rFonts w:hAnsi="Times New Roman" w:ascii="Times New Roman"/>
          <w:b/>
          <w:sz w:val="24"/>
          <w:szCs w:val="24"/>
        </w:rPr>
        <w:t xml:space="preserve">UKUPNO I. VIŠI ISPLATNI RED: </w:t>
      </w:r>
      <w:r w:rsidRPr="00835B25">
        <w:rPr>
          <w:rFonts w:hAnsi="Times New Roman" w:ascii="Times New Roman"/>
          <w:b/>
          <w:sz w:val="24"/>
          <w:szCs w:val="24"/>
        </w:rPr>
        <w:tab/>
      </w:r>
      <w:r w:rsidRPr="00835B25">
        <w:rPr>
          <w:rFonts w:hAnsi="Times New Roman" w:ascii="Times New Roman"/>
          <w:b/>
          <w:sz w:val="24"/>
          <w:szCs w:val="24"/>
        </w:rPr>
        <w:tab/>
        <w:t xml:space="preserve">  </w:t>
      </w:r>
      <w:r w:rsidRPr="00835B25">
        <w:rPr>
          <w:rFonts w:hAnsi="Times New Roman" w:ascii="Times New Roman"/>
          <w:b/>
          <w:sz w:val="24"/>
          <w:szCs w:val="24"/>
        </w:rPr>
        <w:tab/>
      </w:r>
      <w:r w:rsidRPr="00835B25">
        <w:rPr>
          <w:rFonts w:hAnsi="Times New Roman" w:ascii="Times New Roman"/>
          <w:b/>
          <w:sz w:val="24"/>
          <w:szCs w:val="24"/>
        </w:rPr>
        <w:tab/>
      </w:r>
      <w:r w:rsidRPr="00835B25">
        <w:rPr>
          <w:rFonts w:hAnsi="Times New Roman" w:ascii="Times New Roman"/>
          <w:b/>
          <w:sz w:val="24"/>
          <w:szCs w:val="24"/>
        </w:rPr>
        <w:tab/>
      </w:r>
      <w:r w:rsidRPr="00835B25">
        <w:rPr>
          <w:rFonts w:hAnsi="Times New Roman" w:ascii="Times New Roman"/>
          <w:b/>
          <w:sz w:val="24"/>
          <w:szCs w:val="24"/>
        </w:rPr>
        <w:tab/>
      </w:r>
      <w:r w:rsidR="00A8515C">
        <w:rPr>
          <w:rFonts w:hAnsi="Times New Roman" w:ascii="Times New Roman"/>
          <w:b/>
          <w:sz w:val="24"/>
          <w:szCs w:val="24"/>
        </w:rPr>
        <w:t>0,00</w:t>
      </w:r>
    </w:p>
    <w:p w:rsidRDefault="009029A7" w:rsidP="009029A7" w:rsidR="009029A7" w:rsidRPr="00835B25">
      <w:pPr>
        <w:rPr>
          <w:b/>
        </w:rPr>
      </w:pPr>
    </w:p>
    <w:p w:rsidRDefault="009029A7" w:rsidP="009029A7" w:rsidR="009029A7" w:rsidRPr="00835B25">
      <w:pPr>
        <w:rPr>
          <w:b/>
        </w:rPr>
      </w:pPr>
    </w:p>
    <w:p w:rsidRDefault="009029A7" w:rsidP="009029A7" w:rsidR="009029A7" w:rsidRPr="00835B25">
      <w:pPr>
        <w:spacing w:lineRule="auto" w:line="360"/>
      </w:pPr>
      <w:r w:rsidRPr="00835B25">
        <w:rPr>
          <w:b/>
        </w:rPr>
        <w:t>PRIZNATE TRAŽBINE – II. viši isplatni red</w:t>
      </w:r>
      <w:r w:rsidRPr="00835B25">
        <w:rPr>
          <w:b/>
        </w:rPr>
        <w:tab/>
      </w:r>
      <w:r w:rsidRPr="00835B25">
        <w:rPr>
          <w:b/>
        </w:rPr>
        <w:tab/>
      </w:r>
      <w:r w:rsidRPr="00835B25">
        <w:rPr>
          <w:b/>
        </w:rPr>
        <w:tab/>
        <w:t xml:space="preserve">    </w:t>
      </w:r>
      <w:r w:rsidRPr="00835B25">
        <w:rPr>
          <w:b/>
        </w:rPr>
        <w:tab/>
        <w:t xml:space="preserve">    </w:t>
      </w:r>
      <w:r w:rsidR="00A25FFB" w:rsidRPr="00835B25">
        <w:rPr>
          <w:b/>
        </w:rPr>
        <w:t xml:space="preserve">    </w:t>
      </w:r>
      <w:r w:rsidRPr="00835B25">
        <w:rPr>
          <w:b/>
        </w:rPr>
        <w:t xml:space="preserve">  </w:t>
      </w:r>
      <w:r w:rsidRPr="00835B25">
        <w:t>iznos / kn</w:t>
      </w: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577"/>
        <w:gridCol w:w="1718"/>
        <w:gridCol w:w="1569"/>
        <w:gridCol w:w="1631"/>
        <w:gridCol w:w="1324"/>
        <w:gridCol w:w="1467"/>
      </w:tblGrid>
      <w:tr w:rsidTr="00A8515C" w:rsidR="00A8515C" w:rsidRPr="00500316">
        <w:trPr>
          <w:trHeight w:val="1406"/>
          <w:jc w:val="center"/>
        </w:trPr>
        <w:tc>
          <w:tcPr>
            <w:tcW w:type="pct" w:w="849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Hrvatski Telekom d.d.</w:t>
            </w:r>
          </w:p>
        </w:tc>
        <w:tc>
          <w:tcPr>
            <w:tcW w:type="pct" w:w="925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81793146560</w:t>
            </w:r>
          </w:p>
        </w:tc>
        <w:tc>
          <w:tcPr>
            <w:tcW w:type="pct" w:w="845"/>
          </w:tcPr>
          <w:p w:rsidRDefault="00A8515C" w:rsidP="00FC75D7" w:rsidR="00A8515C" w:rsidRPr="00500316">
            <w:pPr>
              <w:pStyle w:val="Bezproreda"/>
              <w:jc w:val="center"/>
              <w:rPr>
                <w:rFonts w:eastAsia="PMingLiU" w:hAnsi="Times New Roman" w:ascii="Times New Roman"/>
                <w:sz w:val="20"/>
                <w:szCs w:val="20"/>
                <w:lang w:eastAsia="zh-TW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Roberta Frangeša Mihanovića 9</w:t>
            </w:r>
            <w:r w:rsidRPr="00500316">
              <w:rPr>
                <w:rFonts w:eastAsia="PMingLiU" w:hAnsi="Times New Roman" w:ascii="Times New Roman"/>
                <w:sz w:val="20"/>
                <w:szCs w:val="20"/>
                <w:lang w:eastAsia="zh-TW"/>
              </w:rPr>
              <w:t>, Zagreb</w:t>
            </w:r>
          </w:p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78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13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91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195.375,42</w:t>
            </w:r>
          </w:p>
        </w:tc>
      </w:tr>
      <w:tr w:rsidTr="00A8515C" w:rsidR="00A8515C" w:rsidRPr="00500316">
        <w:trPr>
          <w:trHeight w:val="1552"/>
          <w:jc w:val="center"/>
        </w:trPr>
        <w:tc>
          <w:tcPr>
            <w:tcW w:type="pct" w:w="849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GRAD PULA</w:t>
            </w:r>
          </w:p>
        </w:tc>
        <w:tc>
          <w:tcPr>
            <w:tcW w:type="pct" w:w="925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79517841355</w:t>
            </w:r>
          </w:p>
        </w:tc>
        <w:tc>
          <w:tcPr>
            <w:tcW w:type="pct" w:w="845"/>
          </w:tcPr>
          <w:p w:rsidRDefault="00A8515C" w:rsidP="00FC75D7" w:rsidR="00A8515C" w:rsidRPr="00500316">
            <w:pPr>
              <w:pStyle w:val="Bezproreda"/>
              <w:jc w:val="center"/>
              <w:rPr>
                <w:rFonts w:eastAsia="PMingLiU" w:hAnsi="Times New Roman" w:ascii="Times New Roman"/>
                <w:sz w:val="20"/>
                <w:szCs w:val="20"/>
                <w:lang w:eastAsia="zh-TW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Forum 1, Pula</w:t>
            </w:r>
          </w:p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78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13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91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1.899.272,38</w:t>
            </w:r>
          </w:p>
        </w:tc>
      </w:tr>
      <w:tr w:rsidTr="00A8515C" w:rsidR="00A8515C" w:rsidRPr="00500316">
        <w:trPr>
          <w:trHeight w:val="1135"/>
          <w:jc w:val="center"/>
        </w:trPr>
        <w:tc>
          <w:tcPr>
            <w:tcW w:type="pct" w:w="849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PRVI FAKTOR d.o.o. u likvidaciji</w:t>
            </w:r>
          </w:p>
        </w:tc>
        <w:tc>
          <w:tcPr>
            <w:tcW w:type="pct" w:w="925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63278028623</w:t>
            </w:r>
          </w:p>
        </w:tc>
        <w:tc>
          <w:tcPr>
            <w:tcW w:type="pct" w:w="845"/>
          </w:tcPr>
          <w:p w:rsidRDefault="00A8515C" w:rsidP="00FC75D7" w:rsidR="00A8515C" w:rsidRPr="00500316">
            <w:pPr>
              <w:pStyle w:val="Bezproreda"/>
              <w:jc w:val="center"/>
              <w:rPr>
                <w:rFonts w:eastAsia="PMingLiU" w:hAnsi="Times New Roman" w:ascii="Times New Roman"/>
                <w:sz w:val="20"/>
                <w:szCs w:val="20"/>
                <w:lang w:eastAsia="zh-TW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Hektorovićeva 2</w:t>
            </w:r>
            <w:r w:rsidRPr="00500316">
              <w:rPr>
                <w:rFonts w:eastAsia="PMingLiU" w:hAnsi="Times New Roman" w:ascii="Times New Roman"/>
                <w:sz w:val="20"/>
                <w:szCs w:val="20"/>
                <w:lang w:eastAsia="zh-TW"/>
              </w:rPr>
              <w:t>, Zagreb</w:t>
            </w:r>
          </w:p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78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13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91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9.307.271,62</w:t>
            </w:r>
          </w:p>
        </w:tc>
      </w:tr>
      <w:tr w:rsidTr="00A8515C" w:rsidR="00A8515C" w:rsidRPr="00500316">
        <w:trPr>
          <w:trHeight w:val="1214"/>
          <w:jc w:val="center"/>
        </w:trPr>
        <w:tc>
          <w:tcPr>
            <w:tcW w:type="pct" w:w="849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RETURN TO BUSINESS d.o.o.</w:t>
            </w:r>
          </w:p>
        </w:tc>
        <w:tc>
          <w:tcPr>
            <w:tcW w:type="pct" w:w="925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41614576274</w:t>
            </w:r>
          </w:p>
        </w:tc>
        <w:tc>
          <w:tcPr>
            <w:tcW w:type="pct" w:w="845"/>
          </w:tcPr>
          <w:p w:rsidRDefault="00A8515C" w:rsidP="00FC75D7" w:rsidR="00A8515C" w:rsidRPr="00500316">
            <w:pPr>
              <w:pStyle w:val="Bezproreda"/>
              <w:jc w:val="center"/>
              <w:rPr>
                <w:rFonts w:eastAsia="PMingLiU" w:hAnsi="Times New Roman" w:ascii="Times New Roman"/>
                <w:sz w:val="20"/>
                <w:szCs w:val="20"/>
                <w:lang w:eastAsia="zh-TW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Selska cesta 90/A</w:t>
            </w:r>
            <w:r w:rsidRPr="00500316">
              <w:rPr>
                <w:rFonts w:eastAsia="PMingLiU" w:hAnsi="Times New Roman" w:ascii="Times New Roman"/>
                <w:sz w:val="20"/>
                <w:szCs w:val="20"/>
                <w:lang w:eastAsia="zh-TW"/>
              </w:rPr>
              <w:t>, Zagreb</w:t>
            </w:r>
          </w:p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78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13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91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543.929,43</w:t>
            </w:r>
          </w:p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A8515C" w:rsidR="00A8515C" w:rsidRPr="00500316">
        <w:trPr>
          <w:trHeight w:val="1838"/>
          <w:jc w:val="center"/>
        </w:trPr>
        <w:tc>
          <w:tcPr>
            <w:tcW w:type="pct" w:w="849"/>
          </w:tcPr>
          <w:p w:rsidRDefault="00A8515C" w:rsidP="00FC75D7" w:rsidR="00A8515C" w:rsidRPr="00500316">
            <w:pPr>
              <w:jc w:val="center"/>
              <w:rPr>
                <w:sz w:val="20"/>
                <w:szCs w:val="20"/>
              </w:rPr>
            </w:pPr>
            <w:r w:rsidRPr="00500316">
              <w:rPr>
                <w:bCs/>
                <w:sz w:val="20"/>
                <w:szCs w:val="20"/>
              </w:rPr>
              <w:lastRenderedPageBreak/>
              <w:t>REPUBLIKA HRVATSKA, MINISTARSTVO FINANCIJA</w:t>
            </w:r>
            <w:r w:rsidRPr="00500316">
              <w:rPr>
                <w:sz w:val="20"/>
                <w:szCs w:val="20"/>
              </w:rPr>
              <w:t>, Porezna uprava, Područni ured  Zagreb</w:t>
            </w:r>
          </w:p>
        </w:tc>
        <w:tc>
          <w:tcPr>
            <w:tcW w:type="pct" w:w="925"/>
          </w:tcPr>
          <w:p w:rsidRDefault="00A8515C" w:rsidP="00FC75D7" w:rsidR="00A8515C" w:rsidRPr="00500316">
            <w:pPr>
              <w:jc w:val="center"/>
              <w:rPr>
                <w:sz w:val="20"/>
                <w:szCs w:val="20"/>
              </w:rPr>
            </w:pPr>
            <w:r w:rsidRPr="00500316">
              <w:rPr>
                <w:sz w:val="20"/>
                <w:szCs w:val="20"/>
              </w:rPr>
              <w:t>18683136487</w:t>
            </w:r>
          </w:p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45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78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13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91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3.938,64</w:t>
            </w:r>
          </w:p>
        </w:tc>
      </w:tr>
      <w:tr w:rsidTr="00A8515C" w:rsidR="00A8515C" w:rsidRPr="00500316">
        <w:trPr>
          <w:trHeight w:val="1963"/>
          <w:jc w:val="center"/>
        </w:trPr>
        <w:tc>
          <w:tcPr>
            <w:tcW w:type="pct" w:w="849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Hrvatska radiotelevizija, javna ustanova</w:t>
            </w:r>
          </w:p>
        </w:tc>
        <w:tc>
          <w:tcPr>
            <w:tcW w:type="pct" w:w="925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68419124305</w:t>
            </w:r>
          </w:p>
        </w:tc>
        <w:tc>
          <w:tcPr>
            <w:tcW w:type="pct" w:w="845"/>
          </w:tcPr>
          <w:p w:rsidRDefault="00A8515C" w:rsidP="00FC75D7" w:rsidR="00A8515C" w:rsidRPr="00500316">
            <w:pPr>
              <w:pStyle w:val="Bezproreda"/>
              <w:jc w:val="center"/>
              <w:rPr>
                <w:rFonts w:eastAsia="PMingLiU" w:hAnsi="Times New Roman" w:ascii="Times New Roman"/>
                <w:sz w:val="20"/>
                <w:szCs w:val="20"/>
                <w:lang w:eastAsia="zh-TW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Prisavlje 3</w:t>
            </w:r>
            <w:r w:rsidRPr="00500316">
              <w:rPr>
                <w:rFonts w:eastAsia="PMingLiU" w:hAnsi="Times New Roman" w:ascii="Times New Roman"/>
                <w:sz w:val="20"/>
                <w:szCs w:val="20"/>
                <w:lang w:eastAsia="zh-TW"/>
              </w:rPr>
              <w:t>, Zagreb</w:t>
            </w:r>
          </w:p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78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13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91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8.796,96</w:t>
            </w:r>
          </w:p>
        </w:tc>
      </w:tr>
      <w:tr w:rsidTr="00A8515C" w:rsidR="00A8515C" w:rsidRPr="00500316">
        <w:trPr>
          <w:trHeight w:val="2275"/>
          <w:jc w:val="center"/>
        </w:trPr>
        <w:tc>
          <w:tcPr>
            <w:tcW w:type="pct" w:w="849"/>
          </w:tcPr>
          <w:p w:rsidRDefault="00A8515C" w:rsidP="00FC75D7" w:rsidR="00A8515C" w:rsidRPr="00500316">
            <w:pPr>
              <w:jc w:val="center"/>
              <w:rPr>
                <w:sz w:val="20"/>
                <w:szCs w:val="20"/>
              </w:rPr>
            </w:pPr>
            <w:r w:rsidRPr="00500316">
              <w:rPr>
                <w:bCs/>
                <w:sz w:val="20"/>
                <w:szCs w:val="20"/>
              </w:rPr>
              <w:t>CROATIA osiguranje d.d.</w:t>
            </w:r>
          </w:p>
        </w:tc>
        <w:tc>
          <w:tcPr>
            <w:tcW w:type="pct" w:w="925"/>
          </w:tcPr>
          <w:p w:rsidRDefault="00A8515C" w:rsidP="00FC75D7" w:rsidR="00A8515C" w:rsidRPr="00500316">
            <w:pPr>
              <w:jc w:val="center"/>
              <w:rPr>
                <w:sz w:val="20"/>
                <w:szCs w:val="20"/>
              </w:rPr>
            </w:pPr>
            <w:r w:rsidRPr="00500316">
              <w:rPr>
                <w:sz w:val="20"/>
                <w:szCs w:val="20"/>
              </w:rPr>
              <w:t>18683136487</w:t>
            </w:r>
          </w:p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45"/>
          </w:tcPr>
          <w:p w:rsidRDefault="00A8515C" w:rsidP="00FC75D7" w:rsidR="00A8515C" w:rsidRPr="00500316">
            <w:pPr>
              <w:pStyle w:val="Bezproreda"/>
              <w:jc w:val="center"/>
              <w:rPr>
                <w:rFonts w:eastAsia="PMingLiU" w:hAnsi="Times New Roman" w:ascii="Times New Roman"/>
                <w:sz w:val="20"/>
                <w:szCs w:val="20"/>
                <w:lang w:eastAsia="zh-TW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Vatroslava Jagića 33</w:t>
            </w:r>
            <w:r w:rsidRPr="00500316">
              <w:rPr>
                <w:rFonts w:eastAsia="PMingLiU" w:hAnsi="Times New Roman" w:ascii="Times New Roman"/>
                <w:sz w:val="20"/>
                <w:szCs w:val="20"/>
                <w:lang w:eastAsia="zh-TW"/>
              </w:rPr>
              <w:t>, Zagreb</w:t>
            </w:r>
          </w:p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78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13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91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37.379,53</w:t>
            </w:r>
          </w:p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A8515C" w:rsidR="00A8515C" w:rsidRPr="00500316">
        <w:trPr>
          <w:trHeight w:val="2275"/>
          <w:jc w:val="center"/>
        </w:trPr>
        <w:tc>
          <w:tcPr>
            <w:tcW w:type="pct" w:w="849"/>
          </w:tcPr>
          <w:p w:rsidRDefault="00A8515C" w:rsidP="00FC75D7" w:rsidR="00A8515C" w:rsidRPr="00500316">
            <w:pPr>
              <w:jc w:val="center"/>
              <w:rPr>
                <w:bCs/>
                <w:sz w:val="20"/>
                <w:szCs w:val="20"/>
              </w:rPr>
            </w:pPr>
            <w:r w:rsidRPr="00500316">
              <w:rPr>
                <w:bCs/>
                <w:sz w:val="20"/>
                <w:szCs w:val="20"/>
              </w:rPr>
              <w:t>HETA ASSET RESOLUTION AG</w:t>
            </w:r>
          </w:p>
          <w:p w:rsidRDefault="00A8515C" w:rsidP="00FC75D7" w:rsidR="00A8515C" w:rsidRPr="00500316">
            <w:pPr>
              <w:jc w:val="center"/>
              <w:rPr>
                <w:bCs/>
                <w:sz w:val="20"/>
                <w:szCs w:val="20"/>
              </w:rPr>
            </w:pPr>
            <w:r w:rsidRPr="00500316">
              <w:rPr>
                <w:bCs/>
                <w:sz w:val="20"/>
                <w:szCs w:val="20"/>
              </w:rPr>
              <w:t xml:space="preserve">(prijašnji naziv </w:t>
            </w:r>
          </w:p>
          <w:p w:rsidRDefault="00A8515C" w:rsidP="00FC75D7" w:rsidR="00A8515C" w:rsidRPr="00500316">
            <w:pPr>
              <w:jc w:val="center"/>
              <w:rPr>
                <w:bCs/>
                <w:sz w:val="20"/>
                <w:szCs w:val="20"/>
              </w:rPr>
            </w:pPr>
            <w:r w:rsidRPr="00500316">
              <w:rPr>
                <w:sz w:val="20"/>
                <w:szCs w:val="20"/>
              </w:rPr>
              <w:t xml:space="preserve"> </w:t>
            </w:r>
            <w:r w:rsidRPr="00500316">
              <w:rPr>
                <w:bCs/>
                <w:sz w:val="20"/>
                <w:szCs w:val="20"/>
              </w:rPr>
              <w:t>HYPO ALPE-ADRIA-BANK AG)</w:t>
            </w:r>
          </w:p>
        </w:tc>
        <w:tc>
          <w:tcPr>
            <w:tcW w:type="pct" w:w="925"/>
          </w:tcPr>
          <w:p w:rsidRDefault="00A8515C" w:rsidP="00FC75D7" w:rsidR="00A8515C" w:rsidRPr="00500316">
            <w:pPr>
              <w:jc w:val="center"/>
              <w:rPr>
                <w:sz w:val="20"/>
                <w:szCs w:val="20"/>
              </w:rPr>
            </w:pPr>
            <w:r w:rsidRPr="00500316">
              <w:rPr>
                <w:sz w:val="20"/>
                <w:szCs w:val="20"/>
              </w:rPr>
              <w:t>90790821413</w:t>
            </w:r>
          </w:p>
        </w:tc>
        <w:tc>
          <w:tcPr>
            <w:tcW w:type="pct" w:w="845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Alpen-Adria-Platz 1, Klagenfurt, Austrija</w:t>
            </w:r>
          </w:p>
        </w:tc>
        <w:tc>
          <w:tcPr>
            <w:tcW w:type="pct" w:w="878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13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91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7.482.339,86</w:t>
            </w:r>
          </w:p>
        </w:tc>
      </w:tr>
      <w:tr w:rsidTr="00A8515C" w:rsidR="00A8515C" w:rsidRPr="00500316">
        <w:trPr>
          <w:trHeight w:val="2275"/>
          <w:jc w:val="center"/>
        </w:trPr>
        <w:tc>
          <w:tcPr>
            <w:tcW w:type="pct" w:w="849"/>
          </w:tcPr>
          <w:p w:rsidRDefault="00A8515C" w:rsidP="00FC75D7" w:rsidR="00A8515C" w:rsidRPr="00500316">
            <w:pPr>
              <w:jc w:val="center"/>
              <w:rPr>
                <w:sz w:val="20"/>
                <w:szCs w:val="20"/>
              </w:rPr>
            </w:pPr>
            <w:r w:rsidRPr="00500316">
              <w:rPr>
                <w:bCs/>
                <w:sz w:val="20"/>
                <w:szCs w:val="20"/>
              </w:rPr>
              <w:t>DAMEX GRADNJA d.o.o.</w:t>
            </w:r>
          </w:p>
        </w:tc>
        <w:tc>
          <w:tcPr>
            <w:tcW w:type="pct" w:w="925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eastAsia="Calibri" w:hAnsi="Times New Roman" w:ascii="Times New Roman"/>
                <w:sz w:val="20"/>
                <w:szCs w:val="20"/>
              </w:rPr>
              <w:t xml:space="preserve">01968500772 </w:t>
            </w:r>
          </w:p>
        </w:tc>
        <w:tc>
          <w:tcPr>
            <w:tcW w:type="pct" w:w="845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Radnička cesta 173, Zagreb</w:t>
            </w:r>
          </w:p>
        </w:tc>
        <w:tc>
          <w:tcPr>
            <w:tcW w:type="pct" w:w="878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13"/>
          </w:tcPr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91"/>
          </w:tcPr>
          <w:p w:rsidRDefault="00A8515C" w:rsidP="00FC75D7" w:rsidR="00A8515C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6.208.804,83</w:t>
            </w:r>
          </w:p>
          <w:p w:rsidRDefault="00A8515C" w:rsidP="00FC75D7" w:rsidR="00A8515C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6C6C57" w:rsidP="009029A7" w:rsidR="006C6C57" w:rsidRPr="00835B25">
      <w:pPr>
        <w:spacing w:lineRule="auto" w:line="360"/>
      </w:pPr>
    </w:p>
    <w:p w:rsidRDefault="009029A7" w:rsidP="009029A7" w:rsidR="009029A7" w:rsidRPr="00835B25">
      <w:r w:rsidRPr="00835B25">
        <w:t>-----------------------------------------------------------------------------------------------------------------</w:t>
      </w:r>
    </w:p>
    <w:p w:rsidRDefault="009029A7" w:rsidP="00F455CB" w:rsidR="009029A7" w:rsidRPr="00835B25">
      <w:pPr>
        <w:rPr>
          <w:b/>
        </w:rPr>
      </w:pPr>
      <w:r w:rsidRPr="00835B25">
        <w:rPr>
          <w:b/>
        </w:rPr>
        <w:t xml:space="preserve">UKUPNO II. VIŠI ISPLATNI RED: </w:t>
      </w:r>
      <w:r w:rsidRPr="00835B25">
        <w:rPr>
          <w:b/>
        </w:rPr>
        <w:tab/>
      </w:r>
      <w:r w:rsidR="006C6C57" w:rsidRPr="00835B25">
        <w:rPr>
          <w:b/>
        </w:rPr>
        <w:tab/>
      </w:r>
      <w:r w:rsidR="00F455CB" w:rsidRPr="00835B25">
        <w:rPr>
          <w:b/>
        </w:rPr>
        <w:tab/>
      </w:r>
      <w:r w:rsidR="00A25FFB" w:rsidRPr="00835B25">
        <w:rPr>
          <w:b/>
        </w:rPr>
        <w:t xml:space="preserve">           </w:t>
      </w:r>
      <w:r w:rsidR="006C6C57" w:rsidRPr="00835B25">
        <w:rPr>
          <w:b/>
        </w:rPr>
        <w:t xml:space="preserve">          </w:t>
      </w:r>
      <w:r w:rsidR="00860C46">
        <w:rPr>
          <w:b/>
        </w:rPr>
        <w:t xml:space="preserve">          </w:t>
      </w:r>
      <w:r w:rsidR="00A25FFB" w:rsidRPr="00835B25">
        <w:rPr>
          <w:b/>
        </w:rPr>
        <w:t xml:space="preserve"> </w:t>
      </w:r>
      <w:r w:rsidR="00860C46" w:rsidRPr="00860C46">
        <w:rPr>
          <w:b/>
        </w:rPr>
        <w:t>25.687.108,67</w:t>
      </w:r>
    </w:p>
    <w:p w:rsidRDefault="00F455CB" w:rsidP="009029A7" w:rsidR="00F455CB" w:rsidRPr="00835B25">
      <w:pPr>
        <w:pStyle w:val="Naslov1"/>
        <w:rPr>
          <w:rFonts w:cs="Times New Roman" w:hAnsi="Times New Roman" w:ascii="Times New Roman"/>
        </w:rPr>
      </w:pPr>
    </w:p>
    <w:p w:rsidRDefault="009029A7" w:rsidP="009029A7" w:rsidR="009029A7" w:rsidRPr="00835B25">
      <w:pPr>
        <w:pStyle w:val="Naslov1"/>
        <w:rPr>
          <w:rFonts w:cs="Times New Roman" w:hAnsi="Times New Roman" w:ascii="Times New Roman"/>
        </w:rPr>
      </w:pPr>
      <w:r w:rsidRPr="00835B25">
        <w:rPr>
          <w:rFonts w:cs="Times New Roman" w:hAnsi="Times New Roman" w:ascii="Times New Roman"/>
        </w:rPr>
        <w:t>Stečajni vjerovnici</w:t>
      </w:r>
      <w:r w:rsidR="00A25FFB" w:rsidRPr="00835B25">
        <w:rPr>
          <w:rFonts w:cs="Times New Roman" w:hAnsi="Times New Roman" w:ascii="Times New Roman"/>
        </w:rPr>
        <w:tab/>
      </w:r>
      <w:r w:rsidR="00A25FFB" w:rsidRPr="00835B25">
        <w:rPr>
          <w:rFonts w:cs="Times New Roman" w:hAnsi="Times New Roman" w:ascii="Times New Roman"/>
        </w:rPr>
        <w:tab/>
      </w:r>
      <w:r w:rsidR="00A25FFB" w:rsidRPr="00835B25">
        <w:rPr>
          <w:rFonts w:cs="Times New Roman" w:hAnsi="Times New Roman" w:ascii="Times New Roman"/>
        </w:rPr>
        <w:tab/>
      </w:r>
      <w:r w:rsidR="00A25FFB" w:rsidRPr="00835B25">
        <w:rPr>
          <w:rFonts w:cs="Times New Roman" w:hAnsi="Times New Roman" w:ascii="Times New Roman"/>
        </w:rPr>
        <w:tab/>
      </w:r>
      <w:r w:rsidR="00A25FFB" w:rsidRPr="00835B25">
        <w:rPr>
          <w:rFonts w:cs="Times New Roman" w:hAnsi="Times New Roman" w:ascii="Times New Roman"/>
        </w:rPr>
        <w:tab/>
      </w:r>
      <w:r w:rsidR="00A25FFB" w:rsidRPr="00835B25">
        <w:rPr>
          <w:rFonts w:cs="Times New Roman" w:hAnsi="Times New Roman" w:ascii="Times New Roman"/>
        </w:rPr>
        <w:tab/>
      </w:r>
      <w:r w:rsidR="00A25FFB" w:rsidRPr="00835B25">
        <w:rPr>
          <w:rFonts w:cs="Times New Roman" w:hAnsi="Times New Roman" w:ascii="Times New Roman"/>
        </w:rPr>
        <w:tab/>
      </w:r>
      <w:r w:rsidR="00A25FFB" w:rsidRPr="00835B25">
        <w:rPr>
          <w:rFonts w:cs="Times New Roman" w:hAnsi="Times New Roman" w:ascii="Times New Roman"/>
        </w:rPr>
        <w:tab/>
      </w:r>
      <w:r w:rsidR="00A25FFB" w:rsidRPr="00835B25">
        <w:rPr>
          <w:rFonts w:cs="Times New Roman" w:hAnsi="Times New Roman" w:ascii="Times New Roman"/>
        </w:rPr>
        <w:tab/>
      </w:r>
      <w:r w:rsidR="00A25FFB" w:rsidRPr="00835B25">
        <w:rPr>
          <w:rFonts w:cs="Times New Roman" w:hAnsi="Times New Roman" w:ascii="Times New Roman"/>
          <w:b w:val="false"/>
        </w:rPr>
        <w:t>iznos / kn</w:t>
      </w:r>
    </w:p>
    <w:p w:rsidRDefault="00F455CB" w:rsidP="00F455CB" w:rsidR="00F455CB" w:rsidRPr="00835B25"/>
    <w:tbl>
      <w:tblPr>
        <w:tblW w:type="dxa" w:w="974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9747"/>
      </w:tblGrid>
      <w:tr w:rsidTr="005B6B63" w:rsidR="009029A7" w:rsidRPr="00835B25">
        <w:tc>
          <w:tcPr>
            <w:tcW w:type="dxa" w:w="9747"/>
          </w:tcPr>
          <w:p w:rsidRDefault="009029A7" w:rsidP="00835B25" w:rsidR="009029A7" w:rsidRPr="00835B25">
            <w:pPr>
              <w:rPr>
                <w:b/>
                <w:bCs/>
              </w:rPr>
            </w:pPr>
            <w:r w:rsidRPr="00835B25">
              <w:rPr>
                <w:b/>
                <w:bCs/>
              </w:rPr>
              <w:t xml:space="preserve">PRIZNATE TRAŽBINE UKUPNO:        </w:t>
            </w:r>
            <w:bookmarkStart w:name="OLE_LINK2" w:id="2"/>
            <w:r w:rsidRPr="00835B25">
              <w:rPr>
                <w:b/>
                <w:bCs/>
              </w:rPr>
              <w:t xml:space="preserve">                                        </w:t>
            </w:r>
            <w:bookmarkEnd w:id="2"/>
            <w:r w:rsidRPr="00835B25">
              <w:rPr>
                <w:b/>
                <w:bCs/>
              </w:rPr>
              <w:t xml:space="preserve">   </w:t>
            </w:r>
            <w:r w:rsidR="005B6B63" w:rsidRPr="00835B25">
              <w:rPr>
                <w:b/>
                <w:bCs/>
              </w:rPr>
              <w:t xml:space="preserve">           </w:t>
            </w:r>
            <w:r w:rsidR="00A25FFB" w:rsidRPr="00835B25">
              <w:rPr>
                <w:b/>
                <w:bCs/>
              </w:rPr>
              <w:t xml:space="preserve"> </w:t>
            </w:r>
            <w:r w:rsidR="00860C46">
              <w:rPr>
                <w:b/>
                <w:bCs/>
              </w:rPr>
              <w:t xml:space="preserve"> </w:t>
            </w:r>
            <w:r w:rsidR="005B6B63" w:rsidRPr="00835B25">
              <w:rPr>
                <w:b/>
                <w:bCs/>
              </w:rPr>
              <w:t xml:space="preserve"> </w:t>
            </w:r>
            <w:r w:rsidR="00860C46" w:rsidRPr="00860C46">
              <w:rPr>
                <w:b/>
              </w:rPr>
              <w:t>25.687.108,67</w:t>
            </w:r>
          </w:p>
        </w:tc>
      </w:tr>
    </w:tbl>
    <w:p w:rsidRDefault="005B6B63" w:rsidP="009029A7" w:rsidR="005B6B63" w:rsidRPr="00835B25">
      <w:pPr>
        <w:spacing w:lineRule="auto" w:line="360"/>
        <w:rPr>
          <w:b/>
        </w:rPr>
      </w:pPr>
    </w:p>
    <w:p w:rsidRDefault="005B6B63" w:rsidP="009029A7" w:rsidR="005B6B63" w:rsidRPr="00835B25">
      <w:pPr>
        <w:spacing w:lineRule="auto" w:line="360"/>
        <w:rPr>
          <w:b/>
        </w:rPr>
      </w:pPr>
      <w:r w:rsidRPr="00835B25">
        <w:rPr>
          <w:b/>
        </w:rPr>
        <w:t>OSPORENE TRAŽBINE – I. viši isplatni red</w:t>
      </w: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64"/>
        <w:gridCol w:w="2670"/>
        <w:gridCol w:w="1899"/>
        <w:gridCol w:w="2208"/>
        <w:gridCol w:w="1811"/>
      </w:tblGrid>
      <w:tr w:rsidTr="002674D5" w:rsidR="002674D5" w:rsidRPr="00835B25">
        <w:trPr>
          <w:trHeight w:val="557"/>
          <w:jc w:val="center"/>
        </w:trPr>
        <w:tc>
          <w:tcPr>
            <w:tcW w:type="pct" w:w="812"/>
          </w:tcPr>
          <w:p w:rsidRDefault="002674D5" w:rsidP="002674D5" w:rsidR="002674D5" w:rsidRPr="00835B25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835B25">
              <w:rPr>
                <w:rFonts w:hAnsi="Times New Roman" w:ascii="Times New Roman"/>
                <w:b/>
                <w:sz w:val="24"/>
                <w:szCs w:val="24"/>
              </w:rPr>
              <w:lastRenderedPageBreak/>
              <w:t>-</w:t>
            </w:r>
          </w:p>
        </w:tc>
        <w:tc>
          <w:tcPr>
            <w:tcW w:type="pct" w:w="1302"/>
          </w:tcPr>
          <w:p w:rsidRDefault="002674D5" w:rsidP="002674D5" w:rsidR="002674D5" w:rsidRPr="00835B25">
            <w:pPr>
              <w:jc w:val="center"/>
            </w:pPr>
            <w:r w:rsidRPr="00835B25">
              <w:t>-</w:t>
            </w:r>
          </w:p>
        </w:tc>
        <w:tc>
          <w:tcPr>
            <w:tcW w:type="pct" w:w="926"/>
          </w:tcPr>
          <w:p w:rsidRDefault="002674D5" w:rsidP="002674D5" w:rsidR="002674D5" w:rsidRPr="00835B2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35B25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1077"/>
          </w:tcPr>
          <w:p w:rsidRDefault="002674D5" w:rsidP="002674D5" w:rsidR="002674D5" w:rsidRPr="00835B2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35B25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883"/>
          </w:tcPr>
          <w:p w:rsidRDefault="002674D5" w:rsidP="002674D5" w:rsidR="002674D5" w:rsidRPr="00835B2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35B25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5B6B63" w:rsidP="009029A7" w:rsidR="005B6B63" w:rsidRPr="00835B25">
      <w:pPr>
        <w:spacing w:lineRule="auto" w:line="360"/>
        <w:rPr>
          <w:b/>
        </w:rPr>
      </w:pPr>
    </w:p>
    <w:p w:rsidRDefault="009029A7" w:rsidP="009029A7" w:rsidR="005B6B63" w:rsidRPr="00835B25">
      <w:pPr>
        <w:spacing w:lineRule="auto" w:line="360"/>
        <w:rPr>
          <w:b/>
        </w:rPr>
      </w:pPr>
      <w:r w:rsidRPr="00835B25">
        <w:rPr>
          <w:b/>
        </w:rPr>
        <w:t>OSPORENE TRAŽBINE – II. viši isplatni red</w:t>
      </w: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64"/>
        <w:gridCol w:w="2670"/>
        <w:gridCol w:w="1899"/>
        <w:gridCol w:w="2208"/>
        <w:gridCol w:w="1811"/>
      </w:tblGrid>
      <w:tr w:rsidTr="00860C46" w:rsidR="00860C46" w:rsidRPr="00835B25">
        <w:trPr>
          <w:trHeight w:val="421"/>
          <w:jc w:val="center"/>
        </w:trPr>
        <w:tc>
          <w:tcPr>
            <w:tcW w:type="pct" w:w="812"/>
          </w:tcPr>
          <w:p w:rsidRDefault="00860C46" w:rsidP="00860C46" w:rsidR="00860C46" w:rsidRPr="00500316">
            <w:pPr>
              <w:jc w:val="center"/>
              <w:rPr>
                <w:sz w:val="20"/>
                <w:szCs w:val="20"/>
              </w:rPr>
            </w:pPr>
            <w:r w:rsidRPr="00500316">
              <w:rPr>
                <w:bCs/>
                <w:sz w:val="20"/>
                <w:szCs w:val="20"/>
              </w:rPr>
              <w:t>DAMEX GRADNJA d.o.o.</w:t>
            </w:r>
          </w:p>
        </w:tc>
        <w:tc>
          <w:tcPr>
            <w:tcW w:type="pct" w:w="1302"/>
          </w:tcPr>
          <w:p w:rsidRDefault="00860C46" w:rsidP="00860C46" w:rsidR="00860C46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eastAsia="Calibri" w:hAnsi="Times New Roman" w:ascii="Times New Roman"/>
                <w:sz w:val="20"/>
                <w:szCs w:val="20"/>
              </w:rPr>
              <w:t xml:space="preserve">01968500772 </w:t>
            </w:r>
          </w:p>
        </w:tc>
        <w:tc>
          <w:tcPr>
            <w:tcW w:type="pct" w:w="926"/>
          </w:tcPr>
          <w:p w:rsidRDefault="00860C46" w:rsidP="00860C46" w:rsidR="00860C46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00316">
              <w:rPr>
                <w:rFonts w:hAnsi="Times New Roman" w:ascii="Times New Roman"/>
                <w:sz w:val="20"/>
                <w:szCs w:val="20"/>
              </w:rPr>
              <w:t>Radnička cesta 173, Zagreb</w:t>
            </w:r>
          </w:p>
        </w:tc>
        <w:tc>
          <w:tcPr>
            <w:tcW w:type="pct" w:w="1077"/>
          </w:tcPr>
          <w:p w:rsidRDefault="00860C46" w:rsidP="00860C46" w:rsidR="00860C46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83"/>
          </w:tcPr>
          <w:p w:rsidRDefault="00860C46" w:rsidP="00860C46" w:rsidR="00860C46" w:rsidRPr="00500316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860C46">
              <w:rPr>
                <w:rFonts w:hAnsi="Times New Roman" w:ascii="Times New Roman"/>
                <w:sz w:val="20"/>
                <w:szCs w:val="20"/>
              </w:rPr>
              <w:t>154.534.163,37</w:t>
            </w:r>
          </w:p>
        </w:tc>
      </w:tr>
    </w:tbl>
    <w:p w:rsidRDefault="009029A7" w:rsidP="009029A7" w:rsidR="009029A7" w:rsidRPr="00835B25">
      <w:pPr>
        <w:spacing w:lineRule="auto" w:line="360"/>
      </w:pPr>
      <w:r w:rsidRPr="00835B25">
        <w:rPr>
          <w:b/>
        </w:rPr>
        <w:tab/>
      </w:r>
      <w:r w:rsidRPr="00835B25">
        <w:rPr>
          <w:b/>
        </w:rPr>
        <w:tab/>
      </w:r>
      <w:r w:rsidRPr="00835B25">
        <w:rPr>
          <w:b/>
        </w:rPr>
        <w:tab/>
        <w:t xml:space="preserve">    </w:t>
      </w:r>
      <w:r w:rsidRPr="00835B25">
        <w:rPr>
          <w:b/>
        </w:rPr>
        <w:tab/>
        <w:t xml:space="preserve">      </w:t>
      </w:r>
      <w:r w:rsidR="00A25FFB" w:rsidRPr="00835B25">
        <w:rPr>
          <w:b/>
        </w:rPr>
        <w:t xml:space="preserve">   </w:t>
      </w:r>
    </w:p>
    <w:p w:rsidRDefault="009029A7" w:rsidP="009029A7" w:rsidR="009029A7" w:rsidRPr="00835B25">
      <w:pPr>
        <w:pStyle w:val="Naslov1"/>
        <w:rPr>
          <w:rFonts w:cs="Times New Roman" w:hAnsi="Times New Roman" w:ascii="Times New Roman"/>
        </w:rPr>
      </w:pPr>
      <w:r w:rsidRPr="00835B25">
        <w:rPr>
          <w:rFonts w:cs="Times New Roman" w:hAnsi="Times New Roman" w:ascii="Times New Roman"/>
        </w:rPr>
        <w:t>Stečajni vjerovnici</w:t>
      </w:r>
    </w:p>
    <w:p w:rsidRDefault="00AD7110" w:rsidP="00AD7110" w:rsidR="00AD7110" w:rsidRPr="00835B25"/>
    <w:tbl>
      <w:tblPr>
        <w:tblW w:type="dxa" w:w="10206"/>
        <w:tblInd w:type="dxa" w:w="-45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10206"/>
      </w:tblGrid>
      <w:tr w:rsidTr="005B6B63" w:rsidR="009029A7" w:rsidRPr="00835B25">
        <w:tc>
          <w:tcPr>
            <w:tcW w:type="dxa" w:w="10206"/>
          </w:tcPr>
          <w:p w:rsidRDefault="009029A7" w:rsidP="002674D5" w:rsidR="009029A7" w:rsidRPr="00835B25">
            <w:pPr>
              <w:ind w:right="-399"/>
              <w:rPr>
                <w:b/>
                <w:bCs/>
              </w:rPr>
            </w:pPr>
            <w:r w:rsidRPr="00835B25">
              <w:rPr>
                <w:b/>
                <w:bCs/>
              </w:rPr>
              <w:t xml:space="preserve">OSPORENE TRAŽBINE </w:t>
            </w:r>
            <w:r w:rsidR="00860C46">
              <w:rPr>
                <w:b/>
                <w:bCs/>
              </w:rPr>
              <w:t xml:space="preserve">                                                                                             </w:t>
            </w:r>
            <w:r w:rsidR="00860C46" w:rsidRPr="00860C46">
              <w:rPr>
                <w:b/>
                <w:bCs/>
              </w:rPr>
              <w:t>154.534.163,37</w:t>
            </w:r>
          </w:p>
        </w:tc>
      </w:tr>
    </w:tbl>
    <w:p w:rsidRDefault="009029A7" w:rsidP="009029A7" w:rsidR="009029A7" w:rsidRPr="00835B25"/>
    <w:p w:rsidRDefault="00870A3B" w:rsidP="009029A7" w:rsidR="00870A3B" w:rsidRPr="00835B25"/>
    <w:p w:rsidRDefault="009029A7" w:rsidP="009029A7" w:rsidR="009029A7" w:rsidRPr="00835B25">
      <w:pPr>
        <w:tabs>
          <w:tab w:pos="4320" w:val="left"/>
        </w:tabs>
        <w:rPr>
          <w:b/>
        </w:rPr>
      </w:pPr>
    </w:p>
    <w:p w:rsidRDefault="007F6055" w:rsidP="009029A7" w:rsidR="009029A7" w:rsidRPr="00835B25">
      <w:pPr>
        <w:tabs>
          <w:tab w:pos="4320" w:val="left"/>
        </w:tabs>
        <w:ind w:hanging="705" w:left="708"/>
        <w:rPr>
          <w:b/>
        </w:rPr>
      </w:pPr>
      <w:r>
        <w:rPr>
          <w:b/>
        </w:rPr>
        <w:t>B</w:t>
      </w:r>
      <w:r w:rsidR="009029A7" w:rsidRPr="00835B25">
        <w:rPr>
          <w:b/>
        </w:rPr>
        <w:t>/</w:t>
      </w:r>
      <w:r w:rsidR="009029A7" w:rsidRPr="00835B25">
        <w:rPr>
          <w:b/>
        </w:rPr>
        <w:tab/>
        <w:t>NEPRIJAVLJENE TRAŽBINE STEČAJNIH VJEROVNIKA</w:t>
      </w:r>
    </w:p>
    <w:p w:rsidRDefault="009029A7" w:rsidP="009029A7" w:rsidR="009029A7" w:rsidRPr="00835B25"/>
    <w:tbl>
      <w:tblPr>
        <w:tblW w:type="dxa" w:w="10206"/>
        <w:tblInd w:type="dxa" w:w="-45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10206"/>
      </w:tblGrid>
      <w:tr w:rsidTr="005B6B63" w:rsidR="009029A7" w:rsidRPr="00835B25">
        <w:trPr>
          <w:trHeight w:val="330"/>
        </w:trPr>
        <w:tc>
          <w:tcPr>
            <w:tcW w:type="dxa" w:w="10206"/>
          </w:tcPr>
          <w:p w:rsidRDefault="009029A7" w:rsidP="005B6B63" w:rsidR="009029A7" w:rsidRPr="00835B25">
            <w:pPr>
              <w:ind w:right="-385"/>
              <w:rPr>
                <w:b/>
                <w:bCs/>
              </w:rPr>
            </w:pPr>
            <w:r w:rsidRPr="00835B25">
              <w:rPr>
                <w:b/>
                <w:bCs/>
              </w:rPr>
              <w:t xml:space="preserve">NEPRIJAVLJENE TRAŽBINE UKUPNO                                                   </w:t>
            </w:r>
            <w:r w:rsidR="00F455CB" w:rsidRPr="00835B25">
              <w:rPr>
                <w:b/>
                <w:bCs/>
              </w:rPr>
              <w:t xml:space="preserve">         </w:t>
            </w:r>
            <w:r w:rsidRPr="00835B25">
              <w:rPr>
                <w:b/>
                <w:bCs/>
              </w:rPr>
              <w:t xml:space="preserve"> </w:t>
            </w:r>
            <w:r w:rsidR="005B6B63" w:rsidRPr="00835B25">
              <w:rPr>
                <w:b/>
                <w:bCs/>
              </w:rPr>
              <w:t xml:space="preserve">                     </w:t>
            </w:r>
            <w:r w:rsidR="00F455CB" w:rsidRPr="00835B25">
              <w:rPr>
                <w:b/>
                <w:bCs/>
              </w:rPr>
              <w:t>0,00</w:t>
            </w:r>
          </w:p>
        </w:tc>
      </w:tr>
    </w:tbl>
    <w:p w:rsidRDefault="009029A7" w:rsidP="009029A7" w:rsidR="009029A7" w:rsidRPr="00835B25"/>
    <w:p w:rsidRDefault="00870A3B" w:rsidP="009029A7" w:rsidR="00870A3B" w:rsidRPr="00835B25"/>
    <w:p w:rsidRDefault="00870A3B" w:rsidP="009029A7" w:rsidR="00870A3B" w:rsidRPr="00835B25"/>
    <w:p w:rsidRDefault="007F6055" w:rsidP="009029A7" w:rsidR="009029A7" w:rsidRPr="00835B25">
      <w:pPr>
        <w:pStyle w:val="Naslov1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C</w:t>
      </w:r>
      <w:r w:rsidR="00870A3B" w:rsidRPr="00835B25">
        <w:rPr>
          <w:rFonts w:cs="Times New Roman" w:hAnsi="Times New Roman" w:ascii="Times New Roman"/>
        </w:rPr>
        <w:t>/</w:t>
      </w:r>
      <w:r w:rsidR="00870A3B" w:rsidRPr="00835B25">
        <w:rPr>
          <w:rFonts w:cs="Times New Roman" w:hAnsi="Times New Roman" w:ascii="Times New Roman"/>
        </w:rPr>
        <w:tab/>
        <w:t>PRIJAVLJENE I NEPRIJAVLJENE TRAŽBINE</w:t>
      </w:r>
    </w:p>
    <w:p w:rsidRDefault="00870A3B" w:rsidP="00870A3B" w:rsidR="00870A3B" w:rsidRPr="00835B25"/>
    <w:tbl>
      <w:tblPr>
        <w:tblW w:type="dxa" w:w="10206"/>
        <w:tblInd w:type="dxa" w:w="-45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10206"/>
      </w:tblGrid>
      <w:tr w:rsidTr="005B6B63" w:rsidR="009029A7" w:rsidRPr="00835B25">
        <w:trPr>
          <w:trHeight w:val="300"/>
        </w:trPr>
        <w:tc>
          <w:tcPr>
            <w:tcW w:type="dxa" w:w="10206"/>
          </w:tcPr>
          <w:p w:rsidRDefault="009029A7" w:rsidP="00860C46" w:rsidR="009029A7" w:rsidRPr="00835B25">
            <w:pPr>
              <w:rPr>
                <w:b/>
                <w:bCs/>
              </w:rPr>
            </w:pPr>
            <w:r w:rsidRPr="00835B25">
              <w:rPr>
                <w:b/>
                <w:bCs/>
              </w:rPr>
              <w:t xml:space="preserve">VJEROVNICI SVEUKUPNO                                                                    </w:t>
            </w:r>
            <w:r w:rsidR="00A25FFB" w:rsidRPr="00835B25">
              <w:rPr>
                <w:b/>
                <w:bCs/>
              </w:rPr>
              <w:t xml:space="preserve">              </w:t>
            </w:r>
            <w:r w:rsidR="005B6B63" w:rsidRPr="00835B25">
              <w:rPr>
                <w:b/>
                <w:bCs/>
              </w:rPr>
              <w:t xml:space="preserve">         </w:t>
            </w:r>
            <w:r w:rsidRPr="00835B25">
              <w:rPr>
                <w:b/>
                <w:bCs/>
              </w:rPr>
              <w:t xml:space="preserve"> </w:t>
            </w:r>
            <w:r w:rsidR="00860C46" w:rsidRPr="00860C46">
              <w:rPr>
                <w:b/>
              </w:rPr>
              <w:t>25.687.108,67</w:t>
            </w:r>
          </w:p>
        </w:tc>
      </w:tr>
    </w:tbl>
    <w:p w:rsidRDefault="009029A7" w:rsidP="009029A7" w:rsidR="009029A7" w:rsidRPr="00835B25"/>
    <w:p w:rsidRDefault="009029A7" w:rsidP="009029A7" w:rsidR="009029A7" w:rsidRPr="00835B25">
      <w:pPr>
        <w:pStyle w:val="Naslov2"/>
        <w:rPr>
          <w:rFonts w:cs="Times New Roman" w:hAnsi="Times New Roman" w:ascii="Times New Roman"/>
          <w:sz w:val="24"/>
          <w:szCs w:val="24"/>
        </w:rPr>
      </w:pPr>
    </w:p>
    <w:p w:rsidRDefault="007F6055" w:rsidP="009029A7" w:rsidR="009029A7" w:rsidRPr="00835B25">
      <w:pPr>
        <w:rPr>
          <w:b/>
        </w:rPr>
      </w:pPr>
      <w:r>
        <w:rPr>
          <w:b/>
        </w:rPr>
        <w:t>D</w:t>
      </w:r>
      <w:r w:rsidR="009029A7" w:rsidRPr="00835B25">
        <w:rPr>
          <w:b/>
        </w:rPr>
        <w:t xml:space="preserve">/ </w:t>
      </w:r>
      <w:r w:rsidR="009029A7" w:rsidRPr="00835B25">
        <w:rPr>
          <w:b/>
        </w:rPr>
        <w:tab/>
        <w:t>MOGUĆNOST ZA PRIJEBOJ</w:t>
      </w:r>
    </w:p>
    <w:p w:rsidRDefault="009029A7" w:rsidP="009029A7" w:rsidR="009029A7" w:rsidRPr="00835B25">
      <w:pPr>
        <w:rPr>
          <w:b/>
        </w:rPr>
      </w:pPr>
    </w:p>
    <w:p w:rsidRDefault="009029A7" w:rsidP="009029A7" w:rsidR="009029A7" w:rsidRPr="00835B25">
      <w:pPr>
        <w:rPr>
          <w:b/>
        </w:rPr>
      </w:pPr>
      <w:r w:rsidRPr="00835B25">
        <w:rPr>
          <w:b/>
        </w:rPr>
        <w:t>Nema</w:t>
      </w:r>
    </w:p>
    <w:p w:rsidRDefault="009029A7" w:rsidP="009029A7" w:rsidR="009029A7" w:rsidRPr="00835B25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AD7110" w:rsidP="009029A7" w:rsidR="00AD7110">
      <w:pPr>
        <w:ind w:firstLine="708" w:left="4956"/>
      </w:pPr>
    </w:p>
    <w:p w:rsidRDefault="007F6055" w:rsidP="009029A7" w:rsidR="007F6055" w:rsidRPr="00835B25">
      <w:pPr>
        <w:ind w:firstLine="708" w:left="4956"/>
      </w:pPr>
    </w:p>
    <w:p w:rsidRDefault="00AD7110" w:rsidP="009029A7" w:rsidR="00AD7110" w:rsidRPr="00835B25">
      <w:pPr>
        <w:ind w:firstLine="708" w:left="4956"/>
      </w:pPr>
    </w:p>
    <w:p w:rsidRDefault="00AD7110" w:rsidP="00AD7110" w:rsidR="00AD7110" w:rsidRPr="00835B25">
      <w:pPr>
        <w:ind w:firstLine="708" w:left="4956"/>
      </w:pPr>
      <w:r w:rsidRPr="00835B25">
        <w:t>Stečajni upravitelj</w:t>
      </w:r>
    </w:p>
    <w:p w:rsidRDefault="00AD7110" w:rsidP="00AD7110" w:rsidR="00AD7110" w:rsidRPr="00835B25">
      <w:pPr>
        <w:ind w:firstLine="708" w:left="4956"/>
      </w:pPr>
      <w:r w:rsidRPr="00835B25">
        <w:t>Ivan Kapor</w:t>
      </w:r>
    </w:p>
    <w:p w:rsidRDefault="00AD7110" w:rsidP="00AD7110" w:rsidR="00AD7110" w:rsidRPr="00835B25">
      <w:pPr>
        <w:ind w:firstLine="708" w:left="4956"/>
      </w:pPr>
    </w:p>
    <w:p w:rsidRDefault="00AD7110" w:rsidP="00AD7110" w:rsidR="00AD7110" w:rsidRPr="00835B25">
      <w:pPr>
        <w:ind w:firstLine="708" w:left="4956"/>
      </w:pPr>
    </w:p>
    <w:p w:rsidRDefault="00AD7110" w:rsidP="00AD7110" w:rsidR="00AD7110">
      <w:pPr>
        <w:rPr>
          <w:b/>
          <w:bCs/>
        </w:rPr>
      </w:pPr>
    </w:p>
    <w:p w:rsidRDefault="00860C46" w:rsidP="00AD7110" w:rsidR="00860C46">
      <w:pPr>
        <w:rPr>
          <w:b/>
          <w:bCs/>
        </w:rPr>
      </w:pPr>
    </w:p>
    <w:p w:rsidRDefault="00860C46" w:rsidP="00AD7110" w:rsidR="00860C46">
      <w:pPr>
        <w:rPr>
          <w:b/>
          <w:bCs/>
        </w:rPr>
      </w:pPr>
    </w:p>
    <w:p w:rsidRDefault="007F6055" w:rsidP="00AD7110" w:rsidR="007F6055">
      <w:pPr>
        <w:rPr>
          <w:b/>
          <w:bCs/>
        </w:rPr>
      </w:pPr>
    </w:p>
    <w:p w:rsidRDefault="00835B25" w:rsidP="00AD7110" w:rsidR="00835B25">
      <w:pPr>
        <w:rPr>
          <w:b/>
          <w:bCs/>
        </w:rPr>
      </w:pPr>
    </w:p>
    <w:p w:rsidRDefault="00835B25" w:rsidP="00AD7110" w:rsidR="00835B25" w:rsidRPr="00835B25">
      <w:pPr>
        <w:rPr>
          <w:b/>
          <w:bCs/>
        </w:rPr>
      </w:pPr>
    </w:p>
    <w:p w:rsidRDefault="00835B25" w:rsidP="00AD7110" w:rsidR="00835B25" w:rsidRPr="00835B25">
      <w:pPr>
        <w:rPr>
          <w:b/>
          <w:bCs/>
        </w:rPr>
      </w:pPr>
    </w:p>
    <w:p w:rsidRDefault="00860C46" w:rsidP="00860C46" w:rsidR="00860C46" w:rsidRPr="00835B25">
      <w:r w:rsidRPr="00835B25">
        <w:t xml:space="preserve">U Zagrebu, </w:t>
      </w:r>
      <w:r>
        <w:t>07.09</w:t>
      </w:r>
      <w:r w:rsidRPr="00835B25">
        <w:t>.2018. godine</w:t>
      </w:r>
    </w:p>
    <w:p w:rsidRDefault="003E022D" w:rsidP="003E022D" w:rsidR="003E022D" w:rsidRPr="00835B25">
      <w:pPr>
        <w:rPr>
          <w:b/>
          <w:lang w:eastAsia="en-US"/>
        </w:rPr>
      </w:pPr>
    </w:p>
    <w:p w:rsidRDefault="003E022D" w:rsidP="003E022D" w:rsidR="003E022D" w:rsidRPr="00835B25">
      <w:pPr>
        <w:rPr>
          <w:b/>
          <w:lang w:eastAsia="en-US"/>
        </w:rPr>
      </w:pPr>
    </w:p>
    <w:p w:rsidRDefault="003E022D" w:rsidP="003E022D" w:rsidR="003E022D">
      <w:pPr>
        <w:rPr>
          <w:b/>
          <w:lang w:eastAsia="en-US"/>
        </w:rPr>
      </w:pPr>
    </w:p>
    <w:p w:rsidRDefault="007F6055" w:rsidP="003E022D" w:rsidR="007F6055">
      <w:pPr>
        <w:rPr>
          <w:b/>
          <w:lang w:eastAsia="en-US"/>
        </w:rPr>
      </w:pPr>
    </w:p>
    <w:p w:rsidRDefault="007F6055" w:rsidP="003E022D" w:rsidR="007F6055">
      <w:pPr>
        <w:rPr>
          <w:b/>
          <w:lang w:eastAsia="en-US"/>
        </w:rPr>
      </w:pPr>
    </w:p>
    <w:p w:rsidRDefault="00860C46" w:rsidP="00860C46" w:rsidR="00860C46" w:rsidRPr="00DA1083">
      <w:pPr>
        <w:rPr>
          <w:b/>
        </w:rPr>
      </w:pPr>
      <w:r w:rsidRPr="00DA1083">
        <w:rPr>
          <w:b/>
        </w:rPr>
        <w:lastRenderedPageBreak/>
        <w:t>TAJ - PAN d.o.o. u stečaju</w:t>
      </w:r>
    </w:p>
    <w:p w:rsidRDefault="00860C46" w:rsidP="00860C46" w:rsidR="00860C46" w:rsidRPr="00DA1083">
      <w:pPr>
        <w:rPr>
          <w:b/>
        </w:rPr>
      </w:pPr>
      <w:r w:rsidRPr="00DA1083">
        <w:rPr>
          <w:b/>
        </w:rPr>
        <w:t>Zagreb, Radnička cesta 173</w:t>
      </w:r>
      <w:r w:rsidRPr="00DA1083">
        <w:rPr>
          <w:b/>
          <w:lang w:eastAsia="en-US"/>
        </w:rPr>
        <w:tab/>
      </w:r>
      <w:r w:rsidRPr="00DA1083">
        <w:rPr>
          <w:b/>
        </w:rPr>
        <w:tab/>
      </w:r>
    </w:p>
    <w:p w:rsidRDefault="00860C46" w:rsidP="00860C46" w:rsidR="00860C46" w:rsidRPr="00835B25">
      <w:pPr>
        <w:rPr>
          <w:b/>
        </w:rPr>
      </w:pPr>
      <w:r>
        <w:rPr>
          <w:b/>
        </w:rPr>
        <w:t>OIB: 83055693006</w:t>
      </w:r>
      <w:r w:rsidRPr="00835B25">
        <w:rPr>
          <w:b/>
        </w:rPr>
        <w:tab/>
      </w:r>
    </w:p>
    <w:p w:rsidRDefault="00860C46" w:rsidP="00860C46" w:rsidR="00860C46" w:rsidRPr="00835B25">
      <w:pPr>
        <w:rPr>
          <w:b/>
        </w:rPr>
      </w:pPr>
      <w:r w:rsidRPr="00835B25">
        <w:rPr>
          <w:b/>
          <w:lang w:eastAsia="en-US"/>
        </w:rPr>
        <w:tab/>
      </w:r>
      <w:r w:rsidRPr="00835B25">
        <w:rPr>
          <w:b/>
          <w:lang w:eastAsia="en-US"/>
        </w:rPr>
        <w:tab/>
      </w:r>
      <w:r w:rsidRPr="00835B25">
        <w:rPr>
          <w:b/>
        </w:rPr>
        <w:tab/>
      </w:r>
      <w:r w:rsidRPr="00835B25">
        <w:rPr>
          <w:b/>
        </w:rPr>
        <w:tab/>
      </w:r>
      <w:r w:rsidRPr="00835B25">
        <w:rPr>
          <w:b/>
        </w:rPr>
        <w:tab/>
      </w:r>
      <w:r w:rsidRPr="00835B25">
        <w:rPr>
          <w:b/>
        </w:rPr>
        <w:tab/>
      </w:r>
    </w:p>
    <w:p w:rsidRDefault="00860C46" w:rsidP="00860C46" w:rsidR="00860C46" w:rsidRPr="00835B25">
      <w:pPr>
        <w:rPr>
          <w:b/>
        </w:rPr>
      </w:pPr>
    </w:p>
    <w:p w:rsidRDefault="00860C46" w:rsidP="00860C46" w:rsidR="00860C46" w:rsidRPr="00835B25">
      <w:pPr>
        <w:ind w:firstLine="720" w:left="4320"/>
        <w:rPr>
          <w:b/>
        </w:rPr>
      </w:pPr>
      <w:r w:rsidRPr="00835B25">
        <w:rPr>
          <w:b/>
        </w:rPr>
        <w:t>TRGOVAČKI SUD U ZAGREBU</w:t>
      </w:r>
    </w:p>
    <w:p w:rsidRDefault="00860C46" w:rsidP="00860C46" w:rsidR="00860C46" w:rsidRPr="00835B25">
      <w:pPr>
        <w:rPr>
          <w:b/>
        </w:rPr>
      </w:pPr>
    </w:p>
    <w:p w:rsidRDefault="00860C46" w:rsidP="00860C46" w:rsidR="00860C46" w:rsidRPr="00835B25">
      <w:pPr>
        <w:ind w:firstLine="720" w:left="4320"/>
        <w:rPr>
          <w:u w:val="single"/>
        </w:rPr>
      </w:pPr>
      <w:r w:rsidRPr="00835B25">
        <w:rPr>
          <w:b/>
          <w:u w:val="single"/>
        </w:rPr>
        <w:t xml:space="preserve">Posl. br. </w:t>
      </w:r>
      <w:r w:rsidRPr="00DA1083">
        <w:rPr>
          <w:b/>
          <w:u w:val="single"/>
        </w:rPr>
        <w:t>89. St-3674/16</w:t>
      </w:r>
    </w:p>
    <w:p w:rsidRDefault="00A25FFB" w:rsidP="00A25FFB" w:rsidR="00A25FFB" w:rsidRPr="00835B25">
      <w:pPr>
        <w:ind w:firstLine="720" w:left="4320"/>
        <w:rPr>
          <w:b/>
          <w:u w:val="single"/>
        </w:rPr>
      </w:pPr>
    </w:p>
    <w:p w:rsidRDefault="00A25FFB" w:rsidP="00A25FFB" w:rsidR="00A25FFB" w:rsidRPr="00835B25">
      <w:pPr>
        <w:ind w:firstLine="720" w:left="4320"/>
        <w:rPr>
          <w:u w:val="single"/>
        </w:rPr>
      </w:pPr>
    </w:p>
    <w:p w:rsidRDefault="009029A7" w:rsidP="009029A7" w:rsidR="009029A7" w:rsidRPr="00835B25"/>
    <w:p w:rsidRDefault="009029A7" w:rsidP="009029A7" w:rsidR="009029A7" w:rsidRPr="00835B25">
      <w:pPr>
        <w:pStyle w:val="Naslov2"/>
        <w:rPr>
          <w:rFonts w:cs="Times New Roman" w:hAnsi="Times New Roman" w:ascii="Times New Roman"/>
          <w:sz w:val="24"/>
          <w:szCs w:val="24"/>
        </w:rPr>
      </w:pPr>
      <w:r w:rsidRPr="00835B25">
        <w:rPr>
          <w:rFonts w:cs="Times New Roman" w:hAnsi="Times New Roman" w:ascii="Times New Roman"/>
          <w:sz w:val="24"/>
          <w:szCs w:val="24"/>
        </w:rPr>
        <w:t xml:space="preserve">PREGLED IMOVINE I OBVEZA  </w:t>
      </w:r>
    </w:p>
    <w:p w:rsidRDefault="009029A7" w:rsidP="00A8753F" w:rsidR="009029A7" w:rsidRPr="00835B25">
      <w:pPr>
        <w:jc w:val="center"/>
        <w:rPr>
          <w:b/>
        </w:rPr>
      </w:pPr>
      <w:r w:rsidRPr="00835B25">
        <w:t>(čl. 223 SZ-a)</w:t>
      </w:r>
    </w:p>
    <w:p w:rsidRDefault="009029A7" w:rsidP="009029A7" w:rsidR="009029A7" w:rsidRPr="00835B25">
      <w:pPr>
        <w:jc w:val="both"/>
        <w:rPr>
          <w:lang w:eastAsia="en-US"/>
        </w:rPr>
      </w:pPr>
    </w:p>
    <w:p w:rsidRDefault="009029A7" w:rsidP="009029A7" w:rsidR="009029A7" w:rsidRPr="00835B25">
      <w:pPr>
        <w:tabs>
          <w:tab w:pos="720" w:val="left"/>
        </w:tabs>
        <w:ind w:left="3"/>
        <w:rPr>
          <w:b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896"/>
        <w:gridCol w:w="2390"/>
      </w:tblGrid>
      <w:tr w:rsidTr="00454AED" w:rsidR="009029A7" w:rsidRPr="00835B25">
        <w:trPr>
          <w:trHeight w:val="324"/>
        </w:trPr>
        <w:tc>
          <w:tcPr>
            <w:tcW w:type="pct" w:w="371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AD7110" w:rsidR="009029A7" w:rsidRPr="00835B25">
            <w:pPr>
              <w:rPr>
                <w:color w:val="000000"/>
              </w:rPr>
            </w:pPr>
            <w:r w:rsidRPr="00835B25">
              <w:rPr>
                <w:color w:val="000000"/>
              </w:rPr>
              <w:t xml:space="preserve">IMOVINA STEČAJNOG DUŽNIKA </w:t>
            </w:r>
          </w:p>
        </w:tc>
        <w:tc>
          <w:tcPr>
            <w:tcW w:type="pct" w:w="128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835B25">
            <w:pPr>
              <w:jc w:val="right"/>
              <w:rPr>
                <w:color w:val="000000"/>
              </w:rPr>
            </w:pPr>
            <w:r w:rsidRPr="00835B25">
              <w:rPr>
                <w:color w:val="000000"/>
              </w:rPr>
              <w:t>u kunama</w:t>
            </w:r>
          </w:p>
        </w:tc>
      </w:tr>
      <w:tr w:rsidTr="00454AED" w:rsidR="009029A7" w:rsidRPr="00835B25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835B25">
            <w:pPr>
              <w:rPr>
                <w:color w:val="000000"/>
              </w:rPr>
            </w:pPr>
            <w:r w:rsidRPr="00835B25">
              <w:rPr>
                <w:color w:val="000000"/>
              </w:rPr>
              <w:t>1. Nekretnine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60C46" w:rsidP="00454AED" w:rsidR="009029A7" w:rsidRPr="00835B25">
            <w:pPr>
              <w:jc w:val="right"/>
              <w:rPr>
                <w:color w:val="000000"/>
              </w:rPr>
            </w:pPr>
            <w:r w:rsidRPr="00860C46">
              <w:t>13.946.809,80</w:t>
            </w:r>
          </w:p>
        </w:tc>
      </w:tr>
      <w:tr w:rsidTr="00860C46" w:rsidR="009029A7" w:rsidRPr="00835B25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835B25">
            <w:pPr>
              <w:rPr>
                <w:color w:val="000000"/>
              </w:rPr>
            </w:pPr>
            <w:r w:rsidRPr="00835B25">
              <w:rPr>
                <w:color w:val="000000"/>
              </w:rPr>
              <w:t>2. Pokretnine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60C46" w:rsidP="00454AED" w:rsidR="009029A7" w:rsidRPr="00835B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454AED" w:rsidR="009029A7" w:rsidRPr="00835B25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835B25">
            <w:pPr>
              <w:rPr>
                <w:color w:val="000000"/>
              </w:rPr>
            </w:pPr>
            <w:r w:rsidRPr="00835B25">
              <w:rPr>
                <w:color w:val="000000"/>
              </w:rPr>
              <w:t>3. Potraživanja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E022D" w:rsidP="00454AED" w:rsidR="009029A7" w:rsidRPr="00835B25">
            <w:pPr>
              <w:jc w:val="right"/>
              <w:rPr>
                <w:color w:val="000000"/>
              </w:rPr>
            </w:pPr>
            <w:r w:rsidRPr="00835B25">
              <w:rPr>
                <w:color w:val="000000"/>
              </w:rPr>
              <w:t>0,00</w:t>
            </w:r>
          </w:p>
        </w:tc>
      </w:tr>
      <w:tr w:rsidTr="00454AED" w:rsidR="009029A7" w:rsidRPr="00835B25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835B25">
            <w:pPr>
              <w:rPr>
                <w:b/>
                <w:color w:val="000000"/>
              </w:rPr>
            </w:pPr>
            <w:r w:rsidRPr="00835B25">
              <w:rPr>
                <w:b/>
                <w:color w:val="000000"/>
              </w:rPr>
              <w:t>UKUPNO IMOVINA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60C46" w:rsidP="00454AED" w:rsidR="009029A7" w:rsidRPr="00835B25">
            <w:pPr>
              <w:jc w:val="right"/>
              <w:rPr>
                <w:b/>
                <w:color w:val="000000"/>
              </w:rPr>
            </w:pPr>
            <w:r w:rsidRPr="00860C46">
              <w:t>13.946.809,80</w:t>
            </w:r>
          </w:p>
        </w:tc>
      </w:tr>
      <w:tr w:rsidTr="00454AED" w:rsidR="009029A7" w:rsidRPr="00835B25">
        <w:trPr>
          <w:trHeight w:val="324"/>
        </w:trPr>
        <w:tc>
          <w:tcPr>
            <w:tcW w:type="pct" w:w="371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835B25">
            <w:pPr>
              <w:jc w:val="center"/>
              <w:rPr>
                <w:color w:val="000000"/>
              </w:rPr>
            </w:pPr>
            <w:r w:rsidRPr="00835B25">
              <w:rPr>
                <w:color w:val="000000"/>
              </w:rPr>
              <w:t> 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835B25">
            <w:pPr>
              <w:rPr>
                <w:color w:val="000000"/>
              </w:rPr>
            </w:pPr>
            <w:r w:rsidRPr="00835B25">
              <w:rPr>
                <w:color w:val="000000"/>
              </w:rPr>
              <w:t> </w:t>
            </w:r>
          </w:p>
        </w:tc>
      </w:tr>
      <w:tr w:rsidTr="00454AED" w:rsidR="009029A7" w:rsidRPr="00835B25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835B25">
            <w:pPr>
              <w:rPr>
                <w:color w:val="000000"/>
              </w:rPr>
            </w:pPr>
            <w:r w:rsidRPr="00835B25">
              <w:rPr>
                <w:color w:val="000000"/>
              </w:rPr>
              <w:t>OBVEZE STEČAJNOG DUŽNIKA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835B25">
            <w:pPr>
              <w:jc w:val="right"/>
              <w:rPr>
                <w:color w:val="000000"/>
              </w:rPr>
            </w:pPr>
            <w:r w:rsidRPr="00835B25">
              <w:rPr>
                <w:color w:val="000000"/>
              </w:rPr>
              <w:t>u kunama</w:t>
            </w:r>
          </w:p>
        </w:tc>
      </w:tr>
      <w:tr w:rsidTr="00454AED" w:rsidR="009029A7" w:rsidRPr="00835B25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029A7" w:rsidP="00454AED" w:rsidR="009029A7" w:rsidRPr="00835B25">
            <w:pPr>
              <w:rPr>
                <w:color w:val="000000"/>
              </w:rPr>
            </w:pPr>
            <w:r w:rsidRPr="00835B25">
              <w:rPr>
                <w:color w:val="000000"/>
              </w:rPr>
              <w:t>1. Dospjeli nepodmireni troškovi od otvaranja stečajnog postupka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835B25">
            <w:pPr>
              <w:jc w:val="right"/>
              <w:rPr>
                <w:color w:val="000000"/>
              </w:rPr>
            </w:pPr>
            <w:r w:rsidRPr="00835B25">
              <w:rPr>
                <w:color w:val="000000"/>
              </w:rPr>
              <w:t>0,00</w:t>
            </w:r>
          </w:p>
        </w:tc>
      </w:tr>
      <w:tr w:rsidTr="00454AED" w:rsidR="009029A7" w:rsidRPr="00835B25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835B25">
            <w:pPr>
              <w:rPr>
                <w:color w:val="000000"/>
              </w:rPr>
            </w:pPr>
            <w:r w:rsidRPr="00835B25">
              <w:rPr>
                <w:color w:val="000000"/>
              </w:rPr>
              <w:t>2. Predračun troškova stečajnog postupka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60C46" w:rsidP="00454AED" w:rsidR="009029A7" w:rsidRPr="00835B25">
            <w:pPr>
              <w:jc w:val="right"/>
              <w:rPr>
                <w:color w:val="000000"/>
              </w:rPr>
            </w:pPr>
            <w:r w:rsidRPr="00860C46">
              <w:rPr>
                <w:bCs/>
                <w:color w:val="000000"/>
              </w:rPr>
              <w:t>61.541,80</w:t>
            </w:r>
          </w:p>
        </w:tc>
      </w:tr>
      <w:tr w:rsidTr="00454AED" w:rsidR="009029A7" w:rsidRPr="00835B25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835B25">
            <w:pPr>
              <w:rPr>
                <w:color w:val="000000"/>
              </w:rPr>
            </w:pPr>
            <w:r w:rsidRPr="00835B25">
              <w:rPr>
                <w:color w:val="000000"/>
              </w:rPr>
              <w:t>3. Priznato 1. viši isplatni red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60C46" w:rsidP="00454AED" w:rsidR="009029A7" w:rsidRPr="00835B2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454AED" w:rsidR="009029A7" w:rsidRPr="00835B25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835B25">
            <w:pPr>
              <w:rPr>
                <w:color w:val="000000"/>
              </w:rPr>
            </w:pPr>
            <w:r w:rsidRPr="00835B25">
              <w:rPr>
                <w:color w:val="000000"/>
              </w:rPr>
              <w:t>4. Priznato 2. viši isplatni red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60C46" w:rsidP="00454AED" w:rsidR="009029A7" w:rsidRPr="00835B25">
            <w:pPr>
              <w:jc w:val="right"/>
              <w:rPr>
                <w:color w:val="000000"/>
              </w:rPr>
            </w:pPr>
            <w:r w:rsidRPr="00860C46">
              <w:rPr>
                <w:color w:val="000000"/>
              </w:rPr>
              <w:t>25.687.108,67</w:t>
            </w:r>
          </w:p>
        </w:tc>
      </w:tr>
      <w:tr w:rsidTr="00454AED" w:rsidR="009029A7" w:rsidRPr="00835B25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835B25">
            <w:pPr>
              <w:rPr>
                <w:color w:val="000000"/>
              </w:rPr>
            </w:pPr>
            <w:r w:rsidRPr="00835B25">
              <w:rPr>
                <w:color w:val="000000"/>
              </w:rPr>
              <w:t>5. Neprijavljene tražbine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E022D" w:rsidP="00454AED" w:rsidR="009029A7" w:rsidRPr="00835B25">
            <w:pPr>
              <w:jc w:val="right"/>
              <w:rPr>
                <w:color w:val="000000"/>
              </w:rPr>
            </w:pPr>
            <w:r w:rsidRPr="00835B25">
              <w:rPr>
                <w:color w:val="000000"/>
              </w:rPr>
              <w:t>0,00</w:t>
            </w:r>
          </w:p>
        </w:tc>
      </w:tr>
      <w:tr w:rsidTr="00454AED" w:rsidR="009029A7" w:rsidRPr="00835B25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835B25">
            <w:pPr>
              <w:rPr>
                <w:b/>
                <w:color w:val="000000"/>
              </w:rPr>
            </w:pPr>
            <w:r w:rsidRPr="00835B25">
              <w:rPr>
                <w:b/>
                <w:color w:val="000000"/>
              </w:rPr>
              <w:t>UKUPNO OBVEZE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F6055" w:rsidP="00454AED" w:rsidR="009029A7" w:rsidRPr="00835B25">
            <w:pPr>
              <w:jc w:val="right"/>
              <w:rPr>
                <w:b/>
                <w:color w:val="000000"/>
              </w:rPr>
            </w:pPr>
            <w:r w:rsidRPr="007F6055">
              <w:rPr>
                <w:b/>
                <w:color w:val="000000"/>
              </w:rPr>
              <w:t>25</w:t>
            </w:r>
            <w:r>
              <w:rPr>
                <w:b/>
                <w:color w:val="000000"/>
              </w:rPr>
              <w:t>.</w:t>
            </w:r>
            <w:r w:rsidRPr="007F6055">
              <w:rPr>
                <w:b/>
                <w:color w:val="000000"/>
              </w:rPr>
              <w:t>748</w:t>
            </w:r>
            <w:r>
              <w:rPr>
                <w:b/>
                <w:color w:val="000000"/>
              </w:rPr>
              <w:t>.</w:t>
            </w:r>
            <w:r w:rsidRPr="007F6055">
              <w:rPr>
                <w:b/>
                <w:color w:val="000000"/>
              </w:rPr>
              <w:t>650,47</w:t>
            </w:r>
          </w:p>
        </w:tc>
      </w:tr>
      <w:tr w:rsidTr="00454AED" w:rsidR="009029A7" w:rsidRPr="00835B25">
        <w:trPr>
          <w:trHeight w:val="324"/>
        </w:trPr>
        <w:tc>
          <w:tcPr>
            <w:tcW w:type="pct" w:w="371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835B25">
            <w:pPr>
              <w:jc w:val="center"/>
              <w:rPr>
                <w:color w:val="000000"/>
              </w:rPr>
            </w:pPr>
            <w:r w:rsidRPr="00835B25">
              <w:rPr>
                <w:color w:val="000000"/>
              </w:rPr>
              <w:t> 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hideMark/>
          </w:tcPr>
          <w:p w:rsidRDefault="009029A7" w:rsidP="00454AED" w:rsidR="009029A7" w:rsidRPr="00835B25">
            <w:pPr>
              <w:rPr>
                <w:color w:val="000000"/>
              </w:rPr>
            </w:pPr>
            <w:r w:rsidRPr="00835B25">
              <w:rPr>
                <w:color w:val="000000"/>
              </w:rPr>
              <w:t> </w:t>
            </w:r>
          </w:p>
        </w:tc>
      </w:tr>
      <w:tr w:rsidTr="00454AED" w:rsidR="009029A7" w:rsidRPr="00835B25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835B25">
            <w:pPr>
              <w:rPr>
                <w:color w:val="000000"/>
              </w:rPr>
            </w:pPr>
            <w:r w:rsidRPr="00835B25">
              <w:rPr>
                <w:color w:val="000000"/>
              </w:rPr>
              <w:t>NEPODMIRENI DIO OBVEZA STEČAJNOG DUŽNIKA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9029A7" w:rsidP="00454AED" w:rsidR="009029A7" w:rsidRPr="00835B25">
            <w:pPr>
              <w:rPr>
                <w:color w:val="000000"/>
              </w:rPr>
            </w:pPr>
            <w:r w:rsidRPr="00835B25">
              <w:rPr>
                <w:color w:val="000000"/>
              </w:rPr>
              <w:t> </w:t>
            </w:r>
          </w:p>
        </w:tc>
      </w:tr>
      <w:tr w:rsidTr="00454AED" w:rsidR="009029A7" w:rsidRPr="00835B25">
        <w:trPr>
          <w:trHeight w:val="324"/>
        </w:trPr>
        <w:tc>
          <w:tcPr>
            <w:tcW w:type="pct" w:w="37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029A7" w:rsidP="00454AED" w:rsidR="009029A7" w:rsidRPr="00835B25">
            <w:pPr>
              <w:rPr>
                <w:color w:val="000000"/>
              </w:rPr>
            </w:pPr>
            <w:r w:rsidRPr="00835B25">
              <w:rPr>
                <w:color w:val="000000"/>
              </w:rPr>
              <w:t>UKUPNA IMOVINA - UKUPNE OBVEZE</w:t>
            </w:r>
          </w:p>
        </w:tc>
        <w:tc>
          <w:tcPr>
            <w:tcW w:type="pct" w:w="128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35B25" w:rsidP="00454AED" w:rsidR="009029A7" w:rsidRPr="00835B25">
            <w:pPr>
              <w:jc w:val="right"/>
              <w:rPr>
                <w:b/>
                <w:color w:val="000000"/>
              </w:rPr>
            </w:pPr>
            <w:r w:rsidRPr="00835B25">
              <w:rPr>
                <w:b/>
                <w:color w:val="000000"/>
              </w:rPr>
              <w:t>-</w:t>
            </w:r>
            <w:r w:rsidR="007F6055" w:rsidRPr="007F6055">
              <w:rPr>
                <w:b/>
                <w:color w:val="000000"/>
              </w:rPr>
              <w:t>11</w:t>
            </w:r>
            <w:r w:rsidR="007F6055">
              <w:rPr>
                <w:b/>
                <w:color w:val="000000"/>
              </w:rPr>
              <w:t>.</w:t>
            </w:r>
            <w:r w:rsidR="007F6055" w:rsidRPr="007F6055">
              <w:rPr>
                <w:b/>
                <w:color w:val="000000"/>
              </w:rPr>
              <w:t>801</w:t>
            </w:r>
            <w:r w:rsidR="007F6055">
              <w:rPr>
                <w:b/>
                <w:color w:val="000000"/>
              </w:rPr>
              <w:t>.</w:t>
            </w:r>
            <w:r w:rsidR="007F6055" w:rsidRPr="007F6055">
              <w:rPr>
                <w:b/>
                <w:color w:val="000000"/>
              </w:rPr>
              <w:t>840,67</w:t>
            </w:r>
          </w:p>
        </w:tc>
      </w:tr>
    </w:tbl>
    <w:p w:rsidRDefault="009029A7" w:rsidP="009029A7" w:rsidR="009029A7" w:rsidRPr="00835B25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9029A7" w:rsidP="009029A7" w:rsidR="009029A7" w:rsidRPr="00835B25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9029A7" w:rsidP="009029A7" w:rsidR="009029A7" w:rsidRPr="00835B25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9029A7" w:rsidP="009029A7" w:rsidR="009029A7" w:rsidRPr="00835B25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9029A7" w:rsidP="009029A7" w:rsidR="009029A7" w:rsidRPr="00835B25">
      <w:pPr>
        <w:ind w:firstLine="708" w:left="4956"/>
      </w:pPr>
      <w:r w:rsidRPr="00835B25">
        <w:t>Stečajni upravitelj</w:t>
      </w:r>
    </w:p>
    <w:p w:rsidRDefault="009722EA" w:rsidP="009029A7" w:rsidR="009029A7" w:rsidRPr="00835B25">
      <w:pPr>
        <w:ind w:firstLine="708" w:left="4956"/>
      </w:pPr>
      <w:r w:rsidRPr="00835B25">
        <w:t>Ivan Kapor</w:t>
      </w:r>
    </w:p>
    <w:p w:rsidRDefault="00AD7110" w:rsidP="009029A7" w:rsidR="00AD7110" w:rsidRPr="00835B25">
      <w:pPr>
        <w:ind w:firstLine="708" w:left="4956"/>
      </w:pPr>
    </w:p>
    <w:p w:rsidRDefault="00AD7110" w:rsidP="009029A7" w:rsidR="00AD7110" w:rsidRPr="00835B25">
      <w:pPr>
        <w:ind w:firstLine="708" w:left="4956"/>
      </w:pPr>
    </w:p>
    <w:p w:rsidRDefault="009029A7" w:rsidP="009029A7" w:rsidR="009029A7" w:rsidRPr="00835B25">
      <w:pPr>
        <w:rPr>
          <w:b/>
          <w:bCs/>
        </w:rPr>
      </w:pPr>
    </w:p>
    <w:p w:rsidRDefault="00AD7110" w:rsidR="00AF4B4C" w:rsidRPr="00835B25">
      <w:r w:rsidRPr="00835B25">
        <w:t xml:space="preserve">U Zagrebu, </w:t>
      </w:r>
      <w:r w:rsidR="00860C46">
        <w:t>07.09</w:t>
      </w:r>
      <w:r w:rsidRPr="00835B25">
        <w:t>.2018. godine</w:t>
      </w:r>
    </w:p>
    <w:sectPr w:rsidSect="00454AED" w:rsidR="00AF4B4C" w:rsidRPr="00835B25">
      <w:footerReference w:type="firs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D7" w:rsidR="00FC75D7">
      <w:r>
        <w:separator/>
      </w:r>
    </w:p>
  </w:endnote>
  <w:endnote w:id="0" w:type="continuationSeparator">
    <w:p w:rsidRDefault="00FC75D7" w:rsidR="00FC75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4B33" w:rsidR="00134B33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F6FE6">
      <w:rPr>
        <w:noProof/>
      </w:rPr>
      <w:t>1</w:t>
    </w:r>
    <w:r>
      <w:fldChar w:fldCharType="end"/>
    </w:r>
  </w:p>
  <w:p w:rsidRDefault="00134B33" w:rsidR="00134B3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D7" w:rsidR="00FC75D7">
      <w:r>
        <w:separator/>
      </w:r>
    </w:p>
  </w:footnote>
  <w:footnote w:id="0" w:type="continuationSeparator">
    <w:p w:rsidRDefault="00FC75D7" w:rsidR="00FC75D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C1C0F"/>
    <w:multiLevelType w:val="hybridMultilevel"/>
    <w:tmpl w:val="BAA24808"/>
    <w:lvl w:tplc="8A765F92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A9A0224"/>
    <w:multiLevelType w:val="hybridMultilevel"/>
    <w:tmpl w:val="B5146B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6492D"/>
    <w:multiLevelType w:val="hybridMultilevel"/>
    <w:tmpl w:val="A62C97F4"/>
    <w:lvl w:tplc="EB88596A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29A7"/>
    <w:rsid w:val="000D0CB6"/>
    <w:rsid w:val="00134B33"/>
    <w:rsid w:val="002674D5"/>
    <w:rsid w:val="003D44A4"/>
    <w:rsid w:val="003E022D"/>
    <w:rsid w:val="00454AED"/>
    <w:rsid w:val="004C75D1"/>
    <w:rsid w:val="005B6B63"/>
    <w:rsid w:val="0067571A"/>
    <w:rsid w:val="006A1E1B"/>
    <w:rsid w:val="006C6C57"/>
    <w:rsid w:val="007F6055"/>
    <w:rsid w:val="00835B25"/>
    <w:rsid w:val="00860C46"/>
    <w:rsid w:val="00870A3B"/>
    <w:rsid w:val="009029A7"/>
    <w:rsid w:val="00924CA5"/>
    <w:rsid w:val="009722EA"/>
    <w:rsid w:val="00A25FFB"/>
    <w:rsid w:val="00A8515C"/>
    <w:rsid w:val="00A8753F"/>
    <w:rsid w:val="00A9719D"/>
    <w:rsid w:val="00AD7110"/>
    <w:rsid w:val="00AD7D1A"/>
    <w:rsid w:val="00AF4B4C"/>
    <w:rsid w:val="00CD07DF"/>
    <w:rsid w:val="00CF555F"/>
    <w:rsid w:val="00D52883"/>
    <w:rsid w:val="00DD2A16"/>
    <w:rsid w:val="00DF6FE6"/>
    <w:rsid w:val="00F07F2B"/>
    <w:rsid w:val="00F455CB"/>
    <w:rsid w:val="00FC2ED3"/>
    <w:rsid w:val="00FC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29A7"/>
    <w:rPr>
      <w:rFonts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029A7"/>
    <w:pPr>
      <w:keepNext/>
      <w:outlineLvl w:val="0"/>
    </w:pPr>
    <w:rPr>
      <w:rFonts w:cs="Arial" w:hAnsi="Arial" w:ascii="Arial"/>
      <w:b/>
      <w:bCs/>
    </w:rPr>
  </w:style>
  <w:style w:styleId="Naslov2" w:type="paragraph">
    <w:name w:val="heading 2"/>
    <w:basedOn w:val="Normal"/>
    <w:next w:val="Normal"/>
    <w:link w:val="Naslov2Char"/>
    <w:qFormat/>
    <w:rsid w:val="009029A7"/>
    <w:pPr>
      <w:keepNext/>
      <w:jc w:val="center"/>
      <w:outlineLvl w:val="1"/>
    </w:pPr>
    <w:rPr>
      <w:rFonts w:cs="Arial" w:hAnsi="Arial" w:ascii="Arial"/>
      <w:b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9029A7"/>
    <w:rPr>
      <w:rFonts w:cs="Arial" w:eastAsia="Times New Roman" w:hAnsi="Arial" w:ascii="Arial"/>
      <w:b/>
      <w:bCs/>
      <w:sz w:val="24"/>
      <w:szCs w:val="24"/>
      <w:lang w:eastAsia="hr-HR" w:val="hr-HR"/>
    </w:rPr>
  </w:style>
  <w:style w:customStyle="true" w:styleId="Naslov2Char" w:type="character">
    <w:name w:val="Naslov 2 Char"/>
    <w:link w:val="Naslov2"/>
    <w:rsid w:val="009029A7"/>
    <w:rPr>
      <w:rFonts w:cs="Arial" w:eastAsia="Times New Roman" w:hAnsi="Arial" w:ascii="Arial"/>
      <w:b/>
      <w:sz w:val="28"/>
      <w:szCs w:val="28"/>
      <w:lang w:eastAsia="hr-HR" w:val="hr-HR"/>
    </w:rPr>
  </w:style>
  <w:style w:styleId="Uvuenotijeloteksta" w:type="paragraph">
    <w:name w:val="Body Text Indent"/>
    <w:basedOn w:val="Normal"/>
    <w:link w:val="UvuenotijelotekstaChar"/>
    <w:rsid w:val="009029A7"/>
    <w:pPr>
      <w:ind w:firstLine="708"/>
    </w:pPr>
    <w:rPr>
      <w:rFonts w:cs="Arial" w:hAnsi="Arial" w:ascii="Arial"/>
    </w:rPr>
  </w:style>
  <w:style w:customStyle="true" w:styleId="UvuenotijelotekstaChar" w:type="character">
    <w:name w:val="Uvučeno tijelo teksta Char"/>
    <w:link w:val="Uvuenotijeloteksta"/>
    <w:rsid w:val="009029A7"/>
    <w:rPr>
      <w:rFonts w:cs="Arial" w:eastAsia="Times New Roman" w:hAnsi="Arial" w:ascii="Arial"/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rsid w:val="00902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029A7"/>
    <w:rPr>
      <w:rFonts w:cs="Times New Roman" w:eastAsia="Times New Roman" w:hAnsi="Times New Roman" w:ascii="Times New Roman"/>
      <w:sz w:val="24"/>
      <w:szCs w:val="24"/>
      <w:lang w:eastAsia="hr-HR" w:val="hr-HR"/>
    </w:rPr>
  </w:style>
  <w:style w:customStyle="true" w:styleId="Bodytext28pt" w:type="character">
    <w:name w:val="Body text (2) + 8 pt"/>
    <w:rsid w:val="009029A7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16"/>
      <w:szCs w:val="16"/>
      <w:u w:val="none"/>
      <w:lang w:bidi="hr-HR"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5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A8753F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CF555F"/>
    <w:rPr>
      <w:rFonts w:eastAsia="SimSun"/>
      <w:sz w:val="22"/>
      <w:szCs w:val="22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CF555F"/>
    <w:pPr>
      <w:spacing w:after="80"/>
    </w:pPr>
    <w:rPr>
      <w:rFonts w:eastAsia="Times New Roman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3D44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D44A4"/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6F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FE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FE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FE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FE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29A7"/>
    <w:rPr>
      <w:rFonts w:ascii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9029A7"/>
    <w:pPr>
      <w:keepNext/>
      <w:outlineLvl w:val="0"/>
    </w:pPr>
    <w:rPr>
      <w:rFonts w:ascii="Arial" w:cs="Arial" w:hAnsi="Arial"/>
      <w:b/>
      <w:bCs/>
    </w:rPr>
  </w:style>
  <w:style w:styleId="Naslov2" w:type="paragraph">
    <w:name w:val="heading 2"/>
    <w:basedOn w:val="Normal"/>
    <w:next w:val="Normal"/>
    <w:link w:val="Naslov2Char"/>
    <w:qFormat/>
    <w:rsid w:val="009029A7"/>
    <w:pPr>
      <w:keepNext/>
      <w:jc w:val="center"/>
      <w:outlineLvl w:val="1"/>
    </w:pPr>
    <w:rPr>
      <w:rFonts w:ascii="Arial" w:cs="Arial" w:hAnsi="Arial"/>
      <w:b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9029A7"/>
    <w:rPr>
      <w:rFonts w:ascii="Arial" w:cs="Arial" w:eastAsia="Times New Roman" w:hAnsi="Arial"/>
      <w:b/>
      <w:bCs/>
      <w:sz w:val="24"/>
      <w:szCs w:val="24"/>
      <w:lang w:eastAsia="hr-HR" w:val="hr-HR"/>
    </w:rPr>
  </w:style>
  <w:style w:customStyle="1" w:styleId="Naslov2Char" w:type="character">
    <w:name w:val="Naslov 2 Char"/>
    <w:link w:val="Naslov2"/>
    <w:rsid w:val="009029A7"/>
    <w:rPr>
      <w:rFonts w:ascii="Arial" w:cs="Arial" w:eastAsia="Times New Roman" w:hAnsi="Arial"/>
      <w:b/>
      <w:sz w:val="28"/>
      <w:szCs w:val="28"/>
      <w:lang w:eastAsia="hr-HR" w:val="hr-HR"/>
    </w:rPr>
  </w:style>
  <w:style w:styleId="Uvuenotijeloteksta" w:type="paragraph">
    <w:name w:val="Body Text Indent"/>
    <w:basedOn w:val="Normal"/>
    <w:link w:val="UvuenotijelotekstaChar"/>
    <w:rsid w:val="009029A7"/>
    <w:pPr>
      <w:ind w:firstLine="708"/>
    </w:pPr>
    <w:rPr>
      <w:rFonts w:ascii="Arial" w:cs="Arial" w:hAnsi="Arial"/>
    </w:rPr>
  </w:style>
  <w:style w:customStyle="1" w:styleId="UvuenotijelotekstaChar" w:type="character">
    <w:name w:val="Uvučeno tijelo teksta Char"/>
    <w:link w:val="Uvuenotijeloteksta"/>
    <w:rsid w:val="009029A7"/>
    <w:rPr>
      <w:rFonts w:ascii="Arial" w:cs="Arial" w:eastAsia="Times New Roman" w:hAnsi="Arial"/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rsid w:val="00902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029A7"/>
    <w:rPr>
      <w:rFonts w:ascii="Times New Roman" w:cs="Times New Roman" w:eastAsia="Times New Roman" w:hAnsi="Times New Roman"/>
      <w:sz w:val="24"/>
      <w:szCs w:val="24"/>
      <w:lang w:eastAsia="hr-HR" w:val="hr-HR"/>
    </w:rPr>
  </w:style>
  <w:style w:customStyle="1" w:styleId="Bodytext28pt" w:type="character">
    <w:name w:val="Body text (2) + 8 pt"/>
    <w:rsid w:val="009029A7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bidi="hr-HR"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5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A8753F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CF555F"/>
    <w:rPr>
      <w:rFonts w:eastAsia="SimSun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CF555F"/>
    <w:pPr>
      <w:spacing w:after="80"/>
    </w:pPr>
    <w:rPr>
      <w:rFonts w:eastAsia="Times New Roman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3D44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D44A4"/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6F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FE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FE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FE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FE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C6A6E7-AB26-4A5C-8AA3-23E04008EC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398</properties:Words>
  <properties:Characters>2693</properties:Characters>
  <properties:Lines>305</properties:Lines>
  <properties:Paragraphs>134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2018-09-10T11:16:00Z</dcterms:created>
  <dc:creator>Ivan</dc:creator>
  <cp:lastModifiedBy>Valentina Gabud</cp:lastModifiedBy>
  <cp:lastPrinted>2018-03-29T12:25:00Z</cp:lastPrinted>
  <dcterms:modified xmlns:xsi="http://www.w3.org/2001/XMLSchema-instance" xsi:type="dcterms:W3CDTF">2018-09-10T11:16:00Z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St-3674/2016-33 / Podnesak - Popis predmeta stečajne mase (Popis_221_222_223_-_TAJ-PAN.docx)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