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95eb7" w14:paraId="5495eb7" w:rsidRDefault="005E3EB7" w:rsidP="00460051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460051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460051" w:rsidP="00460051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460051" w:rsidR="005E3EB7">
      <w:r w:rsidRPr="00DA15C9">
        <w:tab/>
      </w:r>
    </w:p>
    <w:p w:rsidRDefault="005E3EB7" w:rsidP="00460051" w:rsidR="005E3EB7" w:rsidRPr="00DA15C9">
      <w:pPr>
        <w:jc w:val="center"/>
      </w:pPr>
    </w:p>
    <w:p w:rsidRDefault="005E3EB7" w:rsidP="00460051" w:rsidR="005E3EB7" w:rsidRPr="00FE1051">
      <w:pPr>
        <w:jc w:val="center"/>
      </w:pPr>
      <w:r w:rsidRPr="00FE1051">
        <w:t>R E P U B L I K A  H R V A T S K A</w:t>
      </w:r>
    </w:p>
    <w:p w:rsidRDefault="005E3EB7" w:rsidP="00460051" w:rsidR="005E3EB7" w:rsidRPr="00FE1051">
      <w:pPr>
        <w:jc w:val="center"/>
      </w:pPr>
    </w:p>
    <w:p w:rsidRDefault="005E3EB7" w:rsidP="00460051" w:rsidR="005E3EB7" w:rsidRPr="00FE1051">
      <w:pPr>
        <w:jc w:val="center"/>
      </w:pPr>
      <w:r w:rsidRPr="00FE1051">
        <w:t>R J E Š E NJ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tab/>
      </w:r>
      <w:r w:rsidRPr="009E27CE">
        <w:t xml:space="preserve">Trgovački sud u Pazinu, po sucu </w:t>
      </w:r>
      <w:r w:rsidR="00671C0E" w:rsidRPr="009E27CE">
        <w:t>Damiru Rabaru</w:t>
      </w:r>
      <w:r w:rsidRPr="009E27CE">
        <w:t xml:space="preserve">, </w:t>
      </w:r>
      <w:r w:rsidR="00814FDD" w:rsidRPr="009E27CE">
        <w:t>po</w:t>
      </w:r>
      <w:r w:rsidRPr="009E27CE">
        <w:t xml:space="preserve"> prijedlogu predlagatelja </w:t>
      </w:r>
      <w:r w:rsidR="00814FDD" w:rsidRPr="009E27CE">
        <w:t xml:space="preserve">FINE, </w:t>
      </w:r>
      <w:proofErr w:type="spellStart"/>
      <w:r w:rsidR="00814FDD" w:rsidRPr="009E27CE">
        <w:t>OIB</w:t>
      </w:r>
      <w:proofErr w:type="spellEnd"/>
      <w:r w:rsidR="00814FDD" w:rsidRPr="009E27CE">
        <w:t xml:space="preserve">: </w:t>
      </w:r>
      <w:proofErr w:type="spellStart"/>
      <w:r w:rsidR="00814FDD" w:rsidRPr="009E27CE">
        <w:t>85821130368</w:t>
      </w:r>
      <w:proofErr w:type="spellEnd"/>
      <w:r w:rsidR="00814FDD" w:rsidRPr="009E27CE">
        <w:t xml:space="preserve">, </w:t>
      </w:r>
      <w:proofErr w:type="spellStart"/>
      <w:r w:rsidR="00814FDD" w:rsidRPr="009E27CE">
        <w:t>RC</w:t>
      </w:r>
      <w:proofErr w:type="spellEnd"/>
      <w:r w:rsidR="00814FDD" w:rsidRPr="009E27CE">
        <w:t xml:space="preserve"> Rijeka, Podružnica Pula, </w:t>
      </w:r>
      <w:proofErr w:type="spellStart"/>
      <w:r w:rsidR="00814FDD" w:rsidRPr="009E27CE">
        <w:t>Giardini</w:t>
      </w:r>
      <w:proofErr w:type="spellEnd"/>
      <w:r w:rsidR="00814FDD" w:rsidRPr="009E27CE">
        <w:t xml:space="preserve"> 5</w:t>
      </w:r>
      <w:r w:rsidRPr="009E27CE">
        <w:t xml:space="preserve">, radi </w:t>
      </w:r>
      <w:r w:rsidR="00814FDD" w:rsidRPr="009E27CE">
        <w:t>otvaranja</w:t>
      </w:r>
      <w:r w:rsidRPr="009E27CE">
        <w:t xml:space="preserve"> stečajnog postupka nad dužnikom </w:t>
      </w:r>
      <w:r w:rsidR="00966CEB">
        <w:t xml:space="preserve">Dječji vrtić RIBICE, Pula, </w:t>
      </w:r>
      <w:proofErr w:type="spellStart"/>
      <w:r w:rsidR="00966CEB">
        <w:t>Frane</w:t>
      </w:r>
      <w:proofErr w:type="spellEnd"/>
      <w:r w:rsidR="00966CEB">
        <w:t xml:space="preserve"> </w:t>
      </w:r>
      <w:proofErr w:type="spellStart"/>
      <w:r w:rsidR="00966CEB">
        <w:t>Flega</w:t>
      </w:r>
      <w:proofErr w:type="spellEnd"/>
      <w:r w:rsidR="00966CEB">
        <w:t xml:space="preserve"> </w:t>
      </w:r>
      <w:proofErr w:type="spellStart"/>
      <w:r w:rsidR="00966CEB">
        <w:t>19</w:t>
      </w:r>
      <w:proofErr w:type="spellEnd"/>
      <w:r w:rsidR="00966CEB">
        <w:t xml:space="preserve">, </w:t>
      </w:r>
      <w:proofErr w:type="spellStart"/>
      <w:r w:rsidR="00966CEB" w:rsidRPr="00936C9E">
        <w:t>OIB</w:t>
      </w:r>
      <w:proofErr w:type="spellEnd"/>
      <w:r w:rsidR="00966CEB" w:rsidRPr="00936C9E">
        <w:t xml:space="preserve">: </w:t>
      </w:r>
      <w:proofErr w:type="spellStart"/>
      <w:r w:rsidR="00966CEB">
        <w:t>99593285493</w:t>
      </w:r>
      <w:proofErr w:type="spellEnd"/>
      <w:r w:rsidR="00294BFD">
        <w:t>,</w:t>
      </w:r>
      <w:r w:rsidR="00C377D1">
        <w:t xml:space="preserve"> </w:t>
      </w:r>
      <w:r w:rsidR="00CB0E63">
        <w:t xml:space="preserve">      </w:t>
      </w:r>
      <w:r w:rsidR="00803E13">
        <w:t xml:space="preserve">             </w:t>
      </w:r>
      <w:r w:rsidR="00CB0E63">
        <w:t xml:space="preserve"> </w:t>
      </w:r>
      <w:proofErr w:type="spellStart"/>
      <w:r w:rsidR="00966CEB">
        <w:t>20</w:t>
      </w:r>
      <w:proofErr w:type="spellEnd"/>
      <w:r w:rsidR="00DF28E8" w:rsidRPr="009E27CE">
        <w:t xml:space="preserve">. </w:t>
      </w:r>
      <w:r w:rsidR="00067047">
        <w:t>srpnja</w:t>
      </w:r>
      <w:r w:rsidR="00671C0E" w:rsidRPr="009E27CE">
        <w:t xml:space="preserve"> </w:t>
      </w:r>
      <w:proofErr w:type="spellStart"/>
      <w:r w:rsidR="00671C0E" w:rsidRPr="009E27CE">
        <w:t>2016</w:t>
      </w:r>
      <w:proofErr w:type="spellEnd"/>
      <w:r w:rsidR="00DF28E8" w:rsidRPr="009E27CE">
        <w:t>.</w:t>
      </w:r>
      <w:r w:rsidR="00460051" w:rsidRPr="009E27CE">
        <w:t xml:space="preserve"> godine</w:t>
      </w:r>
    </w:p>
    <w:p w:rsidRDefault="005E3EB7" w:rsidP="009E27CE" w:rsidR="005E3EB7" w:rsidRPr="009E27CE">
      <w:pPr>
        <w:jc w:val="both"/>
      </w:pPr>
    </w:p>
    <w:p w:rsidRDefault="005E3EB7" w:rsidP="00460051" w:rsidR="005E3EB7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rPr>
          <w:lang w:val="pl-PL"/>
        </w:rPr>
        <w:tab/>
      </w:r>
      <w:r w:rsidR="00814FDD" w:rsidRPr="009E27CE">
        <w:t>I.</w:t>
      </w:r>
      <w:r w:rsidR="00814FDD" w:rsidRPr="009E27CE">
        <w:tab/>
      </w:r>
      <w:r w:rsidR="00FB0B18" w:rsidRPr="009E27CE">
        <w:t xml:space="preserve">Temeljem čl. </w:t>
      </w:r>
      <w:proofErr w:type="spellStart"/>
      <w:r w:rsidR="00FB0B18" w:rsidRPr="009E27CE">
        <w:t>115</w:t>
      </w:r>
      <w:proofErr w:type="spellEnd"/>
      <w:r w:rsidR="00FB0B18" w:rsidRPr="009E27CE">
        <w:t xml:space="preserve">. st. 1. Stečajnog zakona (Narodne novine broj </w:t>
      </w:r>
      <w:proofErr w:type="spellStart"/>
      <w:r w:rsidR="00FB0B18" w:rsidRPr="009E27CE">
        <w:t>71</w:t>
      </w:r>
      <w:proofErr w:type="spellEnd"/>
      <w:r w:rsidR="00FB0B18" w:rsidRPr="009E27CE">
        <w:t>/</w:t>
      </w:r>
      <w:proofErr w:type="spellStart"/>
      <w:r w:rsidR="00FB0B18" w:rsidRPr="009E27CE">
        <w:t>15</w:t>
      </w:r>
      <w:proofErr w:type="spellEnd"/>
      <w:r w:rsidR="00FB0B18" w:rsidRPr="009E27CE">
        <w:t xml:space="preserve">, dalje: </w:t>
      </w:r>
      <w:proofErr w:type="spellStart"/>
      <w:r w:rsidR="00FB0B18" w:rsidRPr="009E27CE">
        <w:t>SZ</w:t>
      </w:r>
      <w:proofErr w:type="spellEnd"/>
      <w:r w:rsidR="00FB0B18" w:rsidRPr="009E27CE">
        <w:t>) p</w:t>
      </w:r>
      <w:r w:rsidRPr="009E27CE">
        <w:t xml:space="preserve">okreće se prethodni postupak radi utvrđivanja </w:t>
      </w:r>
      <w:r w:rsidR="00814FDD" w:rsidRPr="009E27CE">
        <w:t>pretpostavki</w:t>
      </w:r>
      <w:r w:rsidRPr="009E27CE">
        <w:t xml:space="preserve"> za otvaranje stečajnog postupka nad dužnikom </w:t>
      </w:r>
      <w:r w:rsidR="00966CEB">
        <w:t xml:space="preserve">Dječji vrtić RIBICE, Pula, </w:t>
      </w:r>
      <w:proofErr w:type="spellStart"/>
      <w:r w:rsidR="00966CEB">
        <w:t>Frane</w:t>
      </w:r>
      <w:proofErr w:type="spellEnd"/>
      <w:r w:rsidR="00966CEB">
        <w:t xml:space="preserve"> </w:t>
      </w:r>
      <w:proofErr w:type="spellStart"/>
      <w:r w:rsidR="00966CEB">
        <w:t>Flega</w:t>
      </w:r>
      <w:proofErr w:type="spellEnd"/>
      <w:r w:rsidR="00966CEB">
        <w:t xml:space="preserve"> </w:t>
      </w:r>
      <w:proofErr w:type="spellStart"/>
      <w:r w:rsidR="00966CEB">
        <w:t>19</w:t>
      </w:r>
      <w:proofErr w:type="spellEnd"/>
      <w:r w:rsidR="00966CEB">
        <w:t xml:space="preserve">, </w:t>
      </w:r>
      <w:proofErr w:type="spellStart"/>
      <w:r w:rsidR="00966CEB" w:rsidRPr="00936C9E">
        <w:t>OIB</w:t>
      </w:r>
      <w:proofErr w:type="spellEnd"/>
      <w:r w:rsidR="00966CEB" w:rsidRPr="00936C9E">
        <w:t xml:space="preserve">: </w:t>
      </w:r>
      <w:proofErr w:type="spellStart"/>
      <w:r w:rsidR="00966CEB">
        <w:t>99593285493</w:t>
      </w:r>
      <w:proofErr w:type="spellEnd"/>
      <w:r w:rsidR="00FB0B18" w:rsidRPr="009E27CE">
        <w:t xml:space="preserve">, te se </w:t>
      </w:r>
      <w:r w:rsidR="0051365F" w:rsidRPr="008F173B">
        <w:rPr>
          <w:b/>
        </w:rPr>
        <w:t xml:space="preserve">zakazuje </w:t>
      </w:r>
      <w:r w:rsidR="00FB0B18" w:rsidRPr="008F173B">
        <w:rPr>
          <w:b/>
        </w:rPr>
        <w:t xml:space="preserve">ročište </w:t>
      </w:r>
      <w:r w:rsidRPr="008F173B">
        <w:rPr>
          <w:b/>
        </w:rPr>
        <w:t xml:space="preserve">za dan </w:t>
      </w:r>
      <w:proofErr w:type="spellStart"/>
      <w:r w:rsidR="00C377D1">
        <w:rPr>
          <w:b/>
        </w:rPr>
        <w:t>15</w:t>
      </w:r>
      <w:proofErr w:type="spellEnd"/>
      <w:r w:rsidR="00814FDD" w:rsidRPr="008F173B">
        <w:rPr>
          <w:b/>
        </w:rPr>
        <w:t xml:space="preserve">. </w:t>
      </w:r>
      <w:r w:rsidR="009E27CE" w:rsidRPr="008F173B">
        <w:rPr>
          <w:b/>
        </w:rPr>
        <w:t>rujna</w:t>
      </w:r>
      <w:r w:rsidR="00FE1051" w:rsidRPr="008F173B">
        <w:rPr>
          <w:b/>
        </w:rPr>
        <w:t xml:space="preserve"> </w:t>
      </w:r>
      <w:proofErr w:type="spellStart"/>
      <w:r w:rsidR="00FE1051" w:rsidRPr="008F173B">
        <w:rPr>
          <w:b/>
        </w:rPr>
        <w:t>2016</w:t>
      </w:r>
      <w:proofErr w:type="spellEnd"/>
      <w:r w:rsidRPr="008F173B">
        <w:rPr>
          <w:b/>
        </w:rPr>
        <w:t xml:space="preserve">. u </w:t>
      </w:r>
      <w:proofErr w:type="spellStart"/>
      <w:r w:rsidR="00966CEB">
        <w:rPr>
          <w:b/>
        </w:rPr>
        <w:t>12</w:t>
      </w:r>
      <w:proofErr w:type="spellEnd"/>
      <w:r w:rsidR="001648DC" w:rsidRPr="008F173B">
        <w:rPr>
          <w:b/>
        </w:rPr>
        <w:t>:</w:t>
      </w:r>
      <w:proofErr w:type="spellStart"/>
      <w:r w:rsidR="00803E13">
        <w:rPr>
          <w:b/>
        </w:rPr>
        <w:t>4</w:t>
      </w:r>
      <w:r w:rsidR="00BE5DC8">
        <w:rPr>
          <w:b/>
        </w:rPr>
        <w:t>0</w:t>
      </w:r>
      <w:proofErr w:type="spellEnd"/>
      <w:r w:rsidRPr="008F173B">
        <w:rPr>
          <w:b/>
        </w:rPr>
        <w:t xml:space="preserve"> sati,</w:t>
      </w:r>
      <w:r w:rsidR="00814FDD" w:rsidRPr="008F173B">
        <w:rPr>
          <w:b/>
        </w:rPr>
        <w:t xml:space="preserve"> u Trgovačkom sudu u Pazinu, </w:t>
      </w:r>
      <w:proofErr w:type="spellStart"/>
      <w:r w:rsidR="00814FDD" w:rsidRPr="008F173B">
        <w:rPr>
          <w:b/>
        </w:rPr>
        <w:t>Dršćevka</w:t>
      </w:r>
      <w:proofErr w:type="spellEnd"/>
      <w:r w:rsidR="00814FDD" w:rsidRPr="008F173B">
        <w:rPr>
          <w:b/>
        </w:rPr>
        <w:t xml:space="preserve"> 1, sudnica </w:t>
      </w:r>
      <w:r w:rsidR="00FE1051" w:rsidRPr="008F173B">
        <w:rPr>
          <w:b/>
        </w:rPr>
        <w:t>2</w:t>
      </w:r>
      <w:r w:rsidR="00814FDD" w:rsidRPr="009E27CE">
        <w:t>,</w:t>
      </w:r>
      <w:r w:rsidRPr="009E27CE">
        <w:t xml:space="preserve"> na koje se pozivaju</w:t>
      </w:r>
      <w:r w:rsidR="00FB0B18" w:rsidRPr="009E27CE">
        <w:t>:</w:t>
      </w:r>
      <w:r w:rsidRPr="009E27CE">
        <w:t xml:space="preserve"> </w:t>
      </w:r>
    </w:p>
    <w:p w:rsidRDefault="005E3EB7" w:rsidP="00CB71B0" w:rsidR="00814FDD" w:rsidRPr="009E27CE">
      <w:r w:rsidRPr="009E27CE">
        <w:tab/>
      </w:r>
      <w:r w:rsidRPr="009E27CE">
        <w:tab/>
      </w:r>
      <w:r w:rsidR="008F173B">
        <w:t xml:space="preserve"> </w:t>
      </w:r>
      <w:r w:rsidRPr="009E27CE">
        <w:t xml:space="preserve">- </w:t>
      </w:r>
      <w:r w:rsidR="009E27CE">
        <w:t xml:space="preserve"> </w:t>
      </w:r>
      <w:r w:rsidRPr="009E27CE">
        <w:t xml:space="preserve">predlagatelj </w:t>
      </w:r>
      <w:r w:rsidR="00814FDD" w:rsidRPr="009E27CE">
        <w:t xml:space="preserve">FINA, Podružnica Pula, </w:t>
      </w:r>
      <w:proofErr w:type="spellStart"/>
      <w:r w:rsidR="00814FDD" w:rsidRPr="009E27CE">
        <w:t>Giardini</w:t>
      </w:r>
      <w:proofErr w:type="spellEnd"/>
      <w:r w:rsidR="00814FDD" w:rsidRPr="009E27CE">
        <w:t xml:space="preserve"> 5</w:t>
      </w:r>
      <w:r w:rsidR="00DF28E8" w:rsidRPr="009E27CE">
        <w:t>,</w:t>
      </w:r>
    </w:p>
    <w:p w:rsidRDefault="00FB0B18" w:rsidP="00BE5DC8" w:rsidR="000D12D6">
      <w:r w:rsidRPr="009E27CE">
        <w:tab/>
      </w:r>
      <w:r w:rsidRPr="009E27CE">
        <w:tab/>
      </w:r>
      <w:r w:rsidR="008F173B">
        <w:t xml:space="preserve"> </w:t>
      </w:r>
      <w:r w:rsidRPr="009E27CE">
        <w:t xml:space="preserve">- </w:t>
      </w:r>
      <w:r w:rsidR="00067047">
        <w:t xml:space="preserve"> </w:t>
      </w:r>
      <w:r w:rsidRPr="009E27CE">
        <w:t xml:space="preserve">dužnik </w:t>
      </w:r>
      <w:r w:rsidR="00966CEB">
        <w:t xml:space="preserve">Dječji vrtić RIBICE, Pula, </w:t>
      </w:r>
      <w:proofErr w:type="spellStart"/>
      <w:r w:rsidR="00966CEB">
        <w:t>Frane</w:t>
      </w:r>
      <w:proofErr w:type="spellEnd"/>
      <w:r w:rsidR="00966CEB">
        <w:t xml:space="preserve"> </w:t>
      </w:r>
      <w:proofErr w:type="spellStart"/>
      <w:r w:rsidR="00966CEB">
        <w:t>Flega</w:t>
      </w:r>
      <w:proofErr w:type="spellEnd"/>
      <w:r w:rsidR="00966CEB">
        <w:t xml:space="preserve"> </w:t>
      </w:r>
      <w:proofErr w:type="spellStart"/>
      <w:r w:rsidR="00966CEB">
        <w:t>19</w:t>
      </w:r>
      <w:proofErr w:type="spellEnd"/>
      <w:r w:rsidR="00966CEB">
        <w:t xml:space="preserve">, </w:t>
      </w:r>
    </w:p>
    <w:p w:rsidRDefault="00814FDD" w:rsidP="00BE5DC8" w:rsidR="00966CEB">
      <w:r w:rsidRPr="009E27CE">
        <w:tab/>
      </w:r>
      <w:r w:rsidRPr="009E27CE">
        <w:tab/>
      </w:r>
      <w:r w:rsidR="00BE5DC8">
        <w:t xml:space="preserve"> </w:t>
      </w:r>
      <w:r w:rsidRPr="009E27CE">
        <w:t>-</w:t>
      </w:r>
      <w:r w:rsidR="009E27CE">
        <w:t xml:space="preserve"> </w:t>
      </w:r>
      <w:r w:rsidR="00067047">
        <w:t xml:space="preserve"> </w:t>
      </w:r>
      <w:r w:rsidR="005E3EB7" w:rsidRPr="009E27CE">
        <w:t xml:space="preserve">zakonski zastupnik dužnika </w:t>
      </w:r>
      <w:r w:rsidR="00966CEB">
        <w:t>Bojana Ruba Mitrović</w:t>
      </w:r>
      <w:r w:rsidR="00966CEB" w:rsidRPr="00936C9E">
        <w:t xml:space="preserve"> iz </w:t>
      </w:r>
      <w:proofErr w:type="spellStart"/>
      <w:r w:rsidR="00966CEB">
        <w:t>Kujići</w:t>
      </w:r>
      <w:proofErr w:type="spellEnd"/>
      <w:r w:rsidR="00966CEB">
        <w:t xml:space="preserve">, </w:t>
      </w:r>
      <w:proofErr w:type="spellStart"/>
      <w:r w:rsidR="00966CEB">
        <w:t>Kujći</w:t>
      </w:r>
      <w:proofErr w:type="spellEnd"/>
      <w:r w:rsidR="00966CEB">
        <w:t xml:space="preserve"> </w:t>
      </w:r>
      <w:proofErr w:type="spellStart"/>
      <w:r w:rsidR="00966CEB">
        <w:t>18</w:t>
      </w:r>
      <w:proofErr w:type="spellEnd"/>
      <w:r w:rsidR="00966CEB" w:rsidRPr="00936C9E">
        <w:t xml:space="preserve">, </w:t>
      </w:r>
      <w:proofErr w:type="spellStart"/>
      <w:r w:rsidR="00966CEB" w:rsidRPr="00936C9E">
        <w:t>OIB</w:t>
      </w:r>
      <w:proofErr w:type="spellEnd"/>
      <w:r w:rsidR="00966CEB" w:rsidRPr="00936C9E">
        <w:t xml:space="preserve">: </w:t>
      </w:r>
      <w:proofErr w:type="spellStart"/>
      <w:r w:rsidR="00966CEB">
        <w:t>79637684024</w:t>
      </w:r>
      <w:proofErr w:type="spellEnd"/>
      <w:r w:rsidR="00966CEB">
        <w:t>.</w:t>
      </w:r>
    </w:p>
    <w:p w:rsidRDefault="00FB0B18" w:rsidP="00BE5DC8" w:rsidR="00803E13">
      <w:r w:rsidRPr="009E27CE">
        <w:tab/>
        <w:t>II.</w:t>
      </w:r>
      <w:r w:rsidRPr="009E27CE">
        <w:tab/>
        <w:t xml:space="preserve">Poziva se zakonski zastupnik dužnika </w:t>
      </w:r>
      <w:r w:rsidR="00966CEB">
        <w:t>Bojana Ruba Mitrović</w:t>
      </w:r>
      <w:r w:rsidR="00966CEB" w:rsidRPr="00936C9E">
        <w:t xml:space="preserve"> iz </w:t>
      </w:r>
      <w:proofErr w:type="spellStart"/>
      <w:r w:rsidR="00966CEB">
        <w:t>Kujići</w:t>
      </w:r>
      <w:proofErr w:type="spellEnd"/>
      <w:r w:rsidR="00966CEB">
        <w:t xml:space="preserve">, </w:t>
      </w:r>
      <w:proofErr w:type="spellStart"/>
      <w:r w:rsidR="00966CEB">
        <w:t>Kujći</w:t>
      </w:r>
      <w:proofErr w:type="spellEnd"/>
      <w:r w:rsidR="00966CEB">
        <w:t xml:space="preserve"> </w:t>
      </w:r>
      <w:proofErr w:type="spellStart"/>
      <w:r w:rsidR="00966CEB">
        <w:t>18</w:t>
      </w:r>
      <w:proofErr w:type="spellEnd"/>
      <w:r w:rsidR="00966CEB" w:rsidRPr="00936C9E">
        <w:t xml:space="preserve">, </w:t>
      </w:r>
      <w:r w:rsidRPr="009E27CE">
        <w:t xml:space="preserve">pristupiti u sud na zakazano ročište radi saslušanja te dostaviti sudu javnobilježnički ovjerovljen </w:t>
      </w:r>
      <w:proofErr w:type="spellStart"/>
      <w:r w:rsidRPr="009E27CE">
        <w:t>prokazni</w:t>
      </w:r>
      <w:proofErr w:type="spellEnd"/>
      <w:r w:rsidRPr="009E27CE">
        <w:t xml:space="preserve"> popis imovine za dužnika </w:t>
      </w:r>
      <w:r w:rsidR="00966CEB">
        <w:t xml:space="preserve">Dječji vrtić RIBICE, Pula, </w:t>
      </w:r>
      <w:proofErr w:type="spellStart"/>
      <w:r w:rsidR="00966CEB">
        <w:t>Frane</w:t>
      </w:r>
      <w:proofErr w:type="spellEnd"/>
      <w:r w:rsidR="00966CEB">
        <w:t xml:space="preserve"> </w:t>
      </w:r>
      <w:proofErr w:type="spellStart"/>
      <w:r w:rsidR="00966CEB">
        <w:t>Flega</w:t>
      </w:r>
      <w:proofErr w:type="spellEnd"/>
      <w:r w:rsidR="00966CEB">
        <w:t xml:space="preserve"> </w:t>
      </w:r>
      <w:proofErr w:type="spellStart"/>
      <w:r w:rsidR="00966CEB">
        <w:t>19</w:t>
      </w:r>
      <w:proofErr w:type="spellEnd"/>
      <w:r w:rsidR="00966CEB">
        <w:t xml:space="preserve">, </w:t>
      </w:r>
      <w:proofErr w:type="spellStart"/>
      <w:r w:rsidR="00966CEB" w:rsidRPr="00936C9E">
        <w:t>OIB</w:t>
      </w:r>
      <w:proofErr w:type="spellEnd"/>
      <w:r w:rsidR="00966CEB" w:rsidRPr="00936C9E">
        <w:t xml:space="preserve">: </w:t>
      </w:r>
      <w:proofErr w:type="spellStart"/>
      <w:r w:rsidR="00966CEB">
        <w:t>99593285493</w:t>
      </w:r>
      <w:proofErr w:type="spellEnd"/>
      <w:r w:rsidR="00966CEB">
        <w:t>.</w:t>
      </w:r>
    </w:p>
    <w:p w:rsidRDefault="00966CEB" w:rsidP="00BE5DC8" w:rsidR="00966CEB" w:rsidRPr="00FE1051">
      <w:pPr>
        <w:rPr>
          <w:lang w:val="pl-PL"/>
        </w:rPr>
      </w:pPr>
    </w:p>
    <w:p w:rsidRDefault="005E3EB7" w:rsidP="00460051" w:rsidR="005E3EB7" w:rsidRPr="00FE1051">
      <w:pPr>
        <w:jc w:val="center"/>
      </w:pPr>
      <w:r w:rsidRPr="00FE1051">
        <w:t xml:space="preserve">U Pazinu, </w:t>
      </w:r>
      <w:proofErr w:type="spellStart"/>
      <w:r w:rsidR="00966CEB">
        <w:t>20</w:t>
      </w:r>
      <w:proofErr w:type="spellEnd"/>
      <w:r w:rsidR="00036ADB" w:rsidRPr="00FE1051">
        <w:t xml:space="preserve">. </w:t>
      </w:r>
      <w:r w:rsidR="00067047">
        <w:t>srpnja</w:t>
      </w:r>
      <w:r w:rsidR="00671C0E" w:rsidRPr="00FE1051">
        <w:t xml:space="preserve"> </w:t>
      </w:r>
      <w:proofErr w:type="spellStart"/>
      <w:r w:rsidR="00671C0E" w:rsidRPr="00FE1051">
        <w:t>2016</w:t>
      </w:r>
      <w:proofErr w:type="spellEnd"/>
      <w:r w:rsidRPr="00FE1051">
        <w:t>.</w:t>
      </w:r>
      <w:r w:rsidR="00460051">
        <w:t xml:space="preserve"> godine</w:t>
      </w:r>
    </w:p>
    <w:p w:rsidRDefault="005E3EB7" w:rsidP="00460051" w:rsidR="005E3EB7">
      <w:r w:rsidRPr="00FE1051">
        <w:t xml:space="preserve">  </w:t>
      </w:r>
    </w:p>
    <w:p w:rsidRDefault="00460051" w:rsidP="00460051" w:rsidR="00460051" w:rsidRPr="00FE1051"/>
    <w:p w:rsidRDefault="005E3EB7" w:rsidP="00460051" w:rsidR="0051365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="003B74B1" w:rsidRPr="00FE1051">
        <w:tab/>
      </w:r>
      <w:r w:rsidR="00460051">
        <w:t xml:space="preserve">             </w:t>
      </w:r>
      <w:r w:rsidRPr="00FE1051">
        <w:t>Sudac</w:t>
      </w:r>
    </w:p>
    <w:p w:rsidRDefault="005E3EB7" w:rsidP="00460051" w:rsidR="005E3EB7" w:rsidRPr="00FE1051">
      <w:r w:rsidRPr="00FE1051">
        <w:tab/>
        <w:t xml:space="preserve">                                                                  </w:t>
      </w:r>
      <w:r w:rsidR="003B74B1" w:rsidRPr="00FE1051">
        <w:tab/>
      </w:r>
      <w:r w:rsidR="003B74B1" w:rsidRPr="00FE1051">
        <w:tab/>
      </w:r>
      <w:r w:rsidR="00460051">
        <w:t xml:space="preserve">        </w:t>
      </w:r>
      <w:r w:rsidR="00671C0E" w:rsidRPr="00FE1051">
        <w:t>Damir Rabar</w:t>
      </w:r>
    </w:p>
    <w:p w:rsidRDefault="005E3EB7" w:rsidP="00460051" w:rsidR="005E3EB7" w:rsidRPr="00FE1051"/>
    <w:p w:rsidRDefault="00460051" w:rsidP="00460051" w:rsidR="00460051" w:rsidRPr="00FE1051"/>
    <w:p w:rsidRDefault="0051365F" w:rsidP="00460051" w:rsidR="005E3EB7" w:rsidRPr="00FE1051">
      <w:r w:rsidRPr="00FE1051">
        <w:t>U</w:t>
      </w:r>
      <w:r w:rsidR="005E3EB7" w:rsidRPr="00FE1051">
        <w:t>PUTA O PRAVNOM LIJEKU:</w:t>
      </w:r>
    </w:p>
    <w:p w:rsidRDefault="005E3EB7" w:rsidP="00460051" w:rsidR="005E3EB7" w:rsidRPr="00FE1051">
      <w:r w:rsidRPr="00FE1051">
        <w:t xml:space="preserve">Protiv ovog rješenja nije dopuštena posebna žalba (čl. </w:t>
      </w:r>
      <w:proofErr w:type="spellStart"/>
      <w:r w:rsidR="00FB0B18" w:rsidRPr="00FE1051">
        <w:t>115</w:t>
      </w:r>
      <w:proofErr w:type="spellEnd"/>
      <w:r w:rsidR="00FB0B18" w:rsidRPr="00FE1051">
        <w:t xml:space="preserve">. st. </w:t>
      </w:r>
      <w:r w:rsidRPr="00FE1051">
        <w:t xml:space="preserve">1. </w:t>
      </w:r>
      <w:proofErr w:type="spellStart"/>
      <w:r w:rsidRPr="00FE1051">
        <w:t>S</w:t>
      </w:r>
      <w:r w:rsidR="00FB0B18" w:rsidRPr="00FE1051">
        <w:t>Z</w:t>
      </w:r>
      <w:proofErr w:type="spellEnd"/>
      <w:r w:rsidR="00FB0B18" w:rsidRPr="00FE1051">
        <w:t>-a</w:t>
      </w:r>
      <w:r w:rsidRPr="00FE1051">
        <w:t>).</w:t>
      </w:r>
    </w:p>
    <w:p w:rsidRDefault="005E3EB7" w:rsidP="00460051" w:rsidR="005E3EB7" w:rsidRPr="00FE1051"/>
    <w:p w:rsidRDefault="005E3EB7" w:rsidP="00460051" w:rsidR="005E3EB7" w:rsidRPr="00FE1051">
      <w:r w:rsidRPr="00FE1051">
        <w:t>DNA:</w:t>
      </w:r>
    </w:p>
    <w:p w:rsidRDefault="00FB0B18" w:rsidP="00460051" w:rsidR="00FB0B18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FB0B18" w:rsidP="00460051" w:rsidR="00671C0E" w:rsidRPr="00FE1051">
      <w:r w:rsidRPr="00FE1051">
        <w:t xml:space="preserve">- dužnik </w:t>
      </w:r>
      <w:r w:rsidR="00966CEB">
        <w:t xml:space="preserve">Dječji vrtić RIBICE, Pula, </w:t>
      </w:r>
      <w:proofErr w:type="spellStart"/>
      <w:r w:rsidR="00966CEB">
        <w:t>Frane</w:t>
      </w:r>
      <w:proofErr w:type="spellEnd"/>
      <w:r w:rsidR="00966CEB">
        <w:t xml:space="preserve"> </w:t>
      </w:r>
      <w:proofErr w:type="spellStart"/>
      <w:r w:rsidR="00966CEB">
        <w:t>Flega</w:t>
      </w:r>
      <w:proofErr w:type="spellEnd"/>
      <w:r w:rsidR="00966CEB">
        <w:t xml:space="preserve"> </w:t>
      </w:r>
      <w:proofErr w:type="spellStart"/>
      <w:r w:rsidR="00966CEB">
        <w:t>19</w:t>
      </w:r>
      <w:proofErr w:type="spellEnd"/>
    </w:p>
    <w:p w:rsidRDefault="00FB0B18" w:rsidP="00460051" w:rsidR="007A7923">
      <w:r w:rsidRPr="00FE1051">
        <w:rPr>
          <w:lang w:val="sv-SE"/>
        </w:rPr>
        <w:t xml:space="preserve">- zakonski zastupnik dužnika </w:t>
      </w:r>
      <w:r w:rsidR="00966CEB">
        <w:t>Bojana Ruba Mitrović</w:t>
      </w:r>
      <w:r w:rsidR="00966CEB" w:rsidRPr="00936C9E">
        <w:t xml:space="preserve"> iz </w:t>
      </w:r>
      <w:proofErr w:type="spellStart"/>
      <w:r w:rsidR="00966CEB">
        <w:t>Kujići</w:t>
      </w:r>
      <w:proofErr w:type="spellEnd"/>
      <w:r w:rsidR="00966CEB">
        <w:t xml:space="preserve">, </w:t>
      </w:r>
      <w:proofErr w:type="spellStart"/>
      <w:r w:rsidR="00966CEB">
        <w:t>Kujći</w:t>
      </w:r>
      <w:proofErr w:type="spellEnd"/>
      <w:r w:rsidR="00966CEB">
        <w:t xml:space="preserve"> </w:t>
      </w:r>
      <w:proofErr w:type="spellStart"/>
      <w:r w:rsidR="00966CEB">
        <w:t>18</w:t>
      </w:r>
      <w:proofErr w:type="spellEnd"/>
    </w:p>
    <w:p w:rsidRDefault="005E3EB7" w:rsidP="00460051" w:rsidR="00460051" w:rsidRPr="00FE1051">
      <w:r w:rsidRPr="00FE1051">
        <w:t>- e-Oglasna ploča sudova 8 dana</w:t>
      </w:r>
    </w:p>
    <w:sectPr w:rsidSect="00460051" w:rsidR="00460051" w:rsidRPr="00FE105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11C" w:rsidP="005E3EB7" w:rsidR="00FA311C">
      <w:r>
        <w:separator/>
      </w:r>
    </w:p>
  </w:endnote>
  <w:endnote w:id="0" w:type="continuationSeparator">
    <w:p w:rsidRDefault="00FA311C" w:rsidP="005E3EB7" w:rsidR="00FA31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11C" w:rsidP="005E3EB7" w:rsidR="00FA311C">
      <w:r>
        <w:separator/>
      </w:r>
    </w:p>
  </w:footnote>
  <w:footnote w:id="0" w:type="continuationSeparator">
    <w:p w:rsidRDefault="00FA311C" w:rsidP="005E3EB7" w:rsidR="00FA31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FA311C" w:rsidR="00FA311C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2 St-</w:t>
        </w:r>
        <w:proofErr w:type="spellStart"/>
        <w:r>
          <w:t>194</w:t>
        </w:r>
        <w:proofErr w:type="spellEnd"/>
        <w:r w:rsidRPr="005364F8">
          <w:t>/</w:t>
        </w:r>
        <w:proofErr w:type="spellStart"/>
        <w:r w:rsidRPr="005364F8">
          <w:t>1</w:t>
        </w:r>
        <w:r w:rsidRPr="005176A5">
          <w:t>5</w:t>
        </w:r>
        <w:proofErr w:type="spellEnd"/>
        <w:r w:rsidRPr="005176A5">
          <w:t>-</w:t>
        </w:r>
        <w:r>
          <w:t>3</w:t>
        </w:r>
      </w:p>
    </w:sdtContent>
  </w:sdt>
  <w:p w:rsidRDefault="00FA311C" w:rsidR="00FA31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11C" w:rsidR="00FA311C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966CEB">
      <w:t>892</w:t>
    </w:r>
    <w:proofErr w:type="spellEnd"/>
    <w:r>
      <w:t>/</w:t>
    </w:r>
    <w:proofErr w:type="spellStart"/>
    <w:r>
      <w:t>16</w:t>
    </w:r>
    <w:proofErr w:type="spellEnd"/>
    <w:r>
      <w:t>-</w:t>
    </w:r>
    <w:r w:rsidR="00403B37"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1802"/>
    <w:rsid w:val="00036ADB"/>
    <w:rsid w:val="00067047"/>
    <w:rsid w:val="000D12D6"/>
    <w:rsid w:val="00107DA9"/>
    <w:rsid w:val="00135737"/>
    <w:rsid w:val="001648DC"/>
    <w:rsid w:val="00165E87"/>
    <w:rsid w:val="00185C17"/>
    <w:rsid w:val="001C0810"/>
    <w:rsid w:val="001F671E"/>
    <w:rsid w:val="00254C90"/>
    <w:rsid w:val="00264035"/>
    <w:rsid w:val="002915B0"/>
    <w:rsid w:val="00294BFD"/>
    <w:rsid w:val="002D55AD"/>
    <w:rsid w:val="002E3A56"/>
    <w:rsid w:val="0031240C"/>
    <w:rsid w:val="0032179D"/>
    <w:rsid w:val="00360A6A"/>
    <w:rsid w:val="003732AD"/>
    <w:rsid w:val="003A006D"/>
    <w:rsid w:val="003B74B1"/>
    <w:rsid w:val="003C0D22"/>
    <w:rsid w:val="00403B37"/>
    <w:rsid w:val="00460051"/>
    <w:rsid w:val="00490549"/>
    <w:rsid w:val="004E4073"/>
    <w:rsid w:val="0051365F"/>
    <w:rsid w:val="00515856"/>
    <w:rsid w:val="00516275"/>
    <w:rsid w:val="00533E98"/>
    <w:rsid w:val="00554328"/>
    <w:rsid w:val="00564599"/>
    <w:rsid w:val="00566AAE"/>
    <w:rsid w:val="005E3EB7"/>
    <w:rsid w:val="005F4FD6"/>
    <w:rsid w:val="00610DBF"/>
    <w:rsid w:val="00671C0E"/>
    <w:rsid w:val="00694740"/>
    <w:rsid w:val="006B4F64"/>
    <w:rsid w:val="007A7923"/>
    <w:rsid w:val="007D4D06"/>
    <w:rsid w:val="00803E13"/>
    <w:rsid w:val="00814FDD"/>
    <w:rsid w:val="00816117"/>
    <w:rsid w:val="00855943"/>
    <w:rsid w:val="008C3F42"/>
    <w:rsid w:val="008F173B"/>
    <w:rsid w:val="00966681"/>
    <w:rsid w:val="00966CEB"/>
    <w:rsid w:val="00985388"/>
    <w:rsid w:val="009A04CC"/>
    <w:rsid w:val="009E27CE"/>
    <w:rsid w:val="00B31B75"/>
    <w:rsid w:val="00B33836"/>
    <w:rsid w:val="00B76D83"/>
    <w:rsid w:val="00BE5DC8"/>
    <w:rsid w:val="00C377D1"/>
    <w:rsid w:val="00CB0E63"/>
    <w:rsid w:val="00CB71B0"/>
    <w:rsid w:val="00D14604"/>
    <w:rsid w:val="00D36751"/>
    <w:rsid w:val="00D41ACB"/>
    <w:rsid w:val="00D5275E"/>
    <w:rsid w:val="00DA1E5A"/>
    <w:rsid w:val="00DF28E8"/>
    <w:rsid w:val="00F13DFF"/>
    <w:rsid w:val="00F2299C"/>
    <w:rsid w:val="00FA311C"/>
    <w:rsid w:val="00FA3C40"/>
    <w:rsid w:val="00FB0B18"/>
    <w:rsid w:val="00FE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59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943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943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943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943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59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5943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943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943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943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</izvorni_sadrzaj>
    <derivirana_varijabla naziv="DomainObject.Predmet.Broj_1">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St-892/2016</izvorni_sadrzaj>
    <derivirana_varijabla naziv="DomainObject.Predmet.OznakaBroj_1">St-892/2016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DJEČJI VRTIĆ RIBICE, PULA</izvorni_sadrzaj>
    <derivirana_varijabla naziv="DomainObject.Predmet.ProtustrankaFormated_1">  DJEČJI VRTIĆ RIBICE, PULA</derivirana_varijabla>
  </DomainObject.Predmet.ProtustrankaFormated>
  <DomainObject.Predmet.ProtustrankaFormatedOIB>
    <izvorni_sadrzaj>  DJEČJI VRTIĆ RIBICE, PULA, OIB 99593285493</izvorni_sadrzaj>
    <derivirana_varijabla naziv="DomainObject.Predmet.ProtustrankaFormatedOIB_1">  DJEČJI VRTIĆ RIBICE, PULA, OIB 99593285493</derivirana_varijabla>
  </DomainObject.Predmet.ProtustrankaFormatedOIB>
  <DomainObject.Predmet.ProtustrankaFormatedWithAdress>
    <izvorni_sadrzaj> DJEČJI VRTIĆ RIBICE, PULA, Frane Flega 19, 52100 Pula</izvorni_sadrzaj>
    <derivirana_varijabla naziv="DomainObject.Predmet.ProtustrankaFormatedWithAdress_1"> DJEČJI VRTIĆ RIBICE, PULA, Frane Flega 19, 52100 Pula</derivirana_varijabla>
  </DomainObject.Predmet.ProtustrankaFormatedWithAdress>
  <DomainObject.Predmet.ProtustrankaFormatedWithAdressOIB>
    <izvorni_sadrzaj> DJEČJI VRTIĆ RIBICE, PULA, OIB 99593285493, Frane Flega 19, 52100 Pula</izvorni_sadrzaj>
    <derivirana_varijabla naziv="DomainObject.Predmet.ProtustrankaFormatedWithAdressOIB_1"> DJEČJI VRTIĆ RIBICE, PULA, OIB 99593285493, Frane Flega 19, 52100 Pula</derivirana_varijabla>
  </DomainObject.Predmet.ProtustrankaFormatedWithAdressOIB>
  <DomainObject.Predmet.ProtustrankaWithAdress>
    <izvorni_sadrzaj>DJEČJI VRTIĆ RIBICE, PULA Frane Flega 19, 52100 Pula</izvorni_sadrzaj>
    <derivirana_varijabla naziv="DomainObject.Predmet.ProtustrankaWithAdress_1">DJEČJI VRTIĆ RIBICE, PULA Frane Flega 19, 52100 Pula</derivirana_varijabla>
  </DomainObject.Predmet.ProtustrankaWithAdress>
  <DomainObject.Predmet.ProtustrankaWithAdressOIB>
    <izvorni_sadrzaj>DJEČJI VRTIĆ RIBICE, PULA, OIB 99593285493, Frane Flega 19, 52100 Pula</izvorni_sadrzaj>
    <derivirana_varijabla naziv="DomainObject.Predmet.ProtustrankaWithAdressOIB_1">DJEČJI VRTIĆ RIBICE, PULA, OIB 99593285493, Frane Flega 19, 52100 Pula</derivirana_varijabla>
  </DomainObject.Predmet.ProtustrankaWithAdressOIB>
  <DomainObject.Predmet.ProtustrankaNazivFormated>
    <izvorni_sadrzaj>DJEČJI VRTIĆ RIBICE, PULA</izvorni_sadrzaj>
    <derivirana_varijabla naziv="DomainObject.Predmet.ProtustrankaNazivFormated_1">DJEČJI VRTIĆ RIBICE, PULA</derivirana_varijabla>
  </DomainObject.Predmet.ProtustrankaNazivFormated>
  <DomainObject.Predmet.ProtustrankaNazivFormatedOIB>
    <izvorni_sadrzaj>DJEČJI VRTIĆ RIBICE, PULA, OIB 99593285493</izvorni_sadrzaj>
    <derivirana_varijabla naziv="DomainObject.Predmet.ProtustrankaNazivFormatedOIB_1">DJEČJI VRTIĆ RIBICE, PULA, OIB 99593285493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757844.96</izvorni_sadrzaj>
    <derivirana_varijabla naziv="DomainObject.Predmet.TrenutnaVrijednost_1">757844.96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DJEČJI VRTIĆ RIBICE, PULA</item>
    </izvorni_sadrzaj>
    <derivirana_varijabla naziv="DomainObject.Predmet.ProtuStrankaListFormated_1">
      <item>DJEČJI VRTIĆ RIBICE, PULA</item>
    </derivirana_varijabla>
  </DomainObject.Predmet.ProtuStrankaListFormated>
  <DomainObject.Predmet.ProtuStrankaListFormatedOIB>
    <izvorni_sadrzaj>
      <item>DJEČJI VRTIĆ RIBICE, PULA, OIB 99593285493</item>
    </izvorni_sadrzaj>
    <derivirana_varijabla naziv="DomainObject.Predmet.ProtuStrankaListFormatedOIB_1">
      <item>DJEČJI VRTIĆ RIBICE, PULA, OIB 99593285493</item>
    </derivirana_varijabla>
  </DomainObject.Predmet.ProtuStrankaListFormatedOIB>
  <DomainObject.Predmet.ProtuStrankaListFormatedWithAdress>
    <izvorni_sadrzaj>
      <item>DJEČJI VRTIĆ RIBICE, PULA, Frane Flega 19, 52100 Pula</item>
    </izvorni_sadrzaj>
    <derivirana_varijabla naziv="DomainObject.Predmet.ProtuStrankaListFormatedWithAdress_1">
      <item>DJEČJI VRTIĆ RIBICE, PULA, Frane Flega 19, 52100 Pula</item>
    </derivirana_varijabla>
  </DomainObject.Predmet.ProtuStrankaListFormatedWithAdress>
  <DomainObject.Predmet.ProtuStrankaListFormatedWithAdressOIB>
    <izvorni_sadrzaj>
      <item>DJEČJI VRTIĆ RIBICE, PULA, OIB 99593285493, Frane Flega 19, 52100 Pula</item>
    </izvorni_sadrzaj>
    <derivirana_varijabla naziv="DomainObject.Predmet.ProtuStrankaListFormatedWithAdressOIB_1">
      <item>DJEČJI VRTIĆ RIBICE, PULA, OIB 99593285493, Frane Flega 19, 52100 Pula</item>
    </derivirana_varijabla>
  </DomainObject.Predmet.ProtuStrankaListFormatedWithAdressOIB>
  <DomainObject.Predmet.ProtuStrankaListNazivFormated>
    <izvorni_sadrzaj>
      <item>DJEČJI VRTIĆ RIBICE, PULA</item>
    </izvorni_sadrzaj>
    <derivirana_varijabla naziv="DomainObject.Predmet.ProtuStrankaListNazivFormated_1">
      <item>DJEČJI VRTIĆ RIBICE, PULA</item>
    </derivirana_varijabla>
  </DomainObject.Predmet.ProtuStrankaListNazivFormated>
  <DomainObject.Predmet.ProtuStrankaListNazivFormatedOIB>
    <izvorni_sadrzaj>
      <item>DJEČJI VRTIĆ RIBICE, PULA, OIB 99593285493</item>
    </izvorni_sadrzaj>
    <derivirana_varijabla naziv="DomainObject.Predmet.ProtuStrankaListNazivFormatedOIB_1">
      <item>DJEČJI VRTIĆ RIBICE, PULA, OIB 99593285493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DJEČJI VRTIĆ RIBICE, PULA</izvorni_sadrzaj>
    <derivirana_varijabla naziv="DomainObject.Predmet.ProtustrankaIDrugi_1">DJEČJI VRTIĆ RIBICE,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DJEČJI VRTIĆ RIBICE, PULA, OIB 99593285493, Frane Flega 19, 52100 Pula</izvorni_sadrzaj>
    <derivirana_varijabla naziv="DomainObject.Predmet.ProtustrankaIDrugiAdressOIB_1">DJEČJI VRTIĆ RIBICE, PULA, OIB 99593285493, Frane Flega 19,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DJEČJI VRTIĆ RIBICE, PULA</item>
    </izvorni_sadrzaj>
    <derivirana_varijabla naziv="DomainObject.Predmet.SudioniciListNaziv_1">
      <item>FINANCIJSKA AGENCIJA, RC RIJEKA, PODRUŽNICA PULA, PULA</item>
      <item>DJEČJI VRTIĆ RIBICE,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DJEČJI VRTIĆ RIBICE, PULA, OIB 99593285493, Frane Flega 19,52100 Pula</item>
    </izvorni_sadrzaj>
    <derivirana_varijabla naziv="DomainObject.Predmet.SudioniciListAdressOIB_1">
      <item>FINANCIJSKA AGENCIJA, RC RIJEKA, PODRUŽNICA PULA, PULA, OIB 85821130368, Giardini 5,52100 Pula</item>
      <item>DJEČJI VRTIĆ RIBICE, PULA, OIB 99593285493, Frane Flega 19,52100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99593285493</item>
    </izvorni_sadrzaj>
    <derivirana_varijabla naziv="DomainObject.Predmet.SudioniciListNazivOIB_1">
      <item>, OIB 85821130368</item>
      <item>, OIB 99593285493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1341</properties:Characters>
  <properties:Lines>46</properties:Lines>
  <properties:Paragraphs>22</properties:Paragraphs>
  <properties:TotalTime>146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cp:lastPrinted>2016-04-11T12:58:00Z</cp:lastPrinted>
  <dcterms:modified xmlns:xsi="http://www.w3.org/2001/XMLSchema-instance" xsi:type="dcterms:W3CDTF">2016-07-20T08:05:00Z</dcterms:modified>
  <cp:revision>53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