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8516" w14:paraId="3588516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041E89" w:rsidR="009E3A0B" w:rsidRPr="00041E89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6F0675">
        <w:t xml:space="preserve"> </w:t>
      </w:r>
      <w:r w:rsidR="00FB2A54" w:rsidRPr="00FB2A54">
        <w:rPr>
          <w:sz w:val="23"/>
          <w:szCs w:val="23"/>
        </w:rPr>
        <w:t>DREAM CONSULTING d.o.o. Pula, Veronska 6, OIB: 09923388483</w:t>
      </w:r>
      <w:r w:rsidRPr="009E3A0B">
        <w:t xml:space="preserve">, </w:t>
      </w:r>
      <w:r w:rsidR="00897AD1">
        <w:t>24</w:t>
      </w:r>
      <w:r w:rsidRPr="009E3A0B">
        <w:t xml:space="preserve">. </w:t>
      </w:r>
      <w:r w:rsidR="00897AD1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FB2A54" w:rsidRPr="00FB2A54">
        <w:rPr>
          <w:sz w:val="23"/>
          <w:szCs w:val="23"/>
        </w:rPr>
        <w:t>DREAM CONSULTING d.o.o. Pula, Veronska 6, OIB: 09923388483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FB2A54">
        <w:rPr>
          <w:sz w:val="23"/>
          <w:szCs w:val="23"/>
        </w:rPr>
        <w:t>157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FB2A54">
        <w:rPr>
          <w:sz w:val="23"/>
          <w:szCs w:val="23"/>
          <w:lang w:val="pl-PL"/>
        </w:rPr>
        <w:t xml:space="preserve">nije pristupio nitko.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97AD1">
        <w:rPr>
          <w:sz w:val="23"/>
          <w:szCs w:val="23"/>
        </w:rPr>
        <w:t>24</w:t>
      </w:r>
      <w:r>
        <w:rPr>
          <w:sz w:val="23"/>
          <w:szCs w:val="23"/>
        </w:rPr>
        <w:t xml:space="preserve">. </w:t>
      </w:r>
      <w:r w:rsidR="00897AD1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97AD1">
        <w:t>24</w:t>
      </w:r>
      <w:r>
        <w:t xml:space="preserve">. </w:t>
      </w:r>
      <w:r w:rsidR="00897AD1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FB2A54">
      <w:t>157/2019-12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41E89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39A"/>
    <w:rsid w:val="00513D3B"/>
    <w:rsid w:val="00517554"/>
    <w:rsid w:val="00573A0F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97AD1"/>
    <w:rsid w:val="008A5B53"/>
    <w:rsid w:val="008A7FC8"/>
    <w:rsid w:val="008B17C9"/>
    <w:rsid w:val="008D7BC5"/>
    <w:rsid w:val="00904265"/>
    <w:rsid w:val="009166F2"/>
    <w:rsid w:val="00934C14"/>
    <w:rsid w:val="009517BB"/>
    <w:rsid w:val="0099312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BE491F"/>
    <w:rsid w:val="00C41BF3"/>
    <w:rsid w:val="00C760BB"/>
    <w:rsid w:val="00CF0321"/>
    <w:rsid w:val="00CF0462"/>
    <w:rsid w:val="00CF1C38"/>
    <w:rsid w:val="00D066A2"/>
    <w:rsid w:val="00D07557"/>
    <w:rsid w:val="00DA4079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2A54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CONSULTING d.o.o. PULA zastupanog po punomoćniku Leonardo Luca Chiappelli</izvorni_sadrzaj>
    <derivirana_varijabla naziv="DomainObject.Predmet.ProtustrankaFormated_1">  DREAM CONSULTING d.o.o. PULA zastupanog po punomoćniku Leonardo Luca Chiappelli</derivirana_varijabla>
  </DomainObject.Predmet.ProtustrankaFormated>
  <DomainObject.Predmet.ProtustrankaFormatedOIB>
    <izvorni_sadrzaj>  DREAM CONSULTING d.o.o. PULA, OIB 09923388483 zastupanog po punomoćniku Leonardo Luca Chiappelli</izvorni_sadrzaj>
    <derivirana_varijabla naziv="DomainObject.Predmet.ProtustrankaFormatedOIB_1">  DREAM CONSULTING d.o.o. PULA, OIB 09923388483 zastupanog po punomoćniku Leonardo Luca Chiappelli</derivirana_varijabla>
  </DomainObject.Predmet.ProtustrankaFormatedOIB>
  <DomainObject.Predmet.ProtustrankaFormatedWithAdress>
    <izvorni_sadrzaj> DREAM CONSULTING d.o.o. PULA, Veronska 6, 52100 Pula zastupanog po punomoćniku Leonardo Luca Chiappelli</izvorni_sadrzaj>
    <derivirana_varijabla naziv="DomainObject.Predmet.ProtustrankaFormatedWithAdress_1"> DREAM CONSULTING d.o.o. PULA, Veronska 6, 52100 Pula zastupanog po punomoćniku Leonardo Luca Chiappelli</derivirana_varijabla>
  </DomainObject.Predmet.ProtustrankaFormatedWithAdress>
  <DomainObject.Predmet.ProtustrankaFormatedWithAdressOIB>
    <izvorni_sadrzaj> DREAM CONSULTING d.o.o. PULA, OIB 09923388483, Veronska 6, 52100 Pula zastupanog po punomoćniku Leonardo Luca Chiappelli</izvorni_sadrzaj>
    <derivirana_varijabla naziv="DomainObject.Predmet.ProtustrankaFormatedWithAdressOIB_1"> DREAM CONSULTING d.o.o. PULA, OIB 09923388483, Veronska 6, 52100 Pula zastupanog po punomoćniku Leonardo Luca Chiappelli</derivirana_varijabla>
  </DomainObject.Predmet.ProtustrankaFormatedWithAdressOIB>
  <DomainObject.Predmet.ProtustrankaWithAdress>
    <izvorni_sadrzaj>DREAM CONSULTING d.o.o. PULA Veronska 6, 52100 Pula</izvorni_sadrzaj>
    <derivirana_varijabla naziv="DomainObject.Predmet.ProtustrankaWithAdress_1">DREAM CONSULTING d.o.o. PULA Veronska 6, 52100 Pula</derivirana_varijabla>
  </DomainObject.Predmet.ProtustrankaWithAdress>
  <DomainObject.Predmet.ProtustrankaWithAdressOIB>
    <izvorni_sadrzaj>DREAM CONSULTING d.o.o. PULA, OIB 09923388483, Veronska 6, 52100 Pula</izvorni_sadrzaj>
    <derivirana_varijabla naziv="DomainObject.Predmet.ProtustrankaWithAdressOIB_1">DREAM CONSULTING d.o.o. PULA, OIB 09923388483, Veronska 6, 52100 Pula</derivirana_varijabla>
  </DomainObject.Predmet.ProtustrankaWithAdressOIB>
  <DomainObject.Predmet.ProtustrankaNazivFormated>
    <izvorni_sadrzaj>DREAM CONSULTING d.o.o. PULA</izvorni_sadrzaj>
    <derivirana_varijabla naziv="DomainObject.Predmet.ProtustrankaNazivFormated_1">DREAM CONSULTING d.o.o. PULA</derivirana_varijabla>
  </DomainObject.Predmet.ProtustrankaNazivFormated>
  <DomainObject.Predmet.ProtustrankaNazivFormatedOIB>
    <izvorni_sadrzaj>DREAM CONSULTING d.o.o. PULA, OIB 09923388483</izvorni_sadrzaj>
    <derivirana_varijabla naziv="DomainObject.Predmet.ProtustrankaNazivFormatedOIB_1">DREAM CONSULTING d.o.o. PULA, OIB 09923388483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103706.06</izvorni_sadrzaj>
    <derivirana_varijabla naziv="DomainObject.Predmet.TrenutnaVrijednost_1">103706.06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DREAM CONSULTING d.o.o. PULA zastupanog po punomoćniku Leonardo Luca Chiappelli</item>
    </izvorni_sadrzaj>
    <derivirana_varijabla naziv="DomainObject.Predmet.ProtuStrankaListFormated_1">
      <item>DREAM CONSULTING d.o.o. PULA zastupanog po punomoćniku Leonardo Luca Chiappelli</item>
    </derivirana_varijabla>
  </DomainObject.Predmet.ProtuStrankaListFormated>
  <DomainObject.Predmet.ProtuStrankaListFormatedOIB>
    <izvorni_sadrzaj>
      <item>DREAM CONSULTING d.o.o. PULA, OIB 09923388483 zastupanog po punomoćniku Leonardo Luca Chiappelli</item>
    </izvorni_sadrzaj>
    <derivirana_varijabla naziv="DomainObject.Predmet.ProtuStrankaListFormatedOIB_1">
      <item>DREAM CONSULTING d.o.o. PULA, OIB 09923388483 zastupanog po punomoćniku Leonardo Luca Chiappelli</item>
    </derivirana_varijabla>
  </DomainObject.Predmet.ProtuStrankaListFormatedOIB>
  <DomainObject.Predmet.ProtuStrankaListFormatedWithAdress>
    <izvorni_sadrzaj>
      <item>DREAM CONSULTING d.o.o. PULA, Veronska 6, 52100 Pula zastupanog po punomoćniku Leonardo Luca Chiappelli</item>
    </izvorni_sadrzaj>
    <derivirana_varijabla naziv="DomainObject.Predmet.ProtuStrankaListFormatedWithAdress_1">
      <item>DREAM CONSULTING d.o.o. PULA, Veronska 6, 52100 Pula zastupanog po punomoćniku Leonardo Luca Chiappelli</item>
    </derivirana_varijabla>
  </DomainObject.Predmet.ProtuStrankaListFormatedWithAdress>
  <DomainObject.Predmet.ProtuStrankaListFormatedWithAdressOIB>
    <izvorni_sadrzaj>
      <item>DREAM CONSULTING d.o.o. PULA, OIB 09923388483, Veronska 6, 52100 Pula zastupanog po punomoćniku Leonardo Luca Chiappelli</item>
    </izvorni_sadrzaj>
    <derivirana_varijabla naziv="DomainObject.Predmet.ProtuStrankaListFormatedWithAdressOIB_1">
      <item>DREAM CONSULTING d.o.o. PULA, OIB 09923388483, Veronska 6, 52100 Pula zastupanog po punomoćniku Leonardo Luca Chiappelli</item>
    </derivirana_varijabla>
  </DomainObject.Predmet.ProtuStrankaListFormatedWithAdressOIB>
  <DomainObject.Predmet.ProtuStrankaListNazivFormated>
    <izvorni_sadrzaj>
      <item>DREAM CONSULTING d.o.o. PULA</item>
    </izvorni_sadrzaj>
    <derivirana_varijabla naziv="DomainObject.Predmet.ProtuStrankaListNazivFormated_1">
      <item>DREAM CONSULTING d.o.o. PULA</item>
    </derivirana_varijabla>
  </DomainObject.Predmet.ProtuStrankaListNazivFormated>
  <DomainObject.Predmet.ProtuStrankaListNazivFormatedOIB>
    <izvorni_sadrzaj>
      <item>DREAM CONSULTING d.o.o. PULA, OIB 09923388483</item>
    </izvorni_sadrzaj>
    <derivirana_varijabla naziv="DomainObject.Predmet.ProtuStrankaListNazivFormatedOIB_1">
      <item>DREAM CONSULTING d.o.o. PULA, OIB 09923388483</item>
    </derivirana_varijabla>
  </DomainObject.Predmet.ProtuStrankaListNazivFormatedOIB>
  <DomainObject.Predmet.OstaliListFormated>
    <izvorni_sadrzaj>
      <item>Leonardo Luca Chiappelli punomoćnik sudionika u postupku DREAM CONSULTING d.o.o. PULA</item>
    </izvorni_sadrzaj>
    <derivirana_varijabla naziv="DomainObject.Predmet.OstaliListFormated_1">
      <item>Leonardo Luca Chiappelli punomoćnik sudionika u postupku DREAM CONSULTING d.o.o. PULA</item>
    </derivirana_varijabla>
  </DomainObject.Predmet.OstaliListFormated>
  <DomainObject.Predmet.OstaliListFormatedOIB>
    <izvorni_sadrzaj>
      <item>Leonardo Luca Chiappelli, OIB 20951419159 punomoćnik sudionika u postupku DREAM CONSULTING d.o.o. PULA</item>
    </izvorni_sadrzaj>
    <derivirana_varijabla naziv="DomainObject.Predmet.OstaliListFormatedOIB_1">
      <item>Leonardo Luca Chiappelli, OIB 20951419159 punomoćnik sudionika u postupku DREAM CONSULTING d.o.o. PULA</item>
    </derivirana_varijabla>
  </DomainObject.Predmet.OstaliListFormatedOIB>
  <DomainObject.Predmet.OstaliListFormatedWithAdress>
    <izvorni_sadrzaj>
      <item>Leonardo Luca Chiappelli, Fažanska Cesta 10/A, 52100 Fažana punomoćnik sudionika u postupku DREAM CONSULTING d.o.o. PULA</item>
    </izvorni_sadrzaj>
    <derivirana_varijabla naziv="DomainObject.Predmet.OstaliListFormatedWithAdress_1">
      <item>Leonardo Luca Chiappelli, Fažanska Cesta 10/A, 52100 Fažana punomoćnik sudionika u postupku DREAM CONSULTING d.o.o. PULA</item>
    </derivirana_varijabla>
  </DomainObject.Predmet.OstaliListFormatedWithAdress>
  <DomainObject.Predmet.OstaliListFormatedWithAdressOIB>
    <izvorni_sadrzaj>
      <item>Leonardo Luca Chiappelli, OIB 20951419159, Fažanska Cesta 10/A, 52100 Fažana punomoćnik sudionika u postupku DREAM CONSULTING d.o.o. PULA</item>
    </izvorni_sadrzaj>
    <derivirana_varijabla naziv="DomainObject.Predmet.OstaliListFormatedWithAdressOIB_1">
      <item>Leonardo Luca Chiappelli, OIB 20951419159, Fažanska Cesta 10/A, 52100 Fažana punomoćnik sudionika u postupku DREAM CONSULTING d.o.o. PULA</item>
    </derivirana_varijabla>
  </DomainObject.Predmet.OstaliListFormatedWithAdressOIB>
  <DomainObject.Predmet.OstaliListNazivFormated>
    <izvorni_sadrzaj>
      <item>Leonardo Luca Chiappelli</item>
    </izvorni_sadrzaj>
    <derivirana_varijabla naziv="DomainObject.Predmet.OstaliListNazivFormated_1">
      <item>Leonardo Luca Chiappelli</item>
    </derivirana_varijabla>
  </DomainObject.Predmet.OstaliListNazivFormated>
  <DomainObject.Predmet.OstaliListNazivFormatedOIB>
    <izvorni_sadrzaj>
      <item>Leonardo Luca Chiappelli, OIB 20951419159</item>
    </izvorni_sadrzaj>
    <derivirana_varijabla naziv="DomainObject.Predmet.OstaliListNazivFormatedOIB_1">
      <item>Leonardo Luca Chiappelli, OIB 20951419159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DREAM CONSULTING d.o.o. PULA</izvorni_sadrzaj>
    <derivirana_varijabla naziv="DomainObject.Predmet.ProtustrankaIDrugi_1">DREAM CONSULTING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DREAM CONSULTING d.o.o. PULA, OIB 09923388483, Veronska 6, 52100 Pula</izvorni_sadrzaj>
    <derivirana_varijabla naziv="DomainObject.Predmet.ProtustrankaIDrugiAdressOIB_1">DREAM CONSULTING d.o.o. PULA, OIB 09923388483, Veronska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DREAM CONSULTING d.o.o. PULA</item>
      <item>Leonardo Luca Chiappelli</item>
    </izvorni_sadrzaj>
    <derivirana_varijabla naziv="DomainObject.Predmet.SudioniciListNaziv_1">
      <item>FINANCIJSKA AGENCIJA, RC RIJEKA, PODRUŽNICA PULA, PULA</item>
      <item>DREAM CONSULTING d.o.o. PULA</item>
      <item>Leonardo Luca Chiappelli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izvorni_sadrzaj>
    <derivirana_varijabla naziv="DomainObject.Predmet.SudioniciListAdressOIB_1"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09923388483</item>
      <item>, OIB 20951419159</item>
    </izvorni_sadrzaj>
    <derivirana_varijabla naziv="DomainObject.Predmet.SudioniciListNazivOIB_1">
      <item>, OIB 85821130368</item>
      <item>, OIB 09923388483</item>
      <item>, OIB 20951419159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St-157/2019-4</izvorni_sadrzaj>
    <derivirana_varijabla naziv="DomainObject.PredzadnjaOdlukaIzPredmeta.Oznaka_1">St-157/2019-4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2018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2019-05-24T07:36:00Z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2019-05-24T07:37:00Z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(ST-157-2019-12.docx)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