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669ba" w14:paraId="71669b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</w:t>
      </w:r>
      <w:r w:rsidR="00E3459F">
        <w:rPr>
          <w:b/>
          <w:sz w:val="22"/>
          <w:szCs w:val="22"/>
        </w:rPr>
        <w:t>706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E3459F">
        <w:rPr>
          <w:b/>
          <w:sz w:val="22"/>
          <w:szCs w:val="22"/>
        </w:rPr>
        <w:t>ZELUS KORČULA d.o.o., OIB: 89144777360</w:t>
      </w:r>
      <w:r w:rsidR="005B68D4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79356B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E3459F">
        <w:rPr>
          <w:b/>
          <w:sz w:val="22"/>
          <w:szCs w:val="22"/>
        </w:rPr>
        <w:t>ZELUS KORČULA d.o.o., OIB: 89144777360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E3459F">
        <w:rPr>
          <w:sz w:val="22"/>
          <w:szCs w:val="22"/>
        </w:rPr>
        <w:t>883.271,27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CC317C">
        <w:rPr>
          <w:sz w:val="22"/>
          <w:szCs w:val="22"/>
        </w:rPr>
        <w:t>9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1637"/>
    <w:rsid w:val="00011D60"/>
    <w:rsid w:val="00021F46"/>
    <w:rsid w:val="000E02C6"/>
    <w:rsid w:val="00166031"/>
    <w:rsid w:val="00167F2F"/>
    <w:rsid w:val="001924E7"/>
    <w:rsid w:val="001D333B"/>
    <w:rsid w:val="00247B04"/>
    <w:rsid w:val="003F7AB1"/>
    <w:rsid w:val="00447F0F"/>
    <w:rsid w:val="004E2A1F"/>
    <w:rsid w:val="00524761"/>
    <w:rsid w:val="005B68D4"/>
    <w:rsid w:val="005C6896"/>
    <w:rsid w:val="005D3F65"/>
    <w:rsid w:val="006D4923"/>
    <w:rsid w:val="006F0D91"/>
    <w:rsid w:val="00731956"/>
    <w:rsid w:val="00745BAA"/>
    <w:rsid w:val="007615C9"/>
    <w:rsid w:val="0079356B"/>
    <w:rsid w:val="007C71CF"/>
    <w:rsid w:val="007D1F61"/>
    <w:rsid w:val="008B1FE5"/>
    <w:rsid w:val="008B566A"/>
    <w:rsid w:val="008C0104"/>
    <w:rsid w:val="0097426B"/>
    <w:rsid w:val="009C5A5C"/>
    <w:rsid w:val="00A1036C"/>
    <w:rsid w:val="00AC519C"/>
    <w:rsid w:val="00B77B32"/>
    <w:rsid w:val="00BC4DFC"/>
    <w:rsid w:val="00C50B45"/>
    <w:rsid w:val="00C76815"/>
    <w:rsid w:val="00CC0333"/>
    <w:rsid w:val="00CC317C"/>
    <w:rsid w:val="00D029E5"/>
    <w:rsid w:val="00D27B9D"/>
    <w:rsid w:val="00DC4089"/>
    <w:rsid w:val="00E16B86"/>
    <w:rsid w:val="00E3459F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St-706/2015-6</izvorni_sadrzaj>
    <derivirana_varijabla naziv="DomainObject.Oznaka_1">St-706/2015-6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 1 SZ</izvorni_sadrzaj>
    <derivirana_varijabla naziv="DomainObject.Predmet.Opis_1">ČL. 444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ZELUS KORČULA d.o.o. za trgovinu, ugostiteljstvo i pomorska agencija</izvorni_sadrzaj>
    <derivirana_varijabla naziv="DomainObject.Predmet.ProtustrankaFormated_1">  ZELUS KORČULA d.o.o. za trgovinu, ugostiteljstvo i pomorska agencija</derivirana_varijabla>
  </DomainObject.Predmet.ProtustrankaFormated>
  <DomainObject.Predmet.ProtustrankaFormatedOIB>
    <izvorni_sadrzaj>  ZELUS KORČULA d.o.o. za trgovinu, ugostiteljstvo i pomorska agencija, OIB 89144777360</izvorni_sadrzaj>
    <derivirana_varijabla naziv="DomainObject.Predmet.ProtustrankaFormatedOIB_1">  ZELUS KORČULA d.o.o. za trgovinu, ugostiteljstvo i pomorska agencija, OIB 89144777360</derivirana_varijabla>
  </DomainObject.Predmet.ProtustrankaFormatedOIB>
  <DomainObject.Predmet.ProtustrankaFormatedWithAdress>
    <izvorni_sadrzaj> ZELUS KORČULA d.o.o. za trgovinu, ugostiteljstvo i pomorska agencija, Lumbarda 226, 20260 Lumbarda</izvorni_sadrzaj>
    <derivirana_varijabla naziv="DomainObject.Predmet.ProtustrankaFormatedWithAdress_1"> ZELUS KORČULA d.o.o. za trgovinu, ugostiteljstvo i pomorska agencija, Lumbarda 226, 20260 Lumbarda</derivirana_varijabla>
  </DomainObject.Predmet.ProtustrankaFormatedWithAdress>
  <DomainObject.Predmet.ProtustrankaFormatedWithAdressOIB>
    <izvorni_sadrzaj> ZELUS KORČULA d.o.o. za trgovinu, ugostiteljstvo i pomorska agencija, OIB 89144777360, Lumbarda 226, 20260 Lumbarda</izvorni_sadrzaj>
    <derivirana_varijabla naziv="DomainObject.Predmet.ProtustrankaFormatedWithAdressOIB_1"> ZELUS KORČULA d.o.o. za trgovinu, ugostiteljstvo i pomorska agencija, OIB 89144777360, Lumbarda 226, 20260 Lumbarda</derivirana_varijabla>
  </DomainObject.Predmet.ProtustrankaFormatedWithAdressOIB>
  <DomainObject.Predmet.ProtustrankaWithAdress>
    <izvorni_sadrzaj>ZELUS KORČULA d.o.o. za trgovinu, ugostiteljstvo i pomorska agencija Lumbarda 226, 20260 Lumbarda</izvorni_sadrzaj>
    <derivirana_varijabla naziv="DomainObject.Predmet.ProtustrankaWithAdress_1">ZELUS KORČULA d.o.o. za trgovinu, ugostiteljstvo i pomorska agencija Lumbarda 226, 20260 Lumbarda</derivirana_varijabla>
  </DomainObject.Predmet.ProtustrankaWithAdress>
  <DomainObject.Predmet.ProtustrankaWithAdressOIB>
    <izvorni_sadrzaj>ZELUS KORČULA d.o.o. za trgovinu, ugostiteljstvo i pomorska agencija, OIB 89144777360, Lumbarda 226, 20260 Lumbarda</izvorni_sadrzaj>
    <derivirana_varijabla naziv="DomainObject.Predmet.ProtustrankaWithAdressOIB_1">ZELUS KORČULA d.o.o. za trgovinu, ugostiteljstvo i pomorska agencija, OIB 89144777360, Lumbarda 226, 20260 Lumbarda</derivirana_varijabla>
  </DomainObject.Predmet.ProtustrankaWithAdressOIB>
  <DomainObject.Predmet.ProtustrankaNazivFormated>
    <izvorni_sadrzaj>ZELUS KORČULA d.o.o. za trgovinu, ugostiteljstvo i pomorska agencija</izvorni_sadrzaj>
    <derivirana_varijabla naziv="DomainObject.Predmet.ProtustrankaNazivFormated_1">ZELUS KORČULA d.o.o. za trgovinu, ugostiteljstvo i pomorska agencija</derivirana_varijabla>
  </DomainObject.Predmet.ProtustrankaNazivFormated>
  <DomainObject.Predmet.ProtustrankaNazivFormatedOIB>
    <izvorni_sadrzaj>ZELUS KORČULA d.o.o. za trgovinu, ugostiteljstvo i pomorska agencija, OIB 89144777360</izvorni_sadrzaj>
    <derivirana_varijabla naziv="DomainObject.Predmet.ProtustrankaNazivFormatedOIB_1">ZELUS KORČULA d.o.o. za trgovinu, ugostiteljstvo i pomorska agencija, OIB 89144777360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883271.27</izvorni_sadrzaj>
    <derivirana_varijabla naziv="DomainObject.Predmet.TrenutnaVrijednost_1">883271.27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ZELUS KORČULA d.o.o. za trgovinu, ugostiteljstvo i pomorska agencija</item>
    </izvorni_sadrzaj>
    <derivirana_varijabla naziv="DomainObject.Predmet.ProtuStrankaListFormated_1">
      <item>ZELUS KORČULA d.o.o. za trgovinu, ugostiteljstvo i pomorska agencija</item>
    </derivirana_varijabla>
  </DomainObject.Predmet.ProtuStrankaListFormated>
  <DomainObject.Predmet.ProtuStrankaListFormatedOIB>
    <izvorni_sadrzaj>
      <item>ZELUS KORČULA d.o.o. za trgovinu, ugostiteljstvo i pomorska agencija, OIB 89144777360</item>
    </izvorni_sadrzaj>
    <derivirana_varijabla naziv="DomainObject.Predmet.ProtuStrankaListFormatedOIB_1">
      <item>ZELUS KORČULA d.o.o. za trgovinu, ugostiteljstvo i pomorska agencija, OIB 89144777360</item>
    </derivirana_varijabla>
  </DomainObject.Predmet.ProtuStrankaListFormatedOIB>
  <DomainObject.Predmet.ProtuStrankaListFormatedWithAdress>
    <izvorni_sadrzaj>
      <item>ZELUS KORČULA d.o.o. za trgovinu, ugostiteljstvo i pomorska agencija, Lumbarda 226, 20260 Lumbarda</item>
    </izvorni_sadrzaj>
    <derivirana_varijabla naziv="DomainObject.Predmet.ProtuStrankaListFormatedWithAdress_1">
      <item>ZELUS KORČULA d.o.o. za trgovinu, ugostiteljstvo i pomorska agencija, Lumbarda 226, 20260 Lumbarda</item>
    </derivirana_varijabla>
  </DomainObject.Predmet.ProtuStrankaListFormatedWithAdress>
  <DomainObject.Predmet.ProtuStrankaListFormatedWithAdressOIB>
    <izvorni_sadrzaj>
      <item>ZELUS KORČULA d.o.o. za trgovinu, ugostiteljstvo i pomorska agencija, OIB 89144777360, Lumbarda 226, 20260 Lumbarda</item>
    </izvorni_sadrzaj>
    <derivirana_varijabla naziv="DomainObject.Predmet.ProtuStrankaListFormatedWithAdressOIB_1">
      <item>ZELUS KORČULA d.o.o. za trgovinu, ugostiteljstvo i pomorska agencija, OIB 89144777360, Lumbarda 226, 20260 Lumbarda</item>
    </derivirana_varijabla>
  </DomainObject.Predmet.ProtuStrankaListFormatedWithAdressOIB>
  <DomainObject.Predmet.ProtuStrankaListNazivFormated>
    <izvorni_sadrzaj>
      <item>ZELUS KORČULA d.o.o. za trgovinu, ugostiteljstvo i pomorska agencija</item>
    </izvorni_sadrzaj>
    <derivirana_varijabla naziv="DomainObject.Predmet.ProtuStrankaListNazivFormated_1">
      <item>ZELUS KORČULA d.o.o. za trgovinu, ugostiteljstvo i pomorska agencija</item>
    </derivirana_varijabla>
  </DomainObject.Predmet.ProtuStrankaListNazivFormated>
  <DomainObject.Predmet.ProtuStrankaListNazivFormatedOIB>
    <izvorni_sadrzaj>
      <item>ZELUS KORČULA d.o.o. za trgovinu, ugostiteljstvo i pomorska agencija, OIB 89144777360</item>
    </izvorni_sadrzaj>
    <derivirana_varijabla naziv="DomainObject.Predmet.ProtuStrankaListNazivFormatedOIB_1">
      <item>ZELUS KORČULA d.o.o. za trgovinu, ugostiteljstvo i pomorska agencija, OIB 89144777360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St-706/2015-6</izvorni_sadrzaj>
    <derivirana_varijabla naziv="DomainObject.PoslovniBrojDokumenta_1">St-706/2015-6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ZELUS KORČULA d.o.o. za trgovinu, ugostiteljstvo i pomorska agencija</izvorni_sadrzaj>
    <derivirana_varijabla naziv="DomainObject.Predmet.ProtustrankaIDrugi_1">ZELUS KORČULA d.o.o. za trgovinu, ugostiteljstvo i pomorska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ZELUS KORČULA d.o.o. za trgovinu, ugostiteljstvo i pomorska agencija, OIB 89144777360, Lumbarda 226, 20260 Lumbarda</izvorni_sadrzaj>
    <derivirana_varijabla naziv="DomainObject.Predmet.ProtustrankaIDrugiAdressOIB_1">ZELUS KORČULA d.o.o. za trgovinu, ugostiteljstvo i pomorska agencija, OIB 89144777360, Lumbarda 226, 20260 Lumbarda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ZELUS KORČULA d.o.o. za trgovinu, ugostiteljstvo i pomorska agencija</item>
    </izvorni_sadrzaj>
    <derivirana_varijabla naziv="DomainObject.Predmet.SudioniciListNaziv_1">
      <item>FINA RC SPLIT, PODRUŽNICA DUBROVNIK</item>
      <item>ZELUS KORČULA d.o.o. za trgovinu, ugostiteljstvo i pomorska agencija</item>
    </derivirana_varijabla>
  </DomainObject.Predmet.SudioniciListNaziv>
  <DomainObject.Predmet.SudioniciListAdressOIB>
    <izvorni_sadrzaj>
      <item>FINA RC SPLIT, PODRUŽNICA DUBROVNIK, OIB 85821130368, VUKOVARSKA 2,20000 Dubrovnik</item>
      <item>ZELUS KORČULA d.o.o. za trgovinu, ugostiteljstvo i pomorska agencija, OIB 89144777360, Lumbarda 226,20260 Lumbarda</item>
    </izvorni_sadrzaj>
    <derivirana_varijabla naziv="DomainObject.Predmet.SudioniciListAdressOIB_1">
      <item>FINA RC SPLIT, PODRUŽNICA DUBROVNIK, OIB 85821130368, VUKOVARSKA 2,20000 Dubrovnik</item>
      <item>ZELUS KORČULA d.o.o. za trgovinu, ugostiteljstvo i pomorska agencija, OIB 89144777360, Lumbarda 226,20260 Lumbarda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89144777360</item>
    </izvorni_sadrzaj>
    <derivirana_varijabla naziv="DomainObject.Predmet.SudioniciListNazivOIB_1">
      <item>, OIB 85821130368</item>
      <item>, OIB 89144777360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1568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2016-01-19T11:44:00Z</dcterms:created>
  <dc:creator>Mirjana Mihović</dc:creator>
  <cp:lastModifiedBy>Mara Marčinko</cp:lastModifiedBy>
  <cp:lastPrinted>2016-01-19T11:44:00Z</cp:lastPrinted>
  <dcterms:modified xmlns:xsi="http://www.w3.org/2001/XMLSchema-instance" xsi:type="dcterms:W3CDTF">2016-01-19T11:52:00Z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