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8081" w14:paraId="a08808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B53F1">
        <w:t>956/15-4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FB53F1" w:rsidRPr="00FB53F1">
        <w:t>TA-TEK d.o.o.</w:t>
      </w:r>
      <w:r w:rsidR="00FB53F1">
        <w:t xml:space="preserve"> Zagreb, Vrhovec 241a </w:t>
      </w:r>
      <w:r w:rsidR="00180C32">
        <w:t xml:space="preserve">MBS: </w:t>
      </w:r>
      <w:r w:rsidR="00FB53F1" w:rsidRPr="00FB53F1">
        <w:t>080256262</w:t>
      </w:r>
      <w:r w:rsidR="00547E90">
        <w:t xml:space="preserve"> </w:t>
      </w:r>
      <w:r w:rsidR="00180C32">
        <w:t>OIB:</w:t>
      </w:r>
      <w:r w:rsidR="00FB53F1" w:rsidRPr="00FB53F1">
        <w:t xml:space="preserve"> 01394240394</w:t>
      </w:r>
      <w:r w:rsidR="00FB53F1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547E90" w:rsidP="008848AD" w:rsidR="00547E9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FB53F1">
        <w:t>Maksimilijan Vazdar, Zagreb, Vrhovec 241a OIB: 01037004955</w:t>
      </w:r>
      <w:r w:rsidR="00547E90">
        <w:t xml:space="preserve"> </w:t>
      </w:r>
      <w:r w:rsidR="00975664">
        <w:t xml:space="preserve"> </w:t>
      </w:r>
      <w:r w:rsidR="00B232AC">
        <w:t xml:space="preserve"> </w:t>
      </w:r>
      <w:r w:rsidR="00F76D5A">
        <w:t xml:space="preserve">- osoba ovlaštena </w:t>
      </w:r>
      <w:r>
        <w:t xml:space="preserve">za zastupanje dužnika </w:t>
      </w:r>
      <w:r w:rsidR="00FB53F1" w:rsidRPr="00FB53F1">
        <w:t>TA-TEK d.o.o.</w:t>
      </w:r>
      <w:r w:rsidR="00FB53F1">
        <w:t xml:space="preserve"> Zagreb, Vrhovec 241a MBS: </w:t>
      </w:r>
      <w:r w:rsidR="00FB53F1" w:rsidRPr="00FB53F1">
        <w:t>080256262</w:t>
      </w:r>
      <w:r w:rsidR="00FB53F1">
        <w:t xml:space="preserve"> OIB:</w:t>
      </w:r>
      <w:r w:rsidR="00FB53F1" w:rsidRPr="00FB53F1">
        <w:t xml:space="preserve"> 01394240394</w:t>
      </w:r>
      <w:r w:rsidR="00FB53F1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FB53F1" w:rsidRPr="00FB53F1">
        <w:t>TA-TEK d.o.o.</w:t>
      </w:r>
      <w:r w:rsidR="00FB53F1">
        <w:t xml:space="preserve"> Zagreb, Vrhovec 241a MBS: </w:t>
      </w:r>
      <w:r w:rsidR="00FB53F1" w:rsidRPr="00FB53F1">
        <w:t>080256262</w:t>
      </w:r>
      <w:r w:rsidR="00FB53F1">
        <w:t xml:space="preserve"> OIB:</w:t>
      </w:r>
      <w:r w:rsidR="00FB53F1" w:rsidRPr="00FB53F1">
        <w:t xml:space="preserve"> 01394240394</w:t>
      </w:r>
      <w:r w:rsidR="00FB53F1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B53F1">
        <w:t>312.092,70</w:t>
      </w:r>
      <w:r w:rsidR="003739CA">
        <w:t xml:space="preserve"> </w:t>
      </w:r>
      <w:r w:rsidR="00DA5164">
        <w:t xml:space="preserve"> k</w:t>
      </w:r>
      <w:r w:rsidR="00F76D5A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</w:t>
      </w:r>
      <w:r w:rsidR="00353F7F">
        <w:t>ić,v.r.</w:t>
      </w:r>
    </w:p>
    <w:p w:rsidRDefault="00353F7F" w:rsidR="00353F7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3F7F" w:rsidP="00353F7F" w:rsidR="00353F7F">
      <w:pPr>
        <w:ind w:firstLine="708" w:left="5664"/>
      </w:pPr>
      <w:r>
        <w:t>Vinka Mihalinčić</w:t>
      </w:r>
    </w:p>
    <w:p w:rsidRDefault="00353F7F" w:rsidP="0094369F" w:rsidR="00353F7F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41B62"/>
    <w:rsid w:val="00353F7F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3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TA-TEK d.o.o.</izvorni_sadrzaj>
    <derivirana_varijabla naziv="DomainObject.Predmet.ProtustrankaFormated_1">  TA-TEK d.o.o.</derivirana_varijabla>
  </DomainObject.Predmet.ProtustrankaFormated>
  <DomainObject.Predmet.ProtustrankaFormatedOIB>
    <izvorni_sadrzaj>  TA-TEK d.o.o., OIB 01394240394</izvorni_sadrzaj>
    <derivirana_varijabla naziv="DomainObject.Predmet.ProtustrankaFormatedOIB_1">  TA-TEK d.o.o., OIB 01394240394</derivirana_varijabla>
  </DomainObject.Predmet.ProtustrankaFormatedOIB>
  <DomainObject.Predmet.ProtustrankaFormatedWithAdress>
    <izvorni_sadrzaj> TA-TEK d.o.o., Vrhovec 241/a, 10000 Zagreb</izvorni_sadrzaj>
    <derivirana_varijabla naziv="DomainObject.Predmet.ProtustrankaFormatedWithAdress_1"> TA-TEK d.o.o., Vrhovec 241/a, 10000 Zagreb</derivirana_varijabla>
  </DomainObject.Predmet.ProtustrankaFormatedWithAdress>
  <DomainObject.Predmet.ProtustrankaFormatedWithAdressOIB>
    <izvorni_sadrzaj> TA-TEK d.o.o., OIB 01394240394, Vrhovec 241/a, 10000 Zagreb</izvorni_sadrzaj>
    <derivirana_varijabla naziv="DomainObject.Predmet.ProtustrankaFormatedWithAdressOIB_1"> TA-TEK d.o.o., OIB 01394240394, Vrhovec 241/a, 10000 Zagreb</derivirana_varijabla>
  </DomainObject.Predmet.ProtustrankaFormatedWithAdressOIB>
  <DomainObject.Predmet.ProtustrankaWithAdress>
    <izvorni_sadrzaj>TA-TEK d.o.o. Vrhovec 241/a, 10000 Zagreb</izvorni_sadrzaj>
    <derivirana_varijabla naziv="DomainObject.Predmet.ProtustrankaWithAdress_1">TA-TEK d.o.o. Vrhovec 241/a, 10000 Zagreb</derivirana_varijabla>
  </DomainObject.Predmet.ProtustrankaWithAdress>
  <DomainObject.Predmet.ProtustrankaWithAdressOIB>
    <izvorni_sadrzaj>TA-TEK d.o.o., OIB 01394240394, Vrhovec 241/a, 10000 Zagreb</izvorni_sadrzaj>
    <derivirana_varijabla naziv="DomainObject.Predmet.ProtustrankaWithAdressOIB_1">TA-TEK d.o.o., OIB 01394240394, Vrhovec 241/a, 10000 Zagreb</derivirana_varijabla>
  </DomainObject.Predmet.ProtustrankaWithAdressOIB>
  <DomainObject.Predmet.ProtustrankaNazivFormated>
    <izvorni_sadrzaj>TA-TEK d.o.o.</izvorni_sadrzaj>
    <derivirana_varijabla naziv="DomainObject.Predmet.ProtustrankaNazivFormated_1">TA-TEK d.o.o.</derivirana_varijabla>
  </DomainObject.Predmet.ProtustrankaNazivFormated>
  <DomainObject.Predmet.ProtustrankaNazivFormatedOIB>
    <izvorni_sadrzaj>TA-TEK d.o.o., OIB 01394240394</izvorni_sadrzaj>
    <derivirana_varijabla naziv="DomainObject.Predmet.ProtustrankaNazivFormatedOIB_1">TA-TEK d.o.o., OIB 01394240394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TA-TEK d.o.o.</item>
    </izvorni_sadrzaj>
    <derivirana_varijabla naziv="DomainObject.Predmet.ProtuStrankaListFormated_1">
      <item>TA-TEK d.o.o.</item>
    </derivirana_varijabla>
  </DomainObject.Predmet.ProtuStrankaListFormated>
  <DomainObject.Predmet.ProtuStrankaListFormatedOIB>
    <izvorni_sadrzaj>
      <item>TA-TEK d.o.o., OIB 01394240394</item>
    </izvorni_sadrzaj>
    <derivirana_varijabla naziv="DomainObject.Predmet.ProtuStrankaListFormatedOIB_1">
      <item>TA-TEK d.o.o., OIB 01394240394</item>
    </derivirana_varijabla>
  </DomainObject.Predmet.ProtuStrankaListFormatedOIB>
  <DomainObject.Predmet.ProtuStrankaListFormatedWithAdress>
    <izvorni_sadrzaj>
      <item>TA-TEK d.o.o., Vrhovec 241/a, 10000 Zagreb</item>
    </izvorni_sadrzaj>
    <derivirana_varijabla naziv="DomainObject.Predmet.ProtuStrankaListFormatedWithAdress_1">
      <item>TA-TEK d.o.o., Vrhovec 241/a, 10000 Zagreb</item>
    </derivirana_varijabla>
  </DomainObject.Predmet.ProtuStrankaListFormatedWithAdress>
  <DomainObject.Predmet.ProtuStrankaListFormatedWithAdressOIB>
    <izvorni_sadrzaj>
      <item>TA-TEK d.o.o., OIB 01394240394, Vrhovec 241/a, 10000 Zagreb</item>
    </izvorni_sadrzaj>
    <derivirana_varijabla naziv="DomainObject.Predmet.ProtuStrankaListFormatedWithAdressOIB_1">
      <item>TA-TEK d.o.o., OIB 01394240394, Vrhovec 241/a, 10000 Zagreb</item>
    </derivirana_varijabla>
  </DomainObject.Predmet.ProtuStrankaListFormatedWithAdressOIB>
  <DomainObject.Predmet.ProtuStrankaListNazivFormated>
    <izvorni_sadrzaj>
      <item>TA-TEK d.o.o.</item>
    </izvorni_sadrzaj>
    <derivirana_varijabla naziv="DomainObject.Predmet.ProtuStrankaListNazivFormated_1">
      <item>TA-TEK d.o.o.</item>
    </derivirana_varijabla>
  </DomainObject.Predmet.ProtuStrankaListNazivFormated>
  <DomainObject.Predmet.ProtuStrankaListNazivFormatedOIB>
    <izvorni_sadrzaj>
      <item>TA-TEK d.o.o., OIB 01394240394</item>
    </izvorni_sadrzaj>
    <derivirana_varijabla naziv="DomainObject.Predmet.ProtuStrankaListNazivFormatedOIB_1">
      <item>TA-TEK d.o.o., OIB 01394240394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TA-TEK d.o.o.</izvorni_sadrzaj>
    <derivirana_varijabla naziv="DomainObject.Predmet.ProtustrankaIDrugi_1">TA-TEK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TA-TEK d.o.o., OIB 01394240394, Vrhovec 241/a, 10000 Zagreb</izvorni_sadrzaj>
    <derivirana_varijabla naziv="DomainObject.Predmet.ProtustrankaIDrugiAdressOIB_1">TA-TEK d.o.o., OIB 01394240394, Vrhovec 241/a,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TA-TEK d.o.o.</item>
      <item>FINA Regionalni centar Zagreb</item>
    </izvorni_sadrzaj>
    <derivirana_varijabla naziv="DomainObject.Predmet.SudioniciListNaziv_1">
      <item>TA-TEK d.o.o.</item>
      <item>FINA Regionalni centar Zagreb</item>
    </derivirana_varijabla>
  </DomainObject.Predmet.SudioniciListNaziv>
  <DomainObject.Predmet.SudioniciListAdressOIB>
    <izvorni_sadrzaj>
      <item>TA-TEK d.o.o., OIB 01394240394, Vrhovec 241/a,10000 Zagreb</item>
      <item>FINA Regionalni centar Zagreb, OIB 85821130368, Trg svibanjskih žrtava  1995. 1,10000 Zagreb</item>
    </izvorni_sadrzaj>
    <derivirana_varijabla naziv="DomainObject.Predmet.SudioniciListAdressOIB_1">
      <item>TA-TEK d.o.o., OIB 01394240394, Vrhovec 241/a,10000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01394240394</item>
      <item>, OIB 85821130368</item>
    </izvorni_sadrzaj>
    <derivirana_varijabla naziv="DomainObject.Predmet.SudioniciListNazivOIB_1">
      <item>, OIB 01394240394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1944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2015-12-17T10:10:00Z</dcterms:created>
  <dc:creator>Vinka Mihalinčić</dc:creator>
  <cp:lastModifiedBy>Vinka Mihalinčić</cp:lastModifiedBy>
  <cp:lastPrinted>2015-12-17T09:50:00Z</cp:lastPrinted>
  <dcterms:modified xmlns:xsi="http://www.w3.org/2001/XMLSchema-instance" xsi:type="dcterms:W3CDTF">2015-12-17T10:11:00Z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