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cea8" w14:paraId="49bcea8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2CC5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CC5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2CC5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EE6703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7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Osječko-baranjska županija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