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8631" w14:paraId="0638631" w:rsidRDefault="00822FF4" w:rsidP="00822FF4" w:rsidR="00822FF4">
      <w:pPr>
        <w15:collapsed w:val="false"/>
      </w:pPr>
      <w:bookmarkStart w:name="_GoBack" w:id="0"/>
      <w:bookmarkEnd w:id="0"/>
    </w:p>
    <w:p w:rsidRDefault="00822FF4" w:rsidP="00822FF4" w:rsidR="00822FF4"/>
    <w:p w:rsidRDefault="00822FF4" w:rsidP="00822FF4" w:rsidR="00822FF4"/>
    <w:p w:rsidRDefault="00822FF4" w:rsidP="00822FF4" w:rsidR="00822FF4">
      <w:pPr>
        <w:pStyle w:val="Bezproreda"/>
      </w:pPr>
      <w:r>
        <w:t>REPUBLIKA HRVATSKA</w:t>
      </w:r>
    </w:p>
    <w:p w:rsidRDefault="00822FF4" w:rsidP="00822FF4" w:rsidR="00822FF4">
      <w:pPr>
        <w:pStyle w:val="Bezproreda"/>
      </w:pPr>
      <w:r>
        <w:t>TRGOVAČKI SUD U VARAŽDIN</w:t>
      </w:r>
    </w:p>
    <w:p w:rsidRDefault="00822FF4" w:rsidP="00822FF4" w:rsidR="00822FF4">
      <w:pPr>
        <w:jc w:val="right"/>
      </w:pPr>
      <w:r>
        <w:t>Poslovni broj: 1 St-116/11</w:t>
      </w:r>
    </w:p>
    <w:p w:rsidRDefault="00822FF4" w:rsidP="00822FF4" w:rsidR="00822FF4">
      <w:pPr>
        <w:jc w:val="center"/>
      </w:pPr>
    </w:p>
    <w:p w:rsidRDefault="00822FF4" w:rsidP="00822FF4" w:rsidR="00822FF4">
      <w:pPr>
        <w:jc w:val="center"/>
      </w:pPr>
      <w:r>
        <w:t>O G L A S</w:t>
      </w:r>
    </w:p>
    <w:p w:rsidRDefault="00822FF4" w:rsidP="00822FF4" w:rsidR="00822FF4">
      <w:pPr>
        <w:jc w:val="both"/>
      </w:pPr>
      <w:r>
        <w:tab/>
        <w:t xml:space="preserve">Trgovački sud u Varaždinu, u stečajnom predmetu nad stečajnim dužnikom BAČIĆ d.o.o. u stečaju, Gornji </w:t>
      </w:r>
      <w:proofErr w:type="spellStart"/>
      <w:r>
        <w:t>Hrašćan</w:t>
      </w:r>
      <w:proofErr w:type="spellEnd"/>
      <w:r>
        <w:t xml:space="preserve">, OIB: 38552412469, 13. listopada 2015. </w:t>
      </w:r>
    </w:p>
    <w:p w:rsidRDefault="00822FF4" w:rsidP="00822FF4" w:rsidR="00822FF4">
      <w:pPr>
        <w:jc w:val="center"/>
      </w:pPr>
      <w:r>
        <w:t>r i j e š i o   j e</w:t>
      </w:r>
    </w:p>
    <w:p w:rsidRDefault="00822FF4" w:rsidP="00822FF4" w:rsidR="00822FF4">
      <w:pPr>
        <w:jc w:val="both"/>
      </w:pPr>
    </w:p>
    <w:p w:rsidRDefault="00822FF4" w:rsidP="00822FF4" w:rsidR="00822FF4">
      <w:pPr>
        <w:ind w:firstLine="720"/>
        <w:jc w:val="both"/>
      </w:pPr>
      <w:r>
        <w:t xml:space="preserve">  I. Skupština vjerovnika u stečajnom postupku nad dužnikom BAČIĆ d.o.o. u stečaju, Gornji </w:t>
      </w:r>
      <w:proofErr w:type="spellStart"/>
      <w:r>
        <w:t>Hrašćan</w:t>
      </w:r>
      <w:proofErr w:type="spellEnd"/>
      <w:r>
        <w:t xml:space="preserve">, OIB: 38552412469, zakazana za 22. listopada 2015. u 10,15 sati, </w:t>
      </w:r>
      <w:proofErr w:type="spellStart"/>
      <w:r>
        <w:t>prelaže</w:t>
      </w:r>
      <w:proofErr w:type="spellEnd"/>
      <w:r>
        <w:t xml:space="preserve"> se na </w:t>
      </w:r>
    </w:p>
    <w:p w:rsidRDefault="00822FF4" w:rsidP="00822FF4" w:rsidR="00822FF4">
      <w:pPr>
        <w:ind w:firstLine="720"/>
        <w:jc w:val="both"/>
      </w:pPr>
    </w:p>
    <w:p w:rsidRDefault="00822FF4" w:rsidP="00822FF4" w:rsidR="00822FF4">
      <w:pPr>
        <w:jc w:val="center"/>
        <w:rPr>
          <w:b/>
        </w:rPr>
      </w:pPr>
      <w:r>
        <w:rPr>
          <w:b/>
        </w:rPr>
        <w:t xml:space="preserve">29. listopada 2015. u 10,15 sati </w:t>
      </w:r>
    </w:p>
    <w:p w:rsidRDefault="00822FF4" w:rsidP="00822FF4" w:rsidR="00822FF4">
      <w:pPr>
        <w:ind w:left="708"/>
      </w:pPr>
      <w:r>
        <w:t>u zgradi Trgovačkog suda u Varaždinu, soba 231/II sa sljedećim dnevnim redom:</w:t>
      </w:r>
    </w:p>
    <w:p w:rsidRDefault="00822FF4" w:rsidP="00822FF4" w:rsidR="00822FF4">
      <w:pPr>
        <w:ind w:left="708"/>
      </w:pPr>
    </w:p>
    <w:p w:rsidRDefault="00822FF4" w:rsidP="00822FF4" w:rsidR="00822FF4">
      <w:pPr>
        <w:ind w:firstLine="720"/>
        <w:jc w:val="both"/>
      </w:pPr>
      <w:r>
        <w:t xml:space="preserve">        1. Izvješće o tijeku stečajnog postupka i prodaji imovine stečajnog dužnika.</w:t>
      </w:r>
    </w:p>
    <w:p w:rsidRDefault="00822FF4" w:rsidP="00822FF4" w:rsidR="00822FF4"/>
    <w:p w:rsidRDefault="00822FF4" w:rsidP="00822FF4" w:rsidR="00822FF4">
      <w:pPr>
        <w:ind w:firstLine="720"/>
        <w:jc w:val="both"/>
      </w:pPr>
      <w:r>
        <w:t xml:space="preserve"> II. Na skupštinu vjerovnika pozivaju se:</w:t>
      </w:r>
    </w:p>
    <w:p w:rsidRDefault="00822FF4" w:rsidP="00822FF4" w:rsidR="00822FF4">
      <w:pPr>
        <w:ind w:firstLine="720"/>
      </w:pPr>
      <w:r>
        <w:t xml:space="preserve">        - vjerovnici s pravom odvojenog namirenja,</w:t>
      </w:r>
    </w:p>
    <w:p w:rsidRDefault="00822FF4" w:rsidP="00822FF4" w:rsidR="00822FF4">
      <w:pPr>
        <w:ind w:firstLine="720"/>
      </w:pPr>
      <w:r>
        <w:t xml:space="preserve">        - stečajni upravitelj,</w:t>
      </w:r>
    </w:p>
    <w:p w:rsidRDefault="00822FF4" w:rsidP="00822FF4" w:rsidR="00822FF4">
      <w:pPr>
        <w:ind w:firstLine="720"/>
      </w:pPr>
      <w:r>
        <w:t xml:space="preserve">        - stečajni vjerovnici.</w:t>
      </w:r>
    </w:p>
    <w:p w:rsidRDefault="00822FF4" w:rsidP="00822FF4" w:rsidR="00822F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2FF4" w:rsidP="00822FF4" w:rsidR="00822FF4">
      <w:pPr>
        <w:ind w:firstLine="720"/>
      </w:pPr>
      <w:r>
        <w:t>III. Ovo rješenje objavit će se na e-oglasnoj ploči suda.</w:t>
      </w:r>
    </w:p>
    <w:p w:rsidRDefault="00822FF4" w:rsidP="00822FF4" w:rsidR="00822FF4">
      <w:pPr>
        <w:jc w:val="both"/>
      </w:pPr>
      <w:r>
        <w:t xml:space="preserve"> </w:t>
      </w:r>
    </w:p>
    <w:p w:rsidRDefault="00822FF4" w:rsidP="00822FF4" w:rsidR="00822FF4">
      <w:pPr>
        <w:jc w:val="center"/>
      </w:pPr>
      <w:r>
        <w:lastRenderedPageBreak/>
        <w:t>Obrazloženje</w:t>
      </w:r>
    </w:p>
    <w:p w:rsidRDefault="00822FF4" w:rsidP="00822FF4" w:rsidR="00822FF4">
      <w:pPr>
        <w:jc w:val="center"/>
      </w:pPr>
    </w:p>
    <w:p w:rsidRDefault="00822FF4" w:rsidP="00822FF4" w:rsidR="00822FF4">
      <w:pPr>
        <w:jc w:val="both"/>
      </w:pPr>
      <w:r>
        <w:tab/>
        <w:t>Sud je odlučio kao u izreci jer stečajna upraviteljica zbog ranije preuzetih obveza nije u mogućnosti pristupiti na sud 22. listopada 2015. godine.</w:t>
      </w:r>
    </w:p>
    <w:p w:rsidRDefault="00822FF4" w:rsidP="00822FF4" w:rsidR="00822FF4">
      <w:pPr>
        <w:jc w:val="center"/>
      </w:pPr>
    </w:p>
    <w:p w:rsidRDefault="00822FF4" w:rsidP="00822FF4" w:rsidR="00822FF4">
      <w:pPr>
        <w:jc w:val="center"/>
      </w:pPr>
      <w:r>
        <w:t>U Varaždinu 13. listopada 2015.</w:t>
      </w:r>
    </w:p>
    <w:p w:rsidRDefault="00822FF4" w:rsidP="00822FF4" w:rsidR="00822FF4">
      <w:pPr>
        <w:ind w:firstLine="720"/>
        <w:jc w:val="center"/>
      </w:pPr>
    </w:p>
    <w:p w:rsidRDefault="00822FF4" w:rsidP="00822FF4" w:rsidR="00822F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822FF4" w:rsidP="00822FF4" w:rsidR="00822FF4">
      <w:pPr>
        <w:ind w:firstLine="720"/>
        <w:jc w:val="both"/>
      </w:pPr>
    </w:p>
    <w:p w:rsidRDefault="00822FF4" w:rsidP="00822FF4" w:rsidR="00822FF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822FF4" w:rsidP="00822FF4" w:rsidR="00822FF4"/>
    <w:p w:rsidRDefault="00822FF4" w:rsidP="00822FF4" w:rsidR="00822FF4">
      <w:r>
        <w:t>UPUTA O PRAVNOM LIJEKU:</w:t>
      </w:r>
    </w:p>
    <w:p w:rsidRDefault="00822FF4" w:rsidP="00822FF4" w:rsidR="00822FF4">
      <w:pPr>
        <w:jc w:val="both"/>
      </w:pPr>
      <w:r>
        <w:t>Protiv ovoga rješenja nije dopuštena žalba.</w:t>
      </w:r>
    </w:p>
    <w:p w:rsidRDefault="00822FF4" w:rsidP="00822FF4" w:rsidR="00822FF4"/>
    <w:p w:rsidRDefault="00822FF4" w:rsidP="00822FF4" w:rsidR="00822FF4">
      <w:r>
        <w:t>DNA:</w:t>
      </w:r>
    </w:p>
    <w:p w:rsidRDefault="00822FF4" w:rsidP="00822FF4" w:rsidR="00822FF4">
      <w:pPr>
        <w:numPr>
          <w:ilvl w:val="0"/>
          <w:numId w:val="47"/>
        </w:numPr>
        <w:spacing w:after="0"/>
      </w:pPr>
      <w:r>
        <w:t xml:space="preserve">e-oglasna ploča – 15 dana </w:t>
      </w:r>
    </w:p>
    <w:p w:rsidRDefault="00AE649C" w:rsidP="00FA5B5E" w:rsidR="00AE649C" w:rsidRPr="00B76F3C">
      <w:pPr>
        <w:pStyle w:val="Naslov3"/>
      </w:pPr>
    </w:p>
    <w:p w:rsidRDefault="00822F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FF4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0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St-116/2011-97</izvorni_sadrzaj>
    <derivirana_varijabla naziv="DomainObject.Oznaka_1">St-116/2011-97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2011.</izvorni_sadrzaj>
    <derivirana_varijabla naziv="DomainObject.Predmet.DatumOsnivanja_1">29.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 13.12.2011.g. u 14,00 sati</izvorni_sadrzaj>
    <derivirana_varijabla naziv="DomainObject.Predmet.Opis_1">Otvoren stečaj 13.12.2011.g. u 14,00 sati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St-116/2011</izvorni_sadrzaj>
    <derivirana_varijabla naziv="DomainObject.Predmet.OznakaBroj_1">St-116/2011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BAČIĆ društvo s ograničenom odgovornošću za građevinarstvo, prijevoz, proizvodnju, trgovinu i usluge "u stečaju"</izvorni_sadrzaj>
    <derivirana_varijabla naziv="DomainObject.Predmet.StrankaFormated_1">  BAČIĆ društvo s ograničenom odgovornošću za građevinarstvo, prijevoz, proizvodnju, trgovinu i usluge "u stečaju"</derivirana_varijabla>
  </DomainObject.Predmet.StrankaFormated>
  <DomainObject.Predmet.StrankaFormatedOIB>
    <izvorni_sadrzaj>  BAČIĆ društvo s ograničenom odgovornošću za građevinarstvo, prijevoz, proizvodnju, trgovinu i usluge "u stečaju", OIB 38552412469</izvorni_sadrzaj>
    <derivirana_varijabla naziv="DomainObject.Predmet.StrankaFormatedOIB_1">  BAČIĆ društvo s ograničenom odgovornošću za građevinarstvo, prijevoz, proizvodnju, trgovinu i usluge "u stečaju", OIB 38552412469</derivirana_varijabla>
  </DomainObject.Predmet.StrankaFormatedOIB>
  <DomainObject.Predmet.StrankaFormatedWithAdress>
    <izvorni_sadrzaj> BAČIĆ društvo s ograničenom odgovornošću za građevinarstvo, prijevoz, proizvodnju, trgovinu i usluge "u stečaju", Varaždinska 45, Gornji Hrašćan</izvorni_sadrzaj>
    <derivirana_varijabla naziv="DomainObject.Predmet.StrankaFormatedWithAdress_1"> BAČIĆ društvo s ograničenom odgovornošću za građevinarstvo, prijevoz, proizvodnju, trgovinu i usluge "u stečaju", Varaždinska 45, Gornji Hrašćan</derivirana_varijabla>
  </DomainObject.Predmet.StrankaFormatedWithAdress>
  <DomainObject.Predmet.StrankaFormatedWithAdressOIB>
    <izvorni_sadrzaj> BAČIĆ društvo s ograničenom odgovornošću za građevinarstvo, prijevoz, proizvodnju, trgovinu i usluge "u stečaju", OIB 38552412469, Varaždinska 45, Gornji Hrašćan</izvorni_sadrzaj>
    <derivirana_varijabla naziv="DomainObject.Predmet.StrankaFormatedWithAdressOIB_1"> BAČIĆ društvo s ograničenom odgovornošću za građevinarstvo, prijevoz, proizvodnju, trgovinu i usluge "u stečaju", OIB 38552412469, Varaždinska 45, Gornji Hrašćan</derivirana_varijabla>
  </DomainObject.Predmet.StrankaFormatedWithAdressOIB>
  <DomainObject.Predmet.StrankaWithAdress>
    <izvorni_sadrzaj>BAČIĆ društvo s ograničenom odgovornošću za građevinarstvo, prijevoz, proizvodnju, trgovinu i usluge "u stečaju" Varaždinska 45,Gornji Hrašćan</izvorni_sadrzaj>
    <derivirana_varijabla naziv="DomainObject.Predmet.StrankaWithAdress_1">BAČIĆ društvo s ograničenom odgovornošću za građevinarstvo, prijevoz, proizvodnju, trgovinu i usluge "u stečaju" Varaždinska 45,Gornji Hrašćan</derivirana_varijabla>
  </DomainObject.Predmet.StrankaWithAdress>
  <DomainObject.Predmet.StrankaWithAdressOIB>
    <izvorni_sadrzaj>BAČIĆ društvo s ograničenom odgovornošću za građevinarstvo, prijevoz, proizvodnju, trgovinu i usluge "u stečaju", OIB 38552412469, Varaždinska 45,Gornji Hrašćan</izvorni_sadrzaj>
    <derivirana_varijabla naziv="DomainObject.Predmet.StrankaWithAdressOIB_1">BAČIĆ društvo s ograničenom odgovornošću za građevinarstvo, prijevoz, proizvodnju, trgovinu i usluge "u stečaju", OIB 38552412469, Varaždinska 45,Gornji Hrašćan</derivirana_varijabla>
  </DomainObject.Predmet.StrankaWithAdressOIB>
  <DomainObject.Predmet.StrankaNazivFormated>
    <izvorni_sadrzaj>BAČIĆ društvo s ograničenom odgovornošću za građevinarstvo, prijevoz, proizvodnju, trgovinu i usluge "u stečaju"</izvorni_sadrzaj>
    <derivirana_varijabla naziv="DomainObject.Predmet.StrankaNazivFormated_1">BAČIĆ društvo s ograničenom odgovornošću za građevinarstvo, prijevoz, proizvodnju, trgovinu i usluge "u stečaju"</derivirana_varijabla>
  </DomainObject.Predmet.StrankaNazivFormated>
  <DomainObject.Predmet.StrankaNazivFormatedOIB>
    <izvorni_sadrzaj>BAČIĆ društvo s ograničenom odgovornošću za građevinarstvo, prijevoz, proizvodnju, trgovinu i usluge "u stečaju", OIB 38552412469</izvorni_sadrzaj>
    <derivirana_varijabla naziv="DomainObject.Predmet.StrankaNazivFormatedOIB_1">BAČIĆ društvo s ograničenom odgovornošću za građevinarstvo, prijevoz, proizvodnju, trgovinu i usluge "u stečaju", OIB 38552412469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BAČIĆ društvo s ograničenom odgovornošću za građevinarstvo, prijevoz, proizvodnju, trgovinu i usluge "u stečaju"</item>
    </izvorni_sadrzaj>
    <derivirana_varijabla naziv="DomainObject.Predmet.StrankaListFormated_1">
      <item>BAČIĆ društvo s ograničenom odgovornošću za građevinarstvo, prijevoz, proizvodnju, trgovinu i usluge "u stečaju"</item>
    </derivirana_varijabla>
  </DomainObject.Predmet.StrankaListFormated>
  <DomainObject.Predmet.StrankaList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FormatedOIB_1">
      <item>BAČIĆ društvo s ograničenom odgovornošću za građevinarstvo, prijevoz, proizvodnju, trgovinu i usluge "u stečaju", OIB 38552412469</item>
    </derivirana_varijabla>
  </DomainObject.Predmet.StrankaListFormatedOIB>
  <DomainObject.Predmet.StrankaListFormatedWithAdress>
    <izvorni_sadrzaj>
      <item>BAČIĆ društvo s ograničenom odgovornošću za građevinarstvo, prijevoz, proizvodnju, trgovinu i usluge "u stečaju", Varaždinska 45, Gornji Hrašćan</item>
    </izvorni_sadrzaj>
    <derivirana_varijabla naziv="DomainObject.Predmet.StrankaListFormatedWithAdress_1">
      <item>BAČIĆ društvo s ograničenom odgovornošću za građevinarstvo, prijevoz, proizvodnju, trgovinu i usluge "u stečaju", Varaždinska 45, Gornji Hrašćan</item>
    </derivirana_varijabla>
  </DomainObject.Predmet.StrankaListFormatedWithAdress>
  <DomainObject.Predmet.StrankaListFormatedWithAdressOIB>
    <izvorni_sadrzaj>
      <item>BAČIĆ društvo s ograničenom odgovornošću za građevinarstvo, prijevoz, proizvodnju, trgovinu i usluge "u stečaju", OIB 38552412469, Varaždinska 45, Gornji Hrašćan</item>
    </izvorni_sadrzaj>
    <derivirana_varijabla naziv="DomainObject.Predmet.StrankaListFormatedWithAdressOIB_1">
      <item>BAČIĆ društvo s ograničenom odgovornošću za građevinarstvo, prijevoz, proizvodnju, trgovinu i usluge "u stečaju", OIB 38552412469, Varaždinska 45, Gornji Hrašćan</item>
    </derivirana_varijabla>
  </DomainObject.Predmet.StrankaListFormatedWithAdressOIB>
  <DomainObject.Predmet.StrankaListNazivFormated>
    <izvorni_sadrzaj>
      <item>BAČIĆ društvo s ograničenom odgovornošću za građevinarstvo, prijevoz, proizvodnju, trgovinu i usluge "u stečaju"</item>
    </izvorni_sadrzaj>
    <derivirana_varijabla naziv="DomainObject.Predmet.StrankaListNazivFormated_1">
      <item>BAČIĆ društvo s ograničenom odgovornošću za građevinarstvo, prijevoz, proizvodnju, trgovinu i usluge "u stečaju"</item>
    </derivirana_varijabla>
  </DomainObject.Predmet.StrankaListNazivFormated>
  <DomainObject.Predmet.StrankaListNaziv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NazivFormatedOIB_1">
      <item>BAČIĆ društvo s ograničenom odgovornošću za građevinarstvo, prijevoz, proizvodnju, trgovinu i usluge "u stečaju", OIB 38552412469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Formated>
  <DomainObject.Predmet.OstaliList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FormatedOIB>
  <DomainObject.Predmet.OstaliListFormatedWithAdress>
    <izvorni_sadrzaj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izvorni_sadrzaj>
    <derivirana_varijabla naziv="DomainObject.Predmet.OstaliListFormatedWithAdress_1"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izvorni_sadrzaj>
    <derivirana_varijabla naziv="DomainObject.Predmet.OstaliListFormatedWithAdressOIB_1"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Naziv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NazivFormated>
  <DomainObject.Predmet.OstaliListNaziv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Naziv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St-116/2011-97</izvorni_sadrzaj>
    <derivirana_varijabla naziv="DomainObject.PoslovniBrojDokumenta_1">St-116/2011-97</derivirana_varijabla>
  </DomainObject.PoslovniBrojDokumenta>
  <DomainObject.Predmet.StrankaIDrugi>
    <izvorni_sadrzaj>BAČIĆ društvo s ograničenom odgovornošću za građevinarstvo, prijevoz, proizvodnju, trgovinu i usluge "u stečaju"</izvorni_sadrzaj>
    <derivirana_varijabla naziv="DomainObject.Predmet.StrankaIDrugi_1">BAČIĆ društvo s ograničenom odgovornošću za građevinarstvo, prijevoz, proizvodnju,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BAČIĆ društvo s ograničenom odgovornošću za građevinarstvo, prijevoz, proizvodnju, trgovinu i usluge "u stečaju", OIB 38552412469, Varaždinska 45, Gornji Hrašćan</izvorni_sadrzaj>
    <derivirana_varijabla naziv="DomainObject.Predmet.StrankaIDrugiAdressOIB_1">BAČIĆ društvo s ograničenom odgovornošću za građevinarstvo, prijevoz, proizvodnju, trgovinu i usluge "u stečaju", OIB 38552412469, Varaždinska 45, Gornji Hrašćan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SudioniciListNaziv_1"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SudioniciListNaziv>
  <DomainObject.Predmet.SudioniciListAdressOIB>
    <izvorni_sadrzaj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izvorni_sadrzaj>
    <derivirana_varijabla naziv="DomainObject.Predmet.SudioniciListAdressOIB_1"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7278E-570B-4FA9-8620-DE8CF6053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941</properties:Characters>
  <properties:Lines>50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2015-10-13T09:41:00Z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St-116/2011-97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