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ab95" w14:paraId="49bab9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321EE9">
        <w:t>9</w:t>
      </w:r>
      <w:r w:rsidR="0030691C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5828B3" w:rsidP="00A126F0" w:rsidR="005828B3" w:rsidRPr="00A126F0">
      <w:pPr>
        <w:ind w:hanging="720" w:left="360"/>
        <w:rPr>
          <w:b/>
        </w:rPr>
      </w:pP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EC4F53">
        <w:t>10</w:t>
      </w:r>
      <w:r w:rsidR="00321EE9">
        <w:t>. studenog</w:t>
      </w:r>
      <w:r w:rsidR="00321EE9" w:rsidRPr="001F308A">
        <w:t xml:space="preserve"> 201</w:t>
      </w:r>
      <w:r w:rsidR="00321EE9">
        <w:t>7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5828B3" w:rsidR="005828B3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30691C">
        <w:t>Danko Kudelić, 10000 Zagreb, Kustošijski Venec 149, OIB 00178000115</w:t>
      </w:r>
      <w:r>
        <w:t xml:space="preserve"> </w:t>
      </w:r>
      <w:r w:rsidR="005828B3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5828B3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5828B3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536216">
        <w:t>39. ETAŽA Suvlasnički dio: 107/10000, Garaža 6, nalazi se u prizemlju (dvorišni dio) površine 20,09 m</w:t>
      </w:r>
      <w:r w:rsidR="00536216" w:rsidRPr="005828B3">
        <w:rPr>
          <w:vertAlign w:val="superscript"/>
        </w:rPr>
        <w:t>2</w:t>
      </w:r>
      <w:r w:rsidR="009532CA">
        <w:t>,</w:t>
      </w:r>
    </w:p>
    <w:p w:rsidRDefault="004E0F0A" w:rsidP="005828B3" w:rsidR="004E0F0A">
      <w:pPr>
        <w:pStyle w:val="Odlomakpopisa"/>
        <w:ind w:left="720"/>
        <w:jc w:val="both"/>
      </w:pPr>
      <w:r>
        <w:t xml:space="preserve">za iznos od </w:t>
      </w:r>
      <w:r w:rsidR="00DF1E3D">
        <w:t>2</w:t>
      </w:r>
      <w:r w:rsidR="00536216">
        <w:t>6</w:t>
      </w:r>
      <w:r w:rsidR="00FD4A03">
        <w:t>.</w:t>
      </w:r>
      <w:r w:rsidR="00536216">
        <w:t>4</w:t>
      </w:r>
      <w:r w:rsidR="00DF1E3D">
        <w:t>7</w:t>
      </w:r>
      <w:r w:rsidR="00536216">
        <w:t>3</w:t>
      </w:r>
      <w:r w:rsidR="005902D9">
        <w:t>,</w:t>
      </w:r>
      <w:r w:rsidR="00536216">
        <w:t>60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536216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536216" w:rsidRPr="00536216">
        <w:t xml:space="preserve">26.473,60 </w:t>
      </w:r>
      <w:r w:rsidR="00640226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3A2051">
        <w:t>5.300,00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3A2051">
        <w:t>21.173,60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5282">
        <w:t>4</w:t>
      </w:r>
      <w:r w:rsidR="004A732E">
        <w:t>9</w:t>
      </w:r>
      <w:r w:rsidR="003A2051">
        <w:t>182</w:t>
      </w:r>
      <w:r>
        <w:t xml:space="preserve">, a kao podatak drugi broj P2 </w:t>
      </w:r>
      <w:r w:rsidR="000F6F63">
        <w:t xml:space="preserve">treba upisati </w:t>
      </w:r>
      <w:r w:rsidR="00915282">
        <w:t>10</w:t>
      </w:r>
      <w:r w:rsidR="003A2051">
        <w:t>979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7E3FF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3A2051" w:rsidRPr="003A2051">
        <w:t xml:space="preserve">26.473,60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3A2051" w:rsidRPr="003A2051">
        <w:rPr>
          <w:bCs/>
        </w:rPr>
        <w:t xml:space="preserve">5.300,00 </w:t>
      </w:r>
      <w:r w:rsidR="00D130E3" w:rsidRPr="009752AC">
        <w:rPr>
          <w:bCs/>
        </w:rPr>
        <w:t xml:space="preserve">kn, te s računa broj HR1123900011300028787 iznos od </w:t>
      </w:r>
      <w:r w:rsidR="007E3FF1" w:rsidRPr="007E3FF1">
        <w:rPr>
          <w:bCs/>
        </w:rPr>
        <w:t xml:space="preserve">21.173,60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445D25">
        <w:t>0</w:t>
      </w:r>
      <w:r>
        <w:t>.</w:t>
      </w:r>
      <w:r w:rsidR="00A93365">
        <w:t>0</w:t>
      </w:r>
      <w:r w:rsidR="00445D25">
        <w:t>8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445D25">
        <w:t>31</w:t>
      </w:r>
      <w:r>
        <w:t>.</w:t>
      </w:r>
      <w:r w:rsidR="00445D25">
        <w:t>1</w:t>
      </w:r>
      <w:r>
        <w:t>0.201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5A71D1">
      <w:pPr>
        <w:jc w:val="center"/>
      </w:pPr>
      <w:r>
        <w:t xml:space="preserve">U Osijeku </w:t>
      </w:r>
      <w:r w:rsidR="00B40758">
        <w:t>1</w:t>
      </w:r>
      <w:r w:rsidR="00EC4F53">
        <w:t>0</w:t>
      </w:r>
      <w:r>
        <w:t xml:space="preserve">. </w:t>
      </w:r>
      <w:r w:rsidR="004F68EF">
        <w:t>s</w:t>
      </w:r>
      <w:r w:rsidR="00EC4F53">
        <w:t>tudenog</w:t>
      </w:r>
      <w:r>
        <w:t xml:space="preserve"> 2017.</w:t>
      </w: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7E3FF1" w:rsidP="0016229A" w:rsidR="0016229A">
      <w:pPr>
        <w:pStyle w:val="Odlomakpopisa"/>
        <w:numPr>
          <w:ilvl w:val="0"/>
          <w:numId w:val="5"/>
        </w:numPr>
        <w:jc w:val="both"/>
      </w:pPr>
      <w:r>
        <w:t>Danko Kudelić, 10000 Zagreb, Kustošijski Venec 149</w:t>
      </w:r>
    </w:p>
    <w:p w:rsidRDefault="004E0F0A" w:rsidP="0016229A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5B22D3" w:rsidR="00135243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6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426/16-9</w:t>
    </w:r>
    <w:r w:rsidR="0030691C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50EF"/>
    <w:rsid w:val="00135243"/>
    <w:rsid w:val="00140052"/>
    <w:rsid w:val="00141C3B"/>
    <w:rsid w:val="0014287E"/>
    <w:rsid w:val="00143FD5"/>
    <w:rsid w:val="00145BB5"/>
    <w:rsid w:val="00151FF0"/>
    <w:rsid w:val="0016229A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0691C"/>
    <w:rsid w:val="00310CEE"/>
    <w:rsid w:val="00312C45"/>
    <w:rsid w:val="00317D16"/>
    <w:rsid w:val="00321EE9"/>
    <w:rsid w:val="00322D56"/>
    <w:rsid w:val="003423A5"/>
    <w:rsid w:val="003504DC"/>
    <w:rsid w:val="00361758"/>
    <w:rsid w:val="00385332"/>
    <w:rsid w:val="003A14D4"/>
    <w:rsid w:val="003A2051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4491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36216"/>
    <w:rsid w:val="00542A40"/>
    <w:rsid w:val="00542FAD"/>
    <w:rsid w:val="00555A5F"/>
    <w:rsid w:val="005606B3"/>
    <w:rsid w:val="00562DE4"/>
    <w:rsid w:val="005828B3"/>
    <w:rsid w:val="005902D9"/>
    <w:rsid w:val="00592DAE"/>
    <w:rsid w:val="005A1517"/>
    <w:rsid w:val="005A71D1"/>
    <w:rsid w:val="005B22D3"/>
    <w:rsid w:val="005C15A4"/>
    <w:rsid w:val="005C72BB"/>
    <w:rsid w:val="005D2747"/>
    <w:rsid w:val="005F0872"/>
    <w:rsid w:val="005F4DFA"/>
    <w:rsid w:val="0061543A"/>
    <w:rsid w:val="00640226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3FF1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63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A1E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6FC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C4DA1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1E3D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6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6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63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63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6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6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6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6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693</properties:Words>
  <properties:Characters>3694</properties:Characters>
  <properties:Lines>95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2017-11-09T13:18:00Z</dcterms:created>
  <dc:creator>banka</dc:creator>
  <cp:lastModifiedBy>Elizabeta Đeke</cp:lastModifiedBy>
  <cp:lastPrinted>2017-11-09T13:17:00Z</cp:lastPrinted>
  <dcterms:modified xmlns:xsi="http://www.w3.org/2001/XMLSchema-instance" xsi:type="dcterms:W3CDTF">2017-11-10T08:28:00Z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