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9e25c" w14:paraId="3a9e25c" w:rsidRDefault="00C45BBA" w:rsidP="00C275AE" w:rsidR="00C45BBA" w:rsidRPr="00B51854">
      <w:pPr>
        <w:jc w:val="center"/>
        <w15:collapsed w:val="false"/>
      </w:pPr>
      <w:bookmarkStart w:name="_GoBack" w:id="0"/>
      <w:bookmarkEnd w:id="0"/>
    </w:p>
    <w:p w:rsidRDefault="00876CDE" w:rsidP="00B51854" w:rsidR="00B51854" w:rsidRPr="004576D8">
      <w:pPr>
        <w:spacing w:lineRule="auto" w:line="276" w:after="200"/>
        <w:ind w:firstLine="708"/>
        <w:jc w:val="both"/>
        <w:rPr>
          <w:bCs/>
        </w:rPr>
      </w:pPr>
      <w:r>
        <w:rPr>
          <w:bCs/>
        </w:rPr>
        <w:t xml:space="preserve">      </w:t>
      </w:r>
      <w:r w:rsidR="00B51854" w:rsidRPr="004576D8">
        <w:rPr>
          <w:bCs/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6CDE" w:rsidP="00B51854" w:rsidR="00B51854" w:rsidRPr="004576D8">
      <w:pPr>
        <w:jc w:val="both"/>
        <w:rPr>
          <w:bCs/>
        </w:rPr>
      </w:pPr>
      <w:r>
        <w:rPr>
          <w:rFonts w:eastAsia="MS Mincho"/>
          <w:bCs/>
        </w:rPr>
        <w:t xml:space="preserve">  </w:t>
      </w:r>
      <w:r w:rsidR="00B51854" w:rsidRPr="004576D8">
        <w:rPr>
          <w:rFonts w:eastAsia="MS Mincho"/>
          <w:bCs/>
        </w:rPr>
        <w:t>REPUBLIKA HRVATSKA</w:t>
      </w:r>
    </w:p>
    <w:p w:rsidRDefault="00B51854" w:rsidP="00876CDE" w:rsidR="00876CDE">
      <w:pPr>
        <w:jc w:val="both"/>
        <w:rPr>
          <w:bCs/>
        </w:rPr>
      </w:pPr>
      <w:r w:rsidRPr="004576D8">
        <w:rPr>
          <w:rFonts w:eastAsia="MS Mincho"/>
          <w:bCs/>
        </w:rPr>
        <w:t>TRGOVAČKI SUD U RIJECI</w:t>
      </w:r>
    </w:p>
    <w:p w:rsidRDefault="00876CDE" w:rsidP="00876CDE" w:rsidR="00876CDE" w:rsidRPr="00876CDE">
      <w:pPr>
        <w:jc w:val="both"/>
        <w:rPr>
          <w:bCs/>
        </w:rPr>
      </w:pPr>
      <w:r>
        <w:rPr>
          <w:bCs/>
        </w:rPr>
        <w:t xml:space="preserve">      </w:t>
      </w:r>
      <w:r w:rsidR="00B51854" w:rsidRPr="004576D8">
        <w:rPr>
          <w:rFonts w:eastAsia="MS Mincho"/>
          <w:bCs/>
        </w:rPr>
        <w:t>Rijeka, Zadarska 1 i 3</w:t>
      </w:r>
      <w:r w:rsidRPr="00876CDE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00283C85">
        <w:t>Poslovni broj 7 St-</w:t>
      </w:r>
      <w:r>
        <w:t>243</w:t>
      </w:r>
      <w:r w:rsidRPr="00283C85">
        <w:t>/2018-</w:t>
      </w:r>
      <w:r>
        <w:t>20</w:t>
      </w:r>
    </w:p>
    <w:p w:rsidRDefault="00B51854" w:rsidP="00B51854" w:rsidR="00B51854" w:rsidRPr="004576D8">
      <w:pPr>
        <w:jc w:val="both"/>
        <w:rPr>
          <w:bCs/>
        </w:rPr>
      </w:pPr>
    </w:p>
    <w:p w:rsidRDefault="00B51854" w:rsidP="00B51854" w:rsidR="00B51854" w:rsidRPr="004576D8">
      <w:pPr>
        <w:ind w:hanging="2880" w:left="2880"/>
        <w:jc w:val="center"/>
      </w:pPr>
    </w:p>
    <w:p w:rsidRDefault="00CE1089" w:rsidP="00C275AE" w:rsidR="00CE1089">
      <w:pPr>
        <w:jc w:val="center"/>
      </w:pPr>
    </w:p>
    <w:p w:rsidRDefault="00283C85" w:rsidP="00283C85" w:rsidR="00283C85" w:rsidRPr="00A15F9E">
      <w:pPr>
        <w:jc w:val="center"/>
      </w:pPr>
      <w:r>
        <w:t xml:space="preserve">U  I M E  </w:t>
      </w:r>
      <w:r w:rsidRPr="00A15F9E">
        <w:t>R</w:t>
      </w:r>
      <w:r>
        <w:t xml:space="preserve"> </w:t>
      </w:r>
      <w:r w:rsidRPr="00A15F9E">
        <w:t>E</w:t>
      </w:r>
      <w:r>
        <w:t xml:space="preserve"> </w:t>
      </w:r>
      <w:r w:rsidRPr="00A15F9E">
        <w:t>P</w:t>
      </w:r>
      <w:r>
        <w:t xml:space="preserve"> </w:t>
      </w:r>
      <w:r w:rsidRPr="00A15F9E">
        <w:t>U</w:t>
      </w:r>
      <w:r>
        <w:t xml:space="preserve"> </w:t>
      </w:r>
      <w:r w:rsidRPr="00A15F9E">
        <w:t>B</w:t>
      </w:r>
      <w:r>
        <w:t xml:space="preserve"> </w:t>
      </w:r>
      <w:r w:rsidRPr="00A15F9E">
        <w:t>L</w:t>
      </w:r>
      <w:r>
        <w:t xml:space="preserve"> </w:t>
      </w:r>
      <w:r w:rsidRPr="00A15F9E">
        <w:t>I</w:t>
      </w:r>
      <w:r>
        <w:t xml:space="preserve"> </w:t>
      </w:r>
      <w:r w:rsidRPr="00A15F9E">
        <w:t>K</w:t>
      </w:r>
      <w:r>
        <w:t xml:space="preserve"> E  </w:t>
      </w:r>
      <w:r w:rsidRPr="00A15F9E">
        <w:t xml:space="preserve"> H</w:t>
      </w:r>
      <w:r>
        <w:t xml:space="preserve"> </w:t>
      </w:r>
      <w:r w:rsidRPr="00A15F9E">
        <w:t>R</w:t>
      </w:r>
      <w:r>
        <w:t xml:space="preserve"> </w:t>
      </w:r>
      <w:r w:rsidRPr="00A15F9E">
        <w:t>V</w:t>
      </w:r>
      <w:r>
        <w:t xml:space="preserve"> </w:t>
      </w:r>
      <w:r w:rsidRPr="00A15F9E">
        <w:t>A</w:t>
      </w:r>
      <w:r>
        <w:t xml:space="preserve"> </w:t>
      </w:r>
      <w:r w:rsidRPr="00A15F9E">
        <w:t>T</w:t>
      </w:r>
      <w:r>
        <w:t xml:space="preserve"> </w:t>
      </w:r>
      <w:r w:rsidRPr="00A15F9E">
        <w:t>S</w:t>
      </w:r>
      <w:r>
        <w:t xml:space="preserve"> </w:t>
      </w:r>
      <w:r w:rsidRPr="00A15F9E">
        <w:t>K</w:t>
      </w:r>
      <w:r>
        <w:t xml:space="preserve"> E</w:t>
      </w:r>
    </w:p>
    <w:p w:rsidRDefault="00283C85" w:rsidP="00283C85" w:rsidR="00283C85">
      <w:pPr>
        <w:jc w:val="center"/>
        <w:rPr>
          <w:bCs/>
        </w:rPr>
      </w:pPr>
    </w:p>
    <w:p w:rsidRDefault="00283C85" w:rsidP="00283C85" w:rsidR="00283C85">
      <w:pPr>
        <w:jc w:val="center"/>
        <w:rPr>
          <w:bCs/>
        </w:rPr>
      </w:pPr>
      <w:r>
        <w:rPr>
          <w:bCs/>
        </w:rPr>
        <w:t>R J E Š E N J E</w:t>
      </w:r>
    </w:p>
    <w:p w:rsidRDefault="00283C85" w:rsidP="00283C85" w:rsidR="00283C85">
      <w:pPr>
        <w:ind w:firstLine="720"/>
        <w:jc w:val="both"/>
        <w:rPr>
          <w:bCs/>
        </w:rPr>
      </w:pPr>
    </w:p>
    <w:p w:rsidRDefault="00283C85" w:rsidP="00283C85" w:rsidR="00283C85" w:rsidRPr="00A15F9E">
      <w:pPr>
        <w:ind w:firstLine="720"/>
        <w:jc w:val="both"/>
        <w:rPr>
          <w:bCs/>
        </w:rPr>
      </w:pPr>
    </w:p>
    <w:p w:rsidRDefault="0098354E" w:rsidP="0098354E" w:rsidR="00283C85">
      <w:pPr>
        <w:ind w:firstLine="708"/>
        <w:jc w:val="both"/>
      </w:pPr>
      <w:r w:rsidRPr="0098354E">
        <w:t>Trgovački sud u Rijeci, po sucu Liljani Ugrin, kao sucu pojedincu</w:t>
      </w:r>
      <w:r w:rsidR="007B6AA2">
        <w:t>,</w:t>
      </w:r>
      <w:r w:rsidRPr="0098354E">
        <w:t xml:space="preserve"> u stečajnom predmetu, odlučujući o prijedlogu Financijske agencije (OIB 85821130368) za otvaranje stečajnog postupka nad dužnikom </w:t>
      </w:r>
      <w:r w:rsidR="009B2FF8" w:rsidRPr="009B2FF8">
        <w:t>O. K. TRANSPORTI jednostavno društvo s ograničenom odgovornošću za prijevoz  Škrljevo, Škrljevo 4 (MBS 040370266 – OIB 24919338223)</w:t>
      </w:r>
      <w:r w:rsidR="00876CDE">
        <w:t>,</w:t>
      </w:r>
      <w:r w:rsidRPr="0098354E">
        <w:t xml:space="preserve"> dana 29. studenog 2018.</w:t>
      </w:r>
    </w:p>
    <w:p w:rsidRDefault="0098354E" w:rsidP="0098354E" w:rsidR="0098354E">
      <w:pPr>
        <w:ind w:firstLine="708"/>
        <w:jc w:val="both"/>
      </w:pPr>
    </w:p>
    <w:p w:rsidRDefault="0098354E" w:rsidP="0098354E" w:rsidR="0098354E">
      <w:pPr>
        <w:ind w:firstLine="708"/>
        <w:jc w:val="both"/>
      </w:pPr>
    </w:p>
    <w:p w:rsidRDefault="00283C85" w:rsidP="00283C85" w:rsidR="00283C85" w:rsidRPr="00A15F9E">
      <w:pPr>
        <w:jc w:val="center"/>
      </w:pPr>
      <w:r w:rsidRPr="00A15F9E">
        <w:t xml:space="preserve">r i j e š i o      j e </w:t>
      </w:r>
    </w:p>
    <w:p w:rsidRDefault="00C45BBA" w:rsidP="00C275AE" w:rsidR="00C45BBA">
      <w:pPr>
        <w:jc w:val="center"/>
      </w:pPr>
    </w:p>
    <w:p w:rsidRDefault="00C45BBA" w:rsidP="00C45BBA" w:rsidR="00C45BBA" w:rsidRPr="00B51854">
      <w:pPr>
        <w:autoSpaceDE w:val="false"/>
        <w:autoSpaceDN w:val="false"/>
        <w:adjustRightInd w:val="false"/>
        <w:jc w:val="both"/>
      </w:pPr>
      <w:r w:rsidRPr="00B51854">
        <w:tab/>
      </w:r>
    </w:p>
    <w:p w:rsidRDefault="0024346B" w:rsidP="00601814" w:rsidR="00C275AE">
      <w:pPr>
        <w:autoSpaceDE w:val="false"/>
        <w:autoSpaceDN w:val="false"/>
        <w:adjustRightInd w:val="false"/>
        <w:jc w:val="both"/>
      </w:pPr>
      <w:r>
        <w:t>I</w:t>
      </w:r>
      <w:r>
        <w:tab/>
      </w:r>
      <w:r w:rsidR="00C275AE" w:rsidRPr="00B51854">
        <w:t>O</w:t>
      </w:r>
      <w:r w:rsidR="00CE1089">
        <w:t xml:space="preserve">bustavlja se </w:t>
      </w:r>
      <w:r w:rsidR="00601814">
        <w:t xml:space="preserve">prethodni postupak radi </w:t>
      </w:r>
      <w:r w:rsidR="00601814" w:rsidRPr="00601814">
        <w:t xml:space="preserve">utvrđivanja pretpostavki za otvaranje stečajnog postupka nad dužnikom </w:t>
      </w:r>
      <w:r w:rsidR="009B2FF8" w:rsidRPr="009B2FF8">
        <w:t>O. K. TRANSPORTI jednostavno društvo s ograničenom odgovornošću za prijevoz  Škrljevo, Škrljevo 4  (MBS 040370266 – OIB 24919338223)</w:t>
      </w:r>
      <w:r w:rsidR="00C45BBA" w:rsidRPr="00B51854">
        <w:t>.</w:t>
      </w:r>
      <w:r w:rsidR="008C17C6" w:rsidRPr="00B51854">
        <w:t xml:space="preserve"> </w:t>
      </w:r>
    </w:p>
    <w:p w:rsidRDefault="0024346B" w:rsidP="00601814" w:rsidR="0024346B">
      <w:pPr>
        <w:autoSpaceDE w:val="false"/>
        <w:autoSpaceDN w:val="false"/>
        <w:adjustRightInd w:val="false"/>
        <w:jc w:val="both"/>
      </w:pPr>
    </w:p>
    <w:p w:rsidRDefault="000D65F0" w:rsidP="0024346B" w:rsidR="009B2FF8">
      <w:pPr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>II</w:t>
      </w:r>
      <w:r>
        <w:rPr>
          <w:bCs/>
        </w:rPr>
        <w:tab/>
      </w:r>
      <w:r w:rsidR="0098354E">
        <w:rPr>
          <w:bCs/>
        </w:rPr>
        <w:t xml:space="preserve">Troškovi postupka </w:t>
      </w:r>
      <w:r w:rsidR="004746D6">
        <w:rPr>
          <w:bCs/>
        </w:rPr>
        <w:t xml:space="preserve">u iznosu od 1.175,00 kn </w:t>
      </w:r>
      <w:r w:rsidR="007B6AA2">
        <w:rPr>
          <w:bCs/>
        </w:rPr>
        <w:t xml:space="preserve">namirit će se </w:t>
      </w:r>
      <w:r w:rsidR="009B2FF8">
        <w:rPr>
          <w:bCs/>
        </w:rPr>
        <w:t xml:space="preserve">uplaćenog </w:t>
      </w:r>
      <w:r w:rsidR="0098354E">
        <w:rPr>
          <w:bCs/>
        </w:rPr>
        <w:t>predujma</w:t>
      </w:r>
      <w:r w:rsidR="009B2FF8">
        <w:rPr>
          <w:bCs/>
        </w:rPr>
        <w:t>.</w:t>
      </w:r>
    </w:p>
    <w:p w:rsidRDefault="00601814" w:rsidP="0024346B" w:rsidR="00601814">
      <w:pPr>
        <w:autoSpaceDE w:val="false"/>
        <w:autoSpaceDN w:val="false"/>
        <w:adjustRightInd w:val="false"/>
        <w:jc w:val="both"/>
        <w:rPr>
          <w:bCs/>
        </w:rPr>
      </w:pPr>
    </w:p>
    <w:p w:rsidRDefault="0024346B" w:rsidP="00C275AE" w:rsidR="0024346B">
      <w:pPr>
        <w:ind w:left="142"/>
        <w:jc w:val="center"/>
        <w:rPr>
          <w:bCs/>
        </w:rPr>
      </w:pPr>
    </w:p>
    <w:p w:rsidRDefault="00C275AE" w:rsidP="00C275AE" w:rsidR="00C275AE" w:rsidRPr="00B51854">
      <w:pPr>
        <w:ind w:left="142"/>
        <w:jc w:val="center"/>
        <w:rPr>
          <w:bCs/>
        </w:rPr>
      </w:pPr>
      <w:r w:rsidRPr="00B51854">
        <w:rPr>
          <w:bCs/>
        </w:rPr>
        <w:t>Obrazloženje</w:t>
      </w:r>
    </w:p>
    <w:p w:rsidRDefault="00531FC8" w:rsidP="00C275AE" w:rsidR="00531FC8">
      <w:pPr>
        <w:ind w:left="142"/>
        <w:jc w:val="center"/>
        <w:rPr>
          <w:bCs/>
        </w:rPr>
      </w:pPr>
    </w:p>
    <w:p w:rsidRDefault="0098354E" w:rsidP="00C275AE" w:rsidR="0098354E" w:rsidRPr="00B51854">
      <w:pPr>
        <w:ind w:left="142"/>
        <w:jc w:val="center"/>
        <w:rPr>
          <w:bCs/>
        </w:rPr>
      </w:pPr>
    </w:p>
    <w:p w:rsidRDefault="00C45BBA" w:rsidP="005A3EFA" w:rsidR="00283C85">
      <w:pPr>
        <w:autoSpaceDE w:val="false"/>
        <w:autoSpaceDN w:val="false"/>
        <w:adjustRightInd w:val="false"/>
        <w:jc w:val="both"/>
        <w:rPr>
          <w:bCs/>
        </w:rPr>
      </w:pPr>
      <w:r w:rsidRPr="00B51854">
        <w:rPr>
          <w:bCs/>
        </w:rPr>
        <w:tab/>
      </w:r>
      <w:r w:rsidR="00FF2D1F">
        <w:rPr>
          <w:bCs/>
        </w:rPr>
        <w:t xml:space="preserve">Na prijedlog Financijske agencije ovosudnim rješenjem pod poslovnim brojem </w:t>
      </w:r>
      <w:r w:rsidR="00FF2D1F" w:rsidRPr="00FF2D1F">
        <w:rPr>
          <w:bCs/>
        </w:rPr>
        <w:t>7 St-</w:t>
      </w:r>
      <w:r w:rsidR="009B2FF8">
        <w:rPr>
          <w:bCs/>
        </w:rPr>
        <w:t>243</w:t>
      </w:r>
      <w:r w:rsidR="00FF2D1F" w:rsidRPr="00FF2D1F">
        <w:rPr>
          <w:bCs/>
        </w:rPr>
        <w:t>/201</w:t>
      </w:r>
      <w:r w:rsidR="00283C85">
        <w:rPr>
          <w:bCs/>
        </w:rPr>
        <w:t>8</w:t>
      </w:r>
      <w:r w:rsidR="00FF2D1F" w:rsidRPr="00FF2D1F">
        <w:rPr>
          <w:bCs/>
        </w:rPr>
        <w:t>-</w:t>
      </w:r>
      <w:r w:rsidR="00FF2D1F">
        <w:rPr>
          <w:bCs/>
        </w:rPr>
        <w:t xml:space="preserve">3 od </w:t>
      </w:r>
      <w:r w:rsidR="009B2FF8">
        <w:rPr>
          <w:bCs/>
        </w:rPr>
        <w:t xml:space="preserve">9. travnja </w:t>
      </w:r>
      <w:r w:rsidR="00283C85" w:rsidRPr="007F7D13">
        <w:rPr>
          <w:bCs/>
        </w:rPr>
        <w:t>2</w:t>
      </w:r>
      <w:r w:rsidR="00283C85" w:rsidRPr="007F7D13">
        <w:t>01</w:t>
      </w:r>
      <w:r w:rsidR="00283C85">
        <w:t>8</w:t>
      </w:r>
      <w:r w:rsidR="00FF2D1F">
        <w:rPr>
          <w:bCs/>
        </w:rPr>
        <w:t>. p</w:t>
      </w:r>
      <w:r w:rsidR="00FF2D1F" w:rsidRPr="00FF2D1F">
        <w:rPr>
          <w:bCs/>
        </w:rPr>
        <w:t>okre</w:t>
      </w:r>
      <w:r w:rsidR="00FF2D1F">
        <w:rPr>
          <w:bCs/>
        </w:rPr>
        <w:t xml:space="preserve">nut je </w:t>
      </w:r>
      <w:r w:rsidR="00FF2D1F" w:rsidRPr="00FF2D1F">
        <w:rPr>
          <w:bCs/>
        </w:rPr>
        <w:t>prethodni postupak radi utvrđivanja pretpostavki za otvaranje stečajnog postupka nad dužnikom</w:t>
      </w:r>
      <w:r w:rsidR="00283C85">
        <w:rPr>
          <w:bCs/>
        </w:rPr>
        <w:t>.</w:t>
      </w:r>
    </w:p>
    <w:p w:rsidRDefault="00283C85" w:rsidP="0098354E" w:rsidR="007B6AA2">
      <w:pPr>
        <w:autoSpaceDE w:val="false"/>
        <w:autoSpaceDN w:val="false"/>
        <w:adjustRightInd w:val="false"/>
        <w:ind w:firstLine="705"/>
        <w:jc w:val="both"/>
      </w:pPr>
      <w:r>
        <w:t xml:space="preserve">Tijekom daljnjeg postupka </w:t>
      </w:r>
      <w:r w:rsidR="009B2FF8">
        <w:t xml:space="preserve">osoba ovlaštena za zastupanje dužnika je </w:t>
      </w:r>
      <w:r w:rsidR="0098354E">
        <w:t xml:space="preserve">dana 29. studenog 2018. </w:t>
      </w:r>
      <w:r w:rsidR="009B2FF8">
        <w:t>dostavila sudu podnesak u kojem je nave</w:t>
      </w:r>
      <w:r w:rsidR="007B6AA2">
        <w:t xml:space="preserve">deno </w:t>
      </w:r>
      <w:r w:rsidR="009B2FF8">
        <w:t xml:space="preserve">da </w:t>
      </w:r>
      <w:r w:rsidR="007B6AA2">
        <w:t xml:space="preserve">su </w:t>
      </w:r>
      <w:r w:rsidR="009B2FF8">
        <w:t>na račun dužnika polož</w:t>
      </w:r>
      <w:r w:rsidR="007B6AA2">
        <w:t xml:space="preserve">ena </w:t>
      </w:r>
      <w:r w:rsidR="009B2FF8">
        <w:t xml:space="preserve"> novčana  sredstava (list 37 i 38 spisa)</w:t>
      </w:r>
      <w:r w:rsidR="007B6AA2">
        <w:t>.</w:t>
      </w:r>
    </w:p>
    <w:p w:rsidRDefault="009B2FF8" w:rsidP="0098354E" w:rsidR="009B2FF8">
      <w:pPr>
        <w:autoSpaceDE w:val="false"/>
        <w:autoSpaceDN w:val="false"/>
        <w:adjustRightInd w:val="false"/>
        <w:ind w:firstLine="705"/>
        <w:jc w:val="both"/>
      </w:pPr>
      <w:r>
        <w:t xml:space="preserve">Uvidom u e-blokadu </w:t>
      </w:r>
      <w:r w:rsidR="0098354E">
        <w:t xml:space="preserve">Financijske agencija </w:t>
      </w:r>
      <w:r>
        <w:t>utvrđeno je da dužnik nema nenamirenih obveza.</w:t>
      </w:r>
    </w:p>
    <w:p w:rsidRDefault="0098354E" w:rsidP="0098354E" w:rsidR="0098354E">
      <w:pPr>
        <w:autoSpaceDE w:val="false"/>
        <w:autoSpaceDN w:val="false"/>
        <w:adjustRightInd w:val="false"/>
        <w:ind w:firstLine="705"/>
        <w:jc w:val="both"/>
      </w:pPr>
      <w:r>
        <w:t>Odredbom članka 128. stavak 9. Stečajnog zakona („Narodne novine” br. 71/15, 104/17 u daljnjem tekstu SZ) propisano je da će sud, ako dužnik do završetka prethodnoga postupka postane sposoban za plaćanje, postupak obustaviti, time da je u tom slučaju troškove provedenoga postupka dužan naknaditi dužnik.</w:t>
      </w:r>
    </w:p>
    <w:p w:rsidRDefault="0098354E" w:rsidP="0098354E" w:rsidR="0098354E">
      <w:pPr>
        <w:autoSpaceDE w:val="false"/>
        <w:autoSpaceDN w:val="false"/>
        <w:adjustRightInd w:val="false"/>
        <w:ind w:firstLine="705"/>
        <w:jc w:val="both"/>
      </w:pPr>
      <w:r>
        <w:lastRenderedPageBreak/>
        <w:t>Stoga</w:t>
      </w:r>
      <w:r w:rsidR="004746D6">
        <w:t xml:space="preserve"> je</w:t>
      </w:r>
      <w:r w:rsidR="007B6AA2">
        <w:t>,</w:t>
      </w:r>
      <w:r w:rsidR="004746D6">
        <w:t xml:space="preserve"> kako je dužnik do završetka prethodnoga postupka postao sposoban za plaćanje</w:t>
      </w:r>
      <w:r w:rsidR="007B6AA2">
        <w:t>,</w:t>
      </w:r>
      <w:r w:rsidR="004746D6">
        <w:t xml:space="preserve"> </w:t>
      </w:r>
      <w:r>
        <w:t>valjalo primjenom odredbe članka 128. stavak 9. SZ-a odlučiti kao pod točkom I izreke ovog rješenja.</w:t>
      </w:r>
    </w:p>
    <w:p w:rsidRDefault="0098354E" w:rsidP="0098354E" w:rsidR="007B6AA2">
      <w:pPr>
        <w:autoSpaceDE w:val="false"/>
        <w:autoSpaceDN w:val="false"/>
        <w:adjustRightInd w:val="false"/>
        <w:ind w:firstLine="705"/>
        <w:jc w:val="both"/>
      </w:pPr>
      <w:r>
        <w:t xml:space="preserve">Također je na osnovu iste odredbe u točki II izreke odlučeno o trošku koji je dužnik u obvezi </w:t>
      </w:r>
      <w:r w:rsidR="009B2FF8">
        <w:t>naknaditi</w:t>
      </w:r>
      <w:r>
        <w:t xml:space="preserve">, a </w:t>
      </w:r>
      <w:r w:rsidR="00CE1F1E">
        <w:t xml:space="preserve">koji se </w:t>
      </w:r>
      <w:r>
        <w:t>odnos</w:t>
      </w:r>
      <w:r w:rsidR="007B6AA2">
        <w:t>i</w:t>
      </w:r>
      <w:r>
        <w:t xml:space="preserve"> na plaćanje predujm</w:t>
      </w:r>
      <w:r w:rsidR="004746D6">
        <w:t>a</w:t>
      </w:r>
      <w:r>
        <w:t xml:space="preserve"> u Fond za namirenje troškova stečajnoga postupka u iznosu od 1.000,00 kn sukladno odredbi članka 114. stavak 1. SZ-a i trošak podnošenja prijedloga za otvaranje stečajnog postupka Financijskoj agenciji sukladno odredbi članka 3. Pravilnika o vrsti i visini naknade troškova financijske agencije u predstečajnom postupku i o visini naknade troška financijske agencije za podnošenje prijedloga za otvaranje stečajnog postupka ("Narodne novine" broj  106/2015)  u iznosu od 175,00 kn.</w:t>
      </w:r>
      <w:r w:rsidR="007B6AA2">
        <w:t xml:space="preserve"> </w:t>
      </w:r>
    </w:p>
    <w:p w:rsidRDefault="0098354E" w:rsidP="0098354E" w:rsidR="0098354E">
      <w:pPr>
        <w:autoSpaceDE w:val="false"/>
        <w:autoSpaceDN w:val="false"/>
        <w:adjustRightInd w:val="false"/>
        <w:ind w:firstLine="705"/>
        <w:jc w:val="both"/>
      </w:pPr>
    </w:p>
    <w:p w:rsidRDefault="0098354E" w:rsidP="004746D6" w:rsidR="0098354E">
      <w:pPr>
        <w:autoSpaceDE w:val="false"/>
        <w:autoSpaceDN w:val="false"/>
        <w:adjustRightInd w:val="false"/>
        <w:jc w:val="center"/>
      </w:pPr>
      <w:r>
        <w:t>U Rijeci, 2</w:t>
      </w:r>
      <w:r w:rsidR="009B2FF8">
        <w:t>9</w:t>
      </w:r>
      <w:r>
        <w:t>. studenog 2018.</w:t>
      </w:r>
    </w:p>
    <w:p w:rsidRDefault="0098354E" w:rsidP="0098354E" w:rsidR="0098354E">
      <w:pPr>
        <w:autoSpaceDE w:val="false"/>
        <w:autoSpaceDN w:val="false"/>
        <w:adjustRightInd w:val="false"/>
        <w:ind w:firstLine="705"/>
        <w:jc w:val="both"/>
      </w:pPr>
    </w:p>
    <w:p w:rsidRDefault="0098354E" w:rsidP="0098354E" w:rsidR="0098354E">
      <w:pPr>
        <w:autoSpaceDE w:val="false"/>
        <w:autoSpaceDN w:val="false"/>
        <w:adjustRightInd w:val="false"/>
        <w:ind w:firstLine="705"/>
        <w:jc w:val="both"/>
      </w:pPr>
      <w:r>
        <w:t xml:space="preserve">                                                                                                     Sudac</w:t>
      </w:r>
    </w:p>
    <w:p w:rsidRDefault="0098354E" w:rsidP="0098354E" w:rsidR="0098354E">
      <w:pPr>
        <w:autoSpaceDE w:val="false"/>
        <w:autoSpaceDN w:val="false"/>
        <w:adjustRightInd w:val="false"/>
        <w:ind w:firstLine="705"/>
        <w:jc w:val="both"/>
      </w:pPr>
    </w:p>
    <w:p w:rsidRDefault="0098354E" w:rsidP="0098354E" w:rsidR="0098354E">
      <w:pPr>
        <w:autoSpaceDE w:val="false"/>
        <w:autoSpaceDN w:val="false"/>
        <w:adjustRightInd w:val="false"/>
        <w:ind w:firstLine="705"/>
        <w:jc w:val="both"/>
      </w:pPr>
      <w:r>
        <w:t xml:space="preserve">                                                                                                 Liljana Ugrin</w:t>
      </w:r>
      <w:r w:rsidR="00876CDE">
        <w:t>, v.r.</w:t>
      </w:r>
    </w:p>
    <w:p w:rsidRDefault="0098354E" w:rsidP="0098354E" w:rsidR="0098354E">
      <w:pPr>
        <w:autoSpaceDE w:val="false"/>
        <w:autoSpaceDN w:val="false"/>
        <w:adjustRightInd w:val="false"/>
        <w:ind w:firstLine="705"/>
        <w:jc w:val="both"/>
      </w:pPr>
    </w:p>
    <w:p w:rsidRDefault="0098354E" w:rsidP="0098354E" w:rsidR="0098354E">
      <w:pPr>
        <w:autoSpaceDE w:val="false"/>
        <w:autoSpaceDN w:val="false"/>
        <w:adjustRightInd w:val="false"/>
        <w:ind w:firstLine="705"/>
        <w:jc w:val="both"/>
      </w:pPr>
    </w:p>
    <w:p w:rsidRDefault="00876CDE" w:rsidP="0098354E" w:rsidR="00876CDE">
      <w:pPr>
        <w:autoSpaceDE w:val="false"/>
        <w:autoSpaceDN w:val="false"/>
        <w:adjustRightInd w:val="false"/>
        <w:ind w:firstLine="705"/>
        <w:jc w:val="both"/>
      </w:pPr>
    </w:p>
    <w:p w:rsidRDefault="00876CDE" w:rsidP="0098354E" w:rsidR="00876CDE">
      <w:pPr>
        <w:autoSpaceDE w:val="false"/>
        <w:autoSpaceDN w:val="false"/>
        <w:adjustRightInd w:val="false"/>
        <w:ind w:firstLine="705"/>
        <w:jc w:val="both"/>
      </w:pPr>
    </w:p>
    <w:p w:rsidRDefault="00876CDE" w:rsidP="0098354E" w:rsidR="00876CDE">
      <w:pPr>
        <w:autoSpaceDE w:val="false"/>
        <w:autoSpaceDN w:val="false"/>
        <w:adjustRightInd w:val="false"/>
        <w:ind w:firstLine="705"/>
        <w:jc w:val="both"/>
      </w:pPr>
    </w:p>
    <w:p w:rsidRDefault="0098354E" w:rsidP="00811E8E" w:rsidR="0098354E">
      <w:pPr>
        <w:autoSpaceDE w:val="false"/>
        <w:autoSpaceDN w:val="false"/>
        <w:adjustRightInd w:val="false"/>
        <w:jc w:val="both"/>
      </w:pPr>
      <w:r>
        <w:t>UPUTA O PRAVNOM LIJEKU</w:t>
      </w:r>
    </w:p>
    <w:p w:rsidRDefault="0098354E" w:rsidP="0098354E" w:rsidR="0098354E">
      <w:pPr>
        <w:autoSpaceDE w:val="false"/>
        <w:autoSpaceDN w:val="false"/>
        <w:adjustRightInd w:val="false"/>
        <w:ind w:firstLine="705"/>
        <w:jc w:val="both"/>
      </w:pPr>
      <w:r>
        <w:t xml:space="preserve">Protiv rješenja dopuštena je žalba Visokom trgovačkom sudu Republike Hrvatske. Žalba se podnosi putem ovog suda, u tri primjerka, u roku od osam dana od dana dostave prijepisa ovog rješenja (članak 19. stavak 1. i 2. SZ). </w:t>
      </w:r>
    </w:p>
    <w:p w:rsidRDefault="0098354E" w:rsidP="0098354E" w:rsidR="0098354E">
      <w:pPr>
        <w:autoSpaceDE w:val="false"/>
        <w:autoSpaceDN w:val="false"/>
        <w:adjustRightInd w:val="false"/>
        <w:ind w:firstLine="705"/>
        <w:jc w:val="both"/>
      </w:pPr>
    </w:p>
    <w:p w:rsidRDefault="00876CDE" w:rsidP="00876CDE" w:rsidR="00876CDE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876CDE" w:rsidP="00876CDE" w:rsidR="00876CDE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0A5CAD" w:rsidP="0098354E" w:rsidR="000A5CAD" w:rsidRPr="00B51854">
      <w:pPr>
        <w:autoSpaceDE w:val="false"/>
        <w:autoSpaceDN w:val="false"/>
        <w:adjustRightInd w:val="false"/>
        <w:ind w:firstLine="705"/>
        <w:jc w:val="both"/>
      </w:pPr>
    </w:p>
    <w:sectPr w:rsidSect="004624D4" w:rsidR="000A5CAD" w:rsidRPr="00B51854">
      <w:headerReference w:type="default" r:id="rId11"/>
      <w:footerReference w:type="default" r:id="rId12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19C" w:rsidP="00C45BBA" w:rsidR="0004119C">
      <w:r>
        <w:separator/>
      </w:r>
    </w:p>
  </w:endnote>
  <w:endnote w:id="0" w:type="continuationSeparator">
    <w:p w:rsidRDefault="0004119C" w:rsidP="00C45BBA" w:rsidR="000411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4827927"/>
      <w:docPartObj>
        <w:docPartGallery w:val="Page Numbers (Bottom of Page)"/>
        <w:docPartUnique/>
      </w:docPartObj>
    </w:sdtPr>
    <w:sdtEndPr/>
    <w:sdtContent>
      <w:p w:rsidRDefault="00876CDE" w:rsidR="00876CD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F7F">
          <w:rPr>
            <w:noProof/>
          </w:rPr>
          <w:t>1</w:t>
        </w:r>
        <w:r>
          <w:fldChar w:fldCharType="end"/>
        </w:r>
      </w:p>
    </w:sdtContent>
  </w:sdt>
  <w:p w:rsidRDefault="00876CDE" w:rsidR="00876CD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19C" w:rsidP="00C45BBA" w:rsidR="0004119C">
      <w:r>
        <w:separator/>
      </w:r>
    </w:p>
  </w:footnote>
  <w:footnote w:id="0" w:type="continuationSeparator">
    <w:p w:rsidRDefault="0004119C" w:rsidP="00C45BBA" w:rsidR="000411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CDE" w:rsidP="00876CDE" w:rsidR="00876CDE" w:rsidRPr="00A15F9E">
    <w:pPr>
      <w:jc w:val="right"/>
    </w:pPr>
    <w:r w:rsidRPr="00283C85">
      <w:t>Poslovni broj 7 St-</w:t>
    </w:r>
    <w:r>
      <w:t>243</w:t>
    </w:r>
    <w:r w:rsidRPr="00283C85">
      <w:t>/2018-</w:t>
    </w:r>
    <w:r>
      <w:t>20</w:t>
    </w:r>
  </w:p>
  <w:p w:rsidRDefault="00876CDE" w:rsidR="00876CD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75AE"/>
    <w:rsid w:val="00037E74"/>
    <w:rsid w:val="0004119C"/>
    <w:rsid w:val="00062884"/>
    <w:rsid w:val="00091369"/>
    <w:rsid w:val="000A5CAD"/>
    <w:rsid w:val="000A756B"/>
    <w:rsid w:val="000C0E11"/>
    <w:rsid w:val="000D65F0"/>
    <w:rsid w:val="0015675F"/>
    <w:rsid w:val="00161F7F"/>
    <w:rsid w:val="001712C3"/>
    <w:rsid w:val="0017721B"/>
    <w:rsid w:val="00191D53"/>
    <w:rsid w:val="00197584"/>
    <w:rsid w:val="001B6628"/>
    <w:rsid w:val="001D0816"/>
    <w:rsid w:val="001D4AA3"/>
    <w:rsid w:val="001E0EE8"/>
    <w:rsid w:val="0020456D"/>
    <w:rsid w:val="0024346B"/>
    <w:rsid w:val="00262C66"/>
    <w:rsid w:val="00263FF9"/>
    <w:rsid w:val="00267E60"/>
    <w:rsid w:val="00283C85"/>
    <w:rsid w:val="002C305F"/>
    <w:rsid w:val="002C6477"/>
    <w:rsid w:val="002F4B89"/>
    <w:rsid w:val="0030097F"/>
    <w:rsid w:val="0036678C"/>
    <w:rsid w:val="003770E3"/>
    <w:rsid w:val="00384FB3"/>
    <w:rsid w:val="003B5246"/>
    <w:rsid w:val="003C32E8"/>
    <w:rsid w:val="00403810"/>
    <w:rsid w:val="00427EC5"/>
    <w:rsid w:val="00447CB3"/>
    <w:rsid w:val="004624D4"/>
    <w:rsid w:val="00470D34"/>
    <w:rsid w:val="004746D6"/>
    <w:rsid w:val="004B431A"/>
    <w:rsid w:val="004B6DF4"/>
    <w:rsid w:val="004B701E"/>
    <w:rsid w:val="004C6081"/>
    <w:rsid w:val="004D3BDB"/>
    <w:rsid w:val="004F78B7"/>
    <w:rsid w:val="00531FC8"/>
    <w:rsid w:val="0054123B"/>
    <w:rsid w:val="00576AEF"/>
    <w:rsid w:val="0058250C"/>
    <w:rsid w:val="005921A2"/>
    <w:rsid w:val="005A0C67"/>
    <w:rsid w:val="005A3EFA"/>
    <w:rsid w:val="005B636A"/>
    <w:rsid w:val="005C676C"/>
    <w:rsid w:val="005C683A"/>
    <w:rsid w:val="005D3B7B"/>
    <w:rsid w:val="00601814"/>
    <w:rsid w:val="00632B51"/>
    <w:rsid w:val="00644F50"/>
    <w:rsid w:val="00694B0A"/>
    <w:rsid w:val="006D3BD5"/>
    <w:rsid w:val="006E721F"/>
    <w:rsid w:val="007040E5"/>
    <w:rsid w:val="007118C3"/>
    <w:rsid w:val="00721BC1"/>
    <w:rsid w:val="0072436D"/>
    <w:rsid w:val="00747FB5"/>
    <w:rsid w:val="00774EB3"/>
    <w:rsid w:val="00784765"/>
    <w:rsid w:val="007B3963"/>
    <w:rsid w:val="007B6AA2"/>
    <w:rsid w:val="00811E8E"/>
    <w:rsid w:val="0085305D"/>
    <w:rsid w:val="00876CDE"/>
    <w:rsid w:val="00880AF0"/>
    <w:rsid w:val="008938E3"/>
    <w:rsid w:val="008C17C6"/>
    <w:rsid w:val="00905AD2"/>
    <w:rsid w:val="00942821"/>
    <w:rsid w:val="00964F3A"/>
    <w:rsid w:val="00973406"/>
    <w:rsid w:val="00976CC9"/>
    <w:rsid w:val="0098354E"/>
    <w:rsid w:val="009B2FF8"/>
    <w:rsid w:val="009B5E00"/>
    <w:rsid w:val="00A009B9"/>
    <w:rsid w:val="00A0752C"/>
    <w:rsid w:val="00A15478"/>
    <w:rsid w:val="00A2000F"/>
    <w:rsid w:val="00A25D93"/>
    <w:rsid w:val="00A31C30"/>
    <w:rsid w:val="00A4413C"/>
    <w:rsid w:val="00A70BDD"/>
    <w:rsid w:val="00A762EB"/>
    <w:rsid w:val="00A87BD0"/>
    <w:rsid w:val="00A962C8"/>
    <w:rsid w:val="00AA65D6"/>
    <w:rsid w:val="00AA7DAD"/>
    <w:rsid w:val="00AB439B"/>
    <w:rsid w:val="00B33EBE"/>
    <w:rsid w:val="00B51854"/>
    <w:rsid w:val="00B51CE0"/>
    <w:rsid w:val="00B87866"/>
    <w:rsid w:val="00BB7FE0"/>
    <w:rsid w:val="00BD007C"/>
    <w:rsid w:val="00BD3768"/>
    <w:rsid w:val="00C003F4"/>
    <w:rsid w:val="00C21785"/>
    <w:rsid w:val="00C275AE"/>
    <w:rsid w:val="00C45BBA"/>
    <w:rsid w:val="00C766A4"/>
    <w:rsid w:val="00C836DD"/>
    <w:rsid w:val="00CC2EB4"/>
    <w:rsid w:val="00CD75DE"/>
    <w:rsid w:val="00CD7EDE"/>
    <w:rsid w:val="00CE1089"/>
    <w:rsid w:val="00CE1F1E"/>
    <w:rsid w:val="00D00771"/>
    <w:rsid w:val="00D02FCC"/>
    <w:rsid w:val="00D056EB"/>
    <w:rsid w:val="00D21FB5"/>
    <w:rsid w:val="00D36FAD"/>
    <w:rsid w:val="00D44EE0"/>
    <w:rsid w:val="00D63673"/>
    <w:rsid w:val="00D70DE9"/>
    <w:rsid w:val="00D72CC6"/>
    <w:rsid w:val="00DC1CB2"/>
    <w:rsid w:val="00DD0D62"/>
    <w:rsid w:val="00DE0D7F"/>
    <w:rsid w:val="00DE5946"/>
    <w:rsid w:val="00DE7DBB"/>
    <w:rsid w:val="00E17C66"/>
    <w:rsid w:val="00E5307F"/>
    <w:rsid w:val="00EC10BF"/>
    <w:rsid w:val="00ED5AA5"/>
    <w:rsid w:val="00F231A4"/>
    <w:rsid w:val="00F30230"/>
    <w:rsid w:val="00F37815"/>
    <w:rsid w:val="00F473BD"/>
    <w:rsid w:val="00F7063C"/>
    <w:rsid w:val="00F72133"/>
    <w:rsid w:val="00F852B7"/>
    <w:rsid w:val="00F86B1D"/>
    <w:rsid w:val="00FC3477"/>
    <w:rsid w:val="00FC4BA2"/>
    <w:rsid w:val="00FD66F7"/>
    <w:rsid w:val="00FF2D1F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75A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BBA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BBA"/>
    <w:rPr>
      <w:bCs w:val="false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cs="Tahoma" w:hAnsi="Tahoma" w:ascii="Tahoma"/>
      <w:bCs w:val="false"/>
      <w:sz w:val="16"/>
      <w:szCs w:val="16"/>
      <w:lang w:eastAsia="hr-HR"/>
    </w:rPr>
  </w:style>
  <w:style w:customStyle="true" w:styleId="clanak" w:type="paragraph">
    <w:name w:val="clanak"/>
    <w:basedOn w:val="Normal"/>
    <w:rsid w:val="005C676C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5C676C"/>
    <w:pPr>
      <w:spacing w:afterAutospacing="true" w:after="100" w:beforeAutospacing="true" w:before="100"/>
    </w:pPr>
  </w:style>
  <w:style w:customStyle="true" w:styleId="t-12-9-fett-s" w:type="paragraph">
    <w:name w:val="t-12-9-fett-s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tb-na16" w:type="paragraph">
    <w:name w:val="tb-na16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lineRule="auto" w:line="240" w:after="0"/>
      <w:jc w:val="left"/>
    </w:pPr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1F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1F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1F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1F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1F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75A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BBA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BBA"/>
    <w:rPr>
      <w:bCs w:val="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ascii="Tahoma" w:cs="Tahoma" w:hAnsi="Tahoma"/>
      <w:bCs w:val="0"/>
      <w:sz w:val="16"/>
      <w:szCs w:val="16"/>
      <w:lang w:eastAsia="hr-HR"/>
    </w:rPr>
  </w:style>
  <w:style w:customStyle="1" w:styleId="clanak" w:type="paragraph">
    <w:name w:val="clanak"/>
    <w:basedOn w:val="Normal"/>
    <w:rsid w:val="005C676C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5C676C"/>
    <w:pPr>
      <w:spacing w:after="100" w:afterAutospacing="1" w:before="100" w:beforeAutospacing="1"/>
    </w:pPr>
  </w:style>
  <w:style w:customStyle="1" w:styleId="t-12-9-fett-s" w:type="paragraph">
    <w:name w:val="t-12-9-fett-s"/>
    <w:basedOn w:val="Normal"/>
    <w:rsid w:val="005C676C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tb-na16" w:type="paragraph">
    <w:name w:val="tb-na16"/>
    <w:basedOn w:val="Normal"/>
    <w:rsid w:val="005C676C"/>
    <w:pPr>
      <w:spacing w:after="100" w:afterAutospacing="1" w:before="100" w:beforeAutospacing="1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after="0" w:line="240" w:lineRule="auto"/>
      <w:jc w:val="left"/>
    </w:pPr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1F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1F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1F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1F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1F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46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81880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4727602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5704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59010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561103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St-243/2018</izvorni_sadrzaj>
    <derivirana_varijabla naziv="DomainObject.Predmet.OznakaBroj_1">St-243/2018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O.K. TRANSPORTI j.d.o.o.</izvorni_sadrzaj>
    <derivirana_varijabla naziv="DomainObject.Predmet.ProtustrankaFormated_1">  O.K. TRANSPORTI j.d.o.o.</derivirana_varijabla>
  </DomainObject.Predmet.ProtustrankaFormated>
  <DomainObject.Predmet.ProtustrankaFormatedOIB>
    <izvorni_sadrzaj>  O.K. TRANSPORTI j.d.o.o., OIB 24919338223</izvorni_sadrzaj>
    <derivirana_varijabla naziv="DomainObject.Predmet.ProtustrankaFormatedOIB_1">  O.K. TRANSPORTI j.d.o.o., OIB 24919338223</derivirana_varijabla>
  </DomainObject.Predmet.ProtustrankaFormatedOIB>
  <DomainObject.Predmet.ProtustrankaFormatedWithAdress>
    <izvorni_sadrzaj> O.K. TRANSPORTI j.d.o.o., Škrljevo 4, 51223 Škrljevo</izvorni_sadrzaj>
    <derivirana_varijabla naziv="DomainObject.Predmet.ProtustrankaFormatedWithAdress_1"> O.K. TRANSPORTI j.d.o.o., Škrljevo 4, 51223 Škrljevo</derivirana_varijabla>
  </DomainObject.Predmet.ProtustrankaFormatedWithAdress>
  <DomainObject.Predmet.ProtustrankaFormatedWithAdressOIB>
    <izvorni_sadrzaj> O.K. TRANSPORTI j.d.o.o., OIB 24919338223, Škrljevo 4, 51223 Škrljevo</izvorni_sadrzaj>
    <derivirana_varijabla naziv="DomainObject.Predmet.ProtustrankaFormatedWithAdressOIB_1"> O.K. TRANSPORTI j.d.o.o., OIB 24919338223, Škrljevo 4, 51223 Škrljevo</derivirana_varijabla>
  </DomainObject.Predmet.ProtustrankaFormatedWithAdressOIB>
  <DomainObject.Predmet.ProtustrankaWithAdress>
    <izvorni_sadrzaj>O.K. TRANSPORTI j.d.o.o. Škrljevo 4, 51223 Škrljevo</izvorni_sadrzaj>
    <derivirana_varijabla naziv="DomainObject.Predmet.ProtustrankaWithAdress_1">O.K. TRANSPORTI j.d.o.o. Škrljevo 4, 51223 Škrljevo</derivirana_varijabla>
  </DomainObject.Predmet.ProtustrankaWithAdress>
  <DomainObject.Predmet.ProtustrankaWithAdressOIB>
    <izvorni_sadrzaj>O.K. TRANSPORTI j.d.o.o., OIB 24919338223, Škrljevo 4, 51223 Škrljevo</izvorni_sadrzaj>
    <derivirana_varijabla naziv="DomainObject.Predmet.ProtustrankaWithAdressOIB_1">O.K. TRANSPORTI j.d.o.o., OIB 24919338223, Škrljevo 4, 51223 Škrljevo</derivirana_varijabla>
  </DomainObject.Predmet.ProtustrankaWithAdressOIB>
  <DomainObject.Predmet.ProtustrankaNazivFormated>
    <izvorni_sadrzaj>O.K. TRANSPORTI j.d.o.o.</izvorni_sadrzaj>
    <derivirana_varijabla naziv="DomainObject.Predmet.ProtustrankaNazivFormated_1">O.K. TRANSPORTI j.d.o.o.</derivirana_varijabla>
  </DomainObject.Predmet.ProtustrankaNazivFormated>
  <DomainObject.Predmet.ProtustrankaNazivFormatedOIB>
    <izvorni_sadrzaj>O.K. TRANSPORTI j.d.o.o., OIB 24919338223</izvorni_sadrzaj>
    <derivirana_varijabla naziv="DomainObject.Predmet.ProtustrankaNazivFormatedOIB_1">O.K. TRANSPORTI j.d.o.o., OIB 24919338223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O.K. TRANSPORTI j.d.o.o.</item>
    </izvorni_sadrzaj>
    <derivirana_varijabla naziv="DomainObject.Predmet.ProtuStrankaListFormated_1">
      <item>O.K. TRANSPORTI j.d.o.o.</item>
    </derivirana_varijabla>
  </DomainObject.Predmet.ProtuStrankaListFormated>
  <DomainObject.Predmet.ProtuStrankaListFormatedOIB>
    <izvorni_sadrzaj>
      <item>O.K. TRANSPORTI j.d.o.o., OIB 24919338223</item>
    </izvorni_sadrzaj>
    <derivirana_varijabla naziv="DomainObject.Predmet.ProtuStrankaListFormatedOIB_1">
      <item>O.K. TRANSPORTI j.d.o.o., OIB 24919338223</item>
    </derivirana_varijabla>
  </DomainObject.Predmet.ProtuStrankaListFormatedOIB>
  <DomainObject.Predmet.ProtuStrankaListFormatedWithAdress>
    <izvorni_sadrzaj>
      <item>O.K. TRANSPORTI j.d.o.o., Škrljevo 4, 51223 Škrljevo</item>
    </izvorni_sadrzaj>
    <derivirana_varijabla naziv="DomainObject.Predmet.ProtuStrankaListFormatedWithAdress_1">
      <item>O.K. TRANSPORTI j.d.o.o., Škrljevo 4, 51223 Škrljevo</item>
    </derivirana_varijabla>
  </DomainObject.Predmet.ProtuStrankaListFormatedWithAdress>
  <DomainObject.Predmet.ProtuStrankaListFormatedWithAdressOIB>
    <izvorni_sadrzaj>
      <item>O.K. TRANSPORTI j.d.o.o., OIB 24919338223, Škrljevo 4, 51223 Škrljevo</item>
    </izvorni_sadrzaj>
    <derivirana_varijabla naziv="DomainObject.Predmet.ProtuStrankaListFormatedWithAdressOIB_1">
      <item>O.K. TRANSPORTI j.d.o.o., OIB 24919338223, Škrljevo 4, 51223 Škrljevo</item>
    </derivirana_varijabla>
  </DomainObject.Predmet.ProtuStrankaListFormatedWithAdressOIB>
  <DomainObject.Predmet.ProtuStrankaListNazivFormated>
    <izvorni_sadrzaj>
      <item>O.K. TRANSPORTI j.d.o.o.</item>
    </izvorni_sadrzaj>
    <derivirana_varijabla naziv="DomainObject.Predmet.ProtuStrankaListNazivFormated_1">
      <item>O.K. TRANSPORTI j.d.o.o.</item>
    </derivirana_varijabla>
  </DomainObject.Predmet.ProtuStrankaListNazivFormated>
  <DomainObject.Predmet.ProtuStrankaListNazivFormatedOIB>
    <izvorni_sadrzaj>
      <item>O.K. TRANSPORTI j.d.o.o., OIB 24919338223</item>
    </izvorni_sadrzaj>
    <derivirana_varijabla naziv="DomainObject.Predmet.ProtuStrankaListNazivFormatedOIB_1">
      <item>O.K. TRANSPORTI j.d.o.o., OIB 24919338223</item>
    </derivirana_varijabla>
  </DomainObject.Predmet.ProtuStrankaListNazivFormatedOIB>
  <DomainObject.Predmet.OstaliListFormated>
    <izvorni_sadrzaj>
      <item>Karlo Ožbolt</item>
    </izvorni_sadrzaj>
    <derivirana_varijabla naziv="DomainObject.Predmet.OstaliListFormated_1">
      <item>Karlo Ožbolt</item>
    </derivirana_varijabla>
  </DomainObject.Predmet.OstaliListFormated>
  <DomainObject.Predmet.OstaliListFormatedOIB>
    <izvorni_sadrzaj>
      <item>Karlo Ožbolt, OIB 42094554237</item>
    </izvorni_sadrzaj>
    <derivirana_varijabla naziv="DomainObject.Predmet.OstaliListFormatedOIB_1">
      <item>Karlo Ožbolt, OIB 42094554237</item>
    </derivirana_varijabla>
  </DomainObject.Predmet.OstaliListFormatedOIB>
  <DomainObject.Predmet.OstaliListFormatedWithAdress>
    <izvorni_sadrzaj>
      <item>Karlo Ožbolt, Škrljevo 4, 51226 Škrljevo</item>
    </izvorni_sadrzaj>
    <derivirana_varijabla naziv="DomainObject.Predmet.OstaliListFormatedWithAdress_1">
      <item>Karlo Ožbolt, Škrljevo 4, 51226 Škrljevo</item>
    </derivirana_varijabla>
  </DomainObject.Predmet.OstaliListFormatedWithAdress>
  <DomainObject.Predmet.OstaliListFormatedWithAdressOIB>
    <izvorni_sadrzaj>
      <item>Karlo Ožbolt, OIB 42094554237, Škrljevo 4, 51226 Škrljevo</item>
    </izvorni_sadrzaj>
    <derivirana_varijabla naziv="DomainObject.Predmet.OstaliListFormatedWithAdressOIB_1">
      <item>Karlo Ožbolt, OIB 42094554237, Škrljevo 4, 51226 Škrljevo</item>
    </derivirana_varijabla>
  </DomainObject.Predmet.OstaliListFormatedWithAdressOIB>
  <DomainObject.Predmet.OstaliListNazivFormated>
    <izvorni_sadrzaj>
      <item>Karlo Ožbolt</item>
    </izvorni_sadrzaj>
    <derivirana_varijabla naziv="DomainObject.Predmet.OstaliListNazivFormated_1">
      <item>Karlo Ožbolt</item>
    </derivirana_varijabla>
  </DomainObject.Predmet.OstaliListNazivFormated>
  <DomainObject.Predmet.OstaliListNazivFormatedOIB>
    <izvorni_sadrzaj>
      <item>Karlo Ožbolt, OIB 42094554237</item>
    </izvorni_sadrzaj>
    <derivirana_varijabla naziv="DomainObject.Predmet.OstaliListNazivFormatedOIB_1">
      <item>Karlo Ožbolt, OIB 42094554237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O.K. TRANSPORTI j.d.o.o.</izvorni_sadrzaj>
    <derivirana_varijabla naziv="DomainObject.Predmet.ProtustrankaIDrugi_1">O.K. TRANSPORTI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O.K. TRANSPORTI j.d.o.o., OIB 24919338223, Škrljevo 4, 51223 Škrljevo</izvorni_sadrzaj>
    <derivirana_varijabla naziv="DomainObject.Predmet.ProtustrankaIDrugiAdressOIB_1">O.K. TRANSPORTI j.d.o.o., OIB 24919338223, Škrljevo 4, 51223 Škrljevo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O.K. TRANSPORTI j.d.o.o.</item>
      <item>Karlo Ožbolt</item>
    </izvorni_sadrzaj>
    <derivirana_varijabla naziv="DomainObject.Predmet.SudioniciListNaziv_1">
      <item>FINA  Rijeka</item>
      <item>O.K. TRANSPORTI j.d.o.o.</item>
      <item>Karlo Ožbolt</item>
    </derivirana_varijabla>
  </DomainObject.Predmet.SudioniciListNaziv>
  <DomainObject.Predmet.SudioniciListAdressOIB>
    <izvorni_sadrzaj>
      <item>FINA  Rijeka, OIB 85821130368, Frana Kurelca 8,51000 Rijeka</item>
      <item>O.K. TRANSPORTI j.d.o.o., OIB 24919338223, Škrljevo 4,51223 Škrljevo</item>
      <item>Karlo Ožbolt, OIB 42094554237, Škrljevo 4,51226 Škrljevo</item>
    </izvorni_sadrzaj>
    <derivirana_varijabla naziv="DomainObject.Predmet.SudioniciListAdressOIB_1">
      <item>FINA  Rijeka, OIB 85821130368, Frana Kurelca 8,51000 Rijeka</item>
      <item>O.K. TRANSPORTI j.d.o.o., OIB 24919338223, Škrljevo 4,51223 Škrljevo</item>
      <item>Karlo Ožbolt, OIB 42094554237, Škrljevo 4,51226 Škrljevo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24919338223</item>
      <item>, OIB 42094554237</item>
    </izvorni_sadrzaj>
    <derivirana_varijabla naziv="DomainObject.Predmet.SudioniciListNazivOIB_1">
      <item>, OIB 85821130368</item>
      <item>, OIB 24919338223</item>
      <item>, OIB 42094554237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20. lipnja 2018.</izvorni_sadrzaj>
    <derivirana_varijabla naziv="DomainObject.PredzadnjaOdlukaIzPredmeta.DatumDonosenjaOdluke_1">20. lipnja 2018.</derivirana_varijabla>
  </DomainObject.PredzadnjaOdlukaIzPredmeta.DatumDonosenjaOdluke>
  <DomainObject.PredzadnjaOdlukaIzPredmeta.Oznaka>
    <izvorni_sadrzaj>St-243/2018-10</izvorni_sadrzaj>
    <derivirana_varijabla naziv="DomainObject.PredzadnjaOdlukaIzPredmeta.Oznaka_1">St-243/2018-10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E81F1C-4272-4A3B-A13F-7F409641AA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2402</properties:Characters>
  <properties:Lines>74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2018-11-29T14:03:00Z</dcterms:created>
  <dc:creator>Liljana Ugrin</dc:creator>
  <cp:lastModifiedBy>Elizabet Jovanović</cp:lastModifiedBy>
  <cp:lastPrinted>2018-11-29T14:03:00Z</cp:lastPrinted>
  <dcterms:modified xmlns:xsi="http://www.w3.org/2001/XMLSchema-instance" xsi:type="dcterms:W3CDTF">2018-11-29T14:06:00Z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(243 18 obustava jer nije više u 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