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320291A5" w:rsidRDefault="000E1F39" w:rsidP="006F64F6" w:rsidR="000E1F39" w:rsidRPr="00827583">
      <w:pPr>
        <w:spacing w:lineRule="auto" w:line="360"/>
        <w:jc w:val="center"/>
        <w15:collapsed w:val="false"/>
        <w:rPr>
          <w:b/>
          <w:sz w:val="28"/>
          <w:lang w:val="hr-HR"/>
        </w:rPr>
      </w:pPr>
      <w:bookmarkStart w:name="_GoBack" w:id="0"/>
      <w:bookmarkEnd w:id="0"/>
      <w:r w:rsidRPr="00827583">
        <w:rPr>
          <w:b/>
          <w:sz w:val="28"/>
          <w:lang w:val="hr-HR"/>
        </w:rPr>
        <w:t>Obrazac 20.</w:t>
      </w:r>
    </w:p>
    <w:p w14:textId="77777777" w14:paraId="279A2D00" w:rsidRDefault="000E1F39" w:rsidP="006F64F6" w:rsidR="000E1F39" w:rsidRPr="00827583">
      <w:pPr>
        <w:spacing w:lineRule="auto" w:line="360"/>
        <w:jc w:val="center"/>
        <w:rPr>
          <w:b/>
          <w:lang w:val="hr-HR"/>
        </w:rPr>
      </w:pPr>
      <w:r w:rsidRPr="00827583">
        <w:rPr>
          <w:b/>
          <w:lang w:val="hr-HR"/>
        </w:rPr>
        <w:t>IZVJEŠĆE STEČAJNOGA UPRAVITELJA O TIJEKU STEČAJNOGA POSTUPKA I STANJU STEČAJNE MASE</w:t>
      </w:r>
    </w:p>
    <w:p w14:textId="1DAB9B57" w14:paraId="545FDEC5" w:rsidRDefault="000E1F39" w:rsidP="006F64F6" w:rsidR="000E1F39" w:rsidRPr="00827583">
      <w:pPr>
        <w:spacing w:lineRule="auto" w:line="360"/>
        <w:jc w:val="both"/>
        <w:rPr>
          <w:lang w:val="hr-HR"/>
        </w:rPr>
      </w:pPr>
      <w:r w:rsidRPr="00827583">
        <w:rPr>
          <w:lang w:val="hr-HR"/>
        </w:rPr>
        <w:t xml:space="preserve">Nadležni </w:t>
      </w:r>
      <w:r w:rsidR="00C356FB" w:rsidRPr="00827583">
        <w:rPr>
          <w:lang w:val="hr-HR"/>
        </w:rPr>
        <w:t>T</w:t>
      </w:r>
      <w:r w:rsidRPr="00827583">
        <w:rPr>
          <w:lang w:val="hr-HR"/>
        </w:rPr>
        <w:t xml:space="preserve">rgovački sud </w:t>
      </w:r>
      <w:r w:rsidR="007310A5" w:rsidRPr="00827583">
        <w:rPr>
          <w:lang w:val="hr-HR"/>
        </w:rPr>
        <w:t xml:space="preserve">u Varaždinu </w:t>
      </w:r>
    </w:p>
    <w:p w14:textId="77777777" w14:paraId="7CF209F9" w:rsidRDefault="000E1F39" w:rsidP="006F64F6" w:rsidR="000E1F39" w:rsidRPr="00827583">
      <w:pPr>
        <w:spacing w:lineRule="auto" w:line="360"/>
        <w:jc w:val="both"/>
        <w:rPr>
          <w:lang w:val="hr-HR"/>
        </w:rPr>
      </w:pPr>
      <w:r w:rsidRPr="00827583">
        <w:rPr>
          <w:lang w:val="hr-HR"/>
        </w:rPr>
        <w:t xml:space="preserve">Poslovni broj spisa </w:t>
      </w:r>
      <w:r w:rsidR="007310A5" w:rsidRPr="00827583">
        <w:rPr>
          <w:lang w:val="hr-HR"/>
        </w:rPr>
        <w:t>St-461/13</w:t>
      </w:r>
    </w:p>
    <w:p w14:textId="2FE5AFEE" w14:paraId="7537CEEF" w:rsidRDefault="000E1F39" w:rsidP="006F64F6" w:rsidR="000E1F39" w:rsidRPr="00827583">
      <w:pPr>
        <w:spacing w:lineRule="auto" w:line="360"/>
        <w:rPr>
          <w:lang w:val="hr-HR"/>
        </w:rPr>
      </w:pPr>
      <w:r w:rsidRPr="00827583">
        <w:rPr>
          <w:lang w:val="hr-HR"/>
        </w:rPr>
        <w:t>Dužnik</w:t>
      </w:r>
      <w:r w:rsidR="00C356FB" w:rsidRPr="00827583">
        <w:rPr>
          <w:lang w:val="hr-HR"/>
        </w:rPr>
        <w:t>:</w:t>
      </w:r>
      <w:r w:rsidRPr="00827583">
        <w:rPr>
          <w:lang w:val="hr-HR"/>
        </w:rPr>
        <w:t xml:space="preserve"> </w:t>
      </w:r>
      <w:r w:rsidR="007310A5" w:rsidRPr="00827583">
        <w:rPr>
          <w:lang w:val="hr-HR"/>
        </w:rPr>
        <w:t>MEĐIMURJE BETON ČAKOVEC d.d. u stečaju, OIB: 86483559748,</w:t>
      </w:r>
      <w:r w:rsidR="00C356FB" w:rsidRPr="00827583">
        <w:rPr>
          <w:lang w:val="hr-HR"/>
        </w:rPr>
        <w:t xml:space="preserve"> Zrinsko </w:t>
      </w:r>
      <w:proofErr w:type="spellStart"/>
      <w:r w:rsidR="00C356FB" w:rsidRPr="00827583">
        <w:rPr>
          <w:lang w:val="hr-HR"/>
        </w:rPr>
        <w:t>Frankopanska</w:t>
      </w:r>
      <w:proofErr w:type="spellEnd"/>
      <w:r w:rsidR="00C356FB" w:rsidRPr="00827583">
        <w:rPr>
          <w:lang w:val="hr-HR"/>
        </w:rPr>
        <w:t xml:space="preserve"> 17</w:t>
      </w:r>
      <w:r w:rsidR="007310A5" w:rsidRPr="00827583">
        <w:rPr>
          <w:lang w:val="hr-HR"/>
        </w:rPr>
        <w:t>, Čakovec</w:t>
      </w:r>
    </w:p>
    <w:p w14:textId="12A5CBB0" w14:paraId="25B42BF3" w:rsidRDefault="000E1F39" w:rsidP="006F64F6" w:rsidR="000E1F39" w:rsidRPr="00827583">
      <w:pPr>
        <w:spacing w:lineRule="auto" w:line="360"/>
        <w:rPr>
          <w:lang w:val="hr-HR"/>
        </w:rPr>
      </w:pPr>
      <w:r w:rsidRPr="00827583">
        <w:rPr>
          <w:lang w:val="hr-HR"/>
        </w:rPr>
        <w:t>I.  TIJEK STEČAJNOGA POSTUPKA U RAZDOBLJU OD</w:t>
      </w:r>
      <w:r w:rsidR="00D627D7" w:rsidRPr="00827583">
        <w:rPr>
          <w:lang w:val="hr-HR"/>
        </w:rPr>
        <w:t xml:space="preserve"> 01.</w:t>
      </w:r>
      <w:r w:rsidR="00662E97">
        <w:rPr>
          <w:lang w:val="hr-HR"/>
        </w:rPr>
        <w:t>travnja</w:t>
      </w:r>
      <w:r w:rsidR="00D627D7" w:rsidRPr="00827583">
        <w:rPr>
          <w:lang w:val="hr-HR"/>
        </w:rPr>
        <w:t xml:space="preserve"> </w:t>
      </w:r>
      <w:r w:rsidR="004445BC" w:rsidRPr="00827583">
        <w:rPr>
          <w:lang w:val="hr-HR"/>
        </w:rPr>
        <w:t>2017</w:t>
      </w:r>
      <w:r w:rsidRPr="00827583">
        <w:rPr>
          <w:lang w:val="hr-HR"/>
        </w:rPr>
        <w:t xml:space="preserve"> DO</w:t>
      </w:r>
      <w:r w:rsidR="00E95C86" w:rsidRPr="00827583">
        <w:rPr>
          <w:lang w:val="hr-HR"/>
        </w:rPr>
        <w:t xml:space="preserve"> 31</w:t>
      </w:r>
      <w:r w:rsidR="00D627D7" w:rsidRPr="00827583">
        <w:rPr>
          <w:lang w:val="hr-HR"/>
        </w:rPr>
        <w:t xml:space="preserve">. </w:t>
      </w:r>
      <w:r w:rsidR="00662E97">
        <w:rPr>
          <w:lang w:val="hr-HR"/>
        </w:rPr>
        <w:t>srpnja</w:t>
      </w:r>
      <w:r w:rsidR="00D627D7" w:rsidRPr="00827583">
        <w:rPr>
          <w:lang w:val="hr-HR"/>
        </w:rPr>
        <w:t xml:space="preserve"> </w:t>
      </w:r>
      <w:r w:rsidR="004445BC" w:rsidRPr="00827583">
        <w:rPr>
          <w:lang w:val="hr-HR"/>
        </w:rPr>
        <w:t>2017</w:t>
      </w:r>
    </w:p>
    <w:p w14:textId="3C42262B" w14:paraId="7D83E55E" w:rsidRDefault="00662E97" w:rsidP="000A52CE" w:rsidR="00662E97">
      <w:pPr>
        <w:spacing w:lineRule="auto" w:line="360"/>
        <w:ind w:firstLine="708"/>
        <w:jc w:val="both"/>
        <w:rPr>
          <w:lang w:val="hr-HR"/>
        </w:rPr>
      </w:pPr>
      <w:r>
        <w:rPr>
          <w:lang w:val="hr-HR"/>
        </w:rPr>
        <w:t xml:space="preserve">U izvještajnom razdoblju održane su dražbe za prodaju </w:t>
      </w:r>
      <w:r w:rsidRPr="00827583">
        <w:rPr>
          <w:lang w:val="hr-HR"/>
        </w:rPr>
        <w:t xml:space="preserve">Separacije </w:t>
      </w:r>
      <w:proofErr w:type="spellStart"/>
      <w:r w:rsidRPr="00827583">
        <w:rPr>
          <w:lang w:val="hr-HR"/>
        </w:rPr>
        <w:t>Ivanovec</w:t>
      </w:r>
      <w:proofErr w:type="spellEnd"/>
      <w:r>
        <w:rPr>
          <w:lang w:val="hr-HR"/>
        </w:rPr>
        <w:t xml:space="preserve"> i to dana 21.travnja 2017. godine, 19.svibnja 2017. godine, 13.lipnja 2017. godine, </w:t>
      </w:r>
      <w:r w:rsidR="00E91C88">
        <w:rPr>
          <w:lang w:val="hr-HR"/>
        </w:rPr>
        <w:t>te 13. srpnja 2017. godine.</w:t>
      </w:r>
    </w:p>
    <w:p w14:textId="1BDC7D99" w14:paraId="79DE5AA1" w:rsidRDefault="00E91C88" w:rsidP="000A52CE" w:rsidR="00BD7049">
      <w:pPr>
        <w:spacing w:lineRule="auto" w:line="360"/>
        <w:ind w:firstLine="708"/>
        <w:jc w:val="both"/>
        <w:rPr>
          <w:bCs/>
          <w:lang w:val="hr-HR"/>
        </w:rPr>
      </w:pPr>
      <w:r>
        <w:rPr>
          <w:lang w:val="hr-HR"/>
        </w:rPr>
        <w:t>Niti na jednoj dražbi</w:t>
      </w:r>
      <w:r w:rsidR="00BD7049" w:rsidRPr="00827583">
        <w:rPr>
          <w:bCs/>
          <w:lang w:val="hr-HR"/>
        </w:rPr>
        <w:t xml:space="preserve"> nije bilo zainteresiranih kupaca. </w:t>
      </w:r>
    </w:p>
    <w:p w14:textId="474462B1" w14:paraId="24CDA203" w:rsidRDefault="008C05F8" w:rsidP="000A52CE" w:rsidR="008C05F8" w:rsidRPr="00827583">
      <w:pPr>
        <w:spacing w:lineRule="auto" w:line="360"/>
        <w:ind w:firstLine="708"/>
        <w:jc w:val="both"/>
        <w:rPr>
          <w:bCs/>
          <w:lang w:val="hr-HR"/>
        </w:rPr>
      </w:pPr>
      <w:r>
        <w:rPr>
          <w:bCs/>
          <w:lang w:val="hr-HR"/>
        </w:rPr>
        <w:t xml:space="preserve">Dana 10.travnja 2017.godine Sud je donio rješenje kojim se određuje nagrada stečajnom upravitelju, te je ona i isplaćena.  </w:t>
      </w:r>
    </w:p>
    <w:p w14:textId="73ABF709" w14:paraId="4DBC4087" w:rsidRDefault="00415E24" w:rsidP="002C5AB7" w:rsidR="00415E24" w:rsidRPr="00827583">
      <w:pPr>
        <w:spacing w:lineRule="auto" w:line="360"/>
        <w:ind w:firstLine="708"/>
        <w:jc w:val="both"/>
        <w:rPr>
          <w:lang w:val="hr-HR"/>
        </w:rPr>
      </w:pPr>
      <w:r w:rsidRPr="00827583">
        <w:rPr>
          <w:lang w:val="hr-HR"/>
        </w:rPr>
        <w:t>Sve obveze stečajne m</w:t>
      </w:r>
      <w:r w:rsidR="009E5108" w:rsidRPr="00827583">
        <w:rPr>
          <w:lang w:val="hr-HR"/>
        </w:rPr>
        <w:t>ase se redovito podmiruju, te se obavlja naplata</w:t>
      </w:r>
      <w:r w:rsidRPr="00827583">
        <w:rPr>
          <w:lang w:val="hr-HR"/>
        </w:rPr>
        <w:t xml:space="preserve"> potraživanja koja ima stečajni dužnik. </w:t>
      </w:r>
    </w:p>
    <w:p w14:textId="5BC41C48" w14:paraId="27310869" w:rsidRDefault="00747AB8" w:rsidP="009E5108" w:rsidR="009E5108" w:rsidRPr="00827583">
      <w:pPr>
        <w:spacing w:lineRule="auto" w:line="360"/>
        <w:ind w:firstLine="708"/>
        <w:jc w:val="both"/>
        <w:rPr>
          <w:lang w:val="hr-HR"/>
        </w:rPr>
      </w:pPr>
      <w:r w:rsidRPr="00827583">
        <w:rPr>
          <w:lang w:val="hr-HR"/>
        </w:rPr>
        <w:t xml:space="preserve">U nastavku dajem prikaz priljeva i odljeva novčanih sredstava sa žiro računa stečajnog dužnika. </w:t>
      </w:r>
    </w:p>
    <w:tbl>
      <w:tblPr>
        <w:tblW w:type="dxa" w:w="10006"/>
        <w:jc w:val="center"/>
        <w:tblLayout w:type="fixed"/>
        <w:tblLook w:val="04A0" w:noVBand="1" w:noHBand="0" w:lastColumn="0" w:firstColumn="1" w:lastRow="0" w:firstRow="1"/>
      </w:tblPr>
      <w:tblGrid>
        <w:gridCol w:w="2919"/>
        <w:gridCol w:w="1417"/>
        <w:gridCol w:w="1418"/>
        <w:gridCol w:w="1417"/>
        <w:gridCol w:w="1418"/>
        <w:gridCol w:w="1417"/>
      </w:tblGrid>
      <w:tr w14:textId="77777777" w14:paraId="7879168F" w:rsidTr="00190040" w:rsidR="00190040" w:rsidRPr="00190040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43E18290" w14:paraId="0311AA4C" w:rsidRDefault="00190040" w:rsidR="00190040" w:rsidRPr="00190040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stanje računa na dan 31.03.2017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32F13B9" w14:paraId="57BED1AB" w:rsidRDefault="00190040" w:rsidP="00827583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2.249.368,82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14:textId="77777777" w14:paraId="49C85B4E" w:rsidRDefault="00190040" w:rsidP="00827583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30911B12" w14:paraId="4E7E5F78" w:rsidRDefault="00190040" w:rsidP="00827583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612160F9" w:rsidRDefault="00190040" w:rsidP="00827583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58921D40" w:rsidRDefault="00190040" w:rsidP="00827583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</w:tr>
      <w:tr w14:textId="77777777" w14:paraId="57603F6C" w:rsidTr="00190040" w:rsidR="00190040" w:rsidRPr="00190040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7796AAA2" w:rsidRDefault="00190040" w:rsidP="00190040" w:rsidR="00190040" w:rsidRPr="00190040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Opis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6A1CEE61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30/04/17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AEFE032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</w:p>
          <w:p w14:textId="77777777" w14:paraId="72F1DDDF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31/05/17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43D99DA9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30/06/17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0E823ABC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31/07/17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3513E5B6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UKUPNO</w:t>
            </w:r>
          </w:p>
        </w:tc>
      </w:tr>
      <w:tr w14:textId="77777777" w14:paraId="4DDD66CB" w:rsidTr="00190040" w:rsidR="00190040" w:rsidRPr="00190040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226DF6F1" w:rsidRDefault="00190040" w:rsidR="00190040" w:rsidRPr="00190040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PRILIV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6FA733D2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C7BE8EF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38A41D86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0B0D6B89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1CE30FAF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</w:tr>
      <w:tr w14:textId="77777777" w14:paraId="0CBFDC8E" w:rsidTr="00190040" w:rsidR="00190040" w:rsidRPr="00190040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41BD58C1" w:rsidRDefault="00190040" w:rsidR="00190040" w:rsidRPr="00190040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Priliv od kamata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1802CA3E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1.372,00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E15761A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5860AB85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0FA0F29F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2.066,34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2C88876B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3.438,34</w:t>
            </w:r>
          </w:p>
        </w:tc>
      </w:tr>
      <w:tr w14:textId="77777777" w14:paraId="7C0707D0" w:rsidTr="00190040" w:rsidR="00190040" w:rsidRPr="00190040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377CEE68" w:rsidRDefault="00190040" w:rsidR="00190040" w:rsidRPr="00190040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Priliv od najmova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4ED2D5CF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F78929D" w:rsidRDefault="00190040" w:rsidP="00190040" w:rsid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</w:p>
          <w:p w14:textId="77777777" w14:paraId="096151BA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12.500,00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7588F2C8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12.500,00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21D6D4ED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12.500,00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49B33BB9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37.500,00</w:t>
            </w:r>
          </w:p>
        </w:tc>
      </w:tr>
      <w:tr w14:textId="77777777" w14:paraId="6C88BC44" w:rsidTr="00190040" w:rsidR="00190040" w:rsidRPr="00190040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34C3AE13" w:rsidRDefault="00190040" w:rsidR="00190040" w:rsidRPr="00190040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 xml:space="preserve">Priliv od </w:t>
            </w:r>
            <w:proofErr w:type="spellStart"/>
            <w:r w:rsidRPr="00190040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prefakturiranih</w:t>
            </w:r>
            <w:proofErr w:type="spellEnd"/>
            <w:r w:rsidRPr="00190040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 xml:space="preserve"> troškova 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51F9DDF3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9C4A551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0806FFCD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221,85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0F901A31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50,81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26497E8D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272,66</w:t>
            </w:r>
          </w:p>
        </w:tc>
      </w:tr>
      <w:tr w14:textId="77777777" w14:paraId="599D3E87" w:rsidTr="00190040" w:rsidR="00190040" w:rsidRPr="00190040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54AB5CC3" w:rsidRDefault="00190040" w:rsidR="00190040" w:rsidRPr="00190040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UKUPAN PRILJEV SREDSTAVA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4D127995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1.372,00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F9D7092" w:rsidRDefault="00190040" w:rsidP="00190040" w:rsid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</w:p>
          <w:p w14:textId="77777777" w14:paraId="58CF33AD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12.500,00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1FFE58EE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12.721,85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7BA65735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14.617,15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376C87A9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41.211,00</w:t>
            </w:r>
          </w:p>
        </w:tc>
      </w:tr>
      <w:tr w14:textId="77777777" w14:paraId="4D9892EE" w:rsidTr="00190040" w:rsidR="00190040" w:rsidRPr="00190040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00749C9C" w:rsidRDefault="00190040" w:rsidR="00190040" w:rsidRPr="00190040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14A8BECD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8AC85CF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7D96122D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014444D8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3311D156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</w:tr>
      <w:tr w14:textId="77777777" w14:paraId="1DCEDE96" w:rsidTr="00190040" w:rsidR="00190040" w:rsidRPr="00190040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54C44448" w:rsidRDefault="00190040" w:rsidR="00190040" w:rsidRPr="00190040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Usluge tekućeg održavanja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087C5933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125,00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576A13E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250,00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53148557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125,00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554C2ED3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66AD34C9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500,00</w:t>
            </w:r>
          </w:p>
        </w:tc>
      </w:tr>
      <w:tr w14:textId="77777777" w14:paraId="0DCAC8A2" w:rsidTr="00190040" w:rsidR="00190040" w:rsidRPr="00190040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243DD29F" w:rsidRDefault="00190040" w:rsidR="00190040" w:rsidRPr="00190040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Materijalni troškovi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72C5E517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12,10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CF2A090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312,20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73067BDE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81,50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5ACADF65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33E90753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405,80</w:t>
            </w:r>
          </w:p>
        </w:tc>
      </w:tr>
      <w:tr w14:textId="77777777" w14:paraId="5F3393EE" w:rsidTr="00190040" w:rsidR="00190040" w:rsidRPr="00190040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377F9B49" w:rsidRDefault="00190040" w:rsidR="00190040" w:rsidRPr="00190040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Knjigovodstvene i druge intelektualne usluge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35750E58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1.875,00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A5C4670" w:rsidRDefault="00190040" w:rsidP="00190040" w:rsid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</w:p>
          <w:p w14:textId="77777777" w14:paraId="66B4231A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1.875,00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27B3942F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1.875,00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2F488C97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1.875,00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0D465B91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7.500,00</w:t>
            </w:r>
          </w:p>
        </w:tc>
      </w:tr>
      <w:tr w14:textId="77777777" w14:paraId="01E5D33C" w:rsidTr="00190040" w:rsidR="00190040" w:rsidRPr="00190040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58BEEB86" w:rsidRDefault="00190040" w:rsidR="00190040" w:rsidRPr="00190040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Bankarske provizije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2F5E5A42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68,50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1B96301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75,00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5017ECB6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98,40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40E0E9AB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67,40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0F712003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309,30</w:t>
            </w:r>
          </w:p>
        </w:tc>
      </w:tr>
      <w:tr w14:textId="77777777" w14:paraId="6BCBA496" w:rsidTr="00190040" w:rsidR="00190040" w:rsidRPr="00190040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68E5447D" w:rsidRDefault="00190040" w:rsidR="00190040" w:rsidRPr="00190040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Središnje klirinško depozitarno društvo / SKDD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3E81693F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692,00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5F45B39" w:rsidRDefault="00190040" w:rsidP="00190040" w:rsid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</w:p>
          <w:p w14:textId="77777777" w14:paraId="05AF6DB5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689,80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361067BC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689,80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2E686CDE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689,80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772544C1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2.761,40</w:t>
            </w:r>
          </w:p>
        </w:tc>
      </w:tr>
      <w:tr w14:textId="77777777" w14:paraId="2F21EDF2" w:rsidTr="00190040" w:rsidR="00190040" w:rsidRPr="00190040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7E75EDB9" w:rsidRDefault="00190040" w:rsidR="00190040" w:rsidRPr="00190040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proofErr w:type="spellStart"/>
            <w:r w:rsidRPr="00190040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Prefakturirani</w:t>
            </w:r>
            <w:proofErr w:type="spellEnd"/>
            <w:r w:rsidRPr="00190040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 xml:space="preserve"> troškovi 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0D2DCD51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142,11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12A60B0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45,93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41CC059F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45,93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4B007BC1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142,11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6C987087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376,08</w:t>
            </w:r>
          </w:p>
        </w:tc>
      </w:tr>
      <w:tr w14:textId="77777777" w14:paraId="6F19FBF5" w:rsidTr="00190040" w:rsidR="00190040" w:rsidRPr="00190040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43B21CFA" w:rsidRDefault="00190040" w:rsidR="00190040" w:rsidRPr="00190040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Doprinosi iz plaće-honorari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230E8846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F8EBD04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27,44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21F64F9F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01594255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585279DD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27,44</w:t>
            </w:r>
          </w:p>
        </w:tc>
      </w:tr>
      <w:tr w14:textId="77777777" w14:paraId="0D301A17" w:rsidTr="00190040" w:rsidR="00190040" w:rsidRPr="00190040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52E3E827" w:rsidRDefault="00190040" w:rsidR="00190040" w:rsidRPr="00190040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lastRenderedPageBreak/>
              <w:t>Doprinosi na plaće-honorari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0C4E0DA4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96E0E84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20,58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7E2FB1CB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06C4C2C5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4570A328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20,58</w:t>
            </w:r>
          </w:p>
        </w:tc>
      </w:tr>
      <w:tr w14:textId="77777777" w14:paraId="17E43913" w:rsidTr="00190040" w:rsidR="00190040" w:rsidRPr="00190040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09658EB2" w:rsidRDefault="00190040" w:rsidR="00190040" w:rsidRPr="00190040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Honorari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181FE7D5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B0D8D74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187,70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71F86205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60D55393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72F40EAF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187,70</w:t>
            </w:r>
          </w:p>
        </w:tc>
      </w:tr>
      <w:tr w14:textId="77777777" w14:paraId="2F3B7608" w:rsidTr="00190040" w:rsidR="00190040" w:rsidRPr="00190040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296E5E27" w:rsidRDefault="00190040" w:rsidR="00190040" w:rsidRPr="00190040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Porez i prirez honorari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0A1EC641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9A8550C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59,28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29D3985C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3588C396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5AC413E1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59,28</w:t>
            </w:r>
          </w:p>
        </w:tc>
      </w:tr>
      <w:tr w14:textId="77777777" w14:paraId="19F1C62A" w:rsidTr="00190040" w:rsidR="00190040" w:rsidRPr="00190040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172BDBD6" w:rsidRDefault="00190040" w:rsidR="00190040" w:rsidRPr="00190040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PDV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089D6CCC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1.694,60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A638F99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7888B0FA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2EFA6334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56BC8972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1.694,60</w:t>
            </w:r>
          </w:p>
        </w:tc>
      </w:tr>
      <w:tr w14:textId="77777777" w14:paraId="2E89564E" w:rsidTr="00190040" w:rsidR="00190040" w:rsidRPr="00190040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6B4BF460" w:rsidRDefault="00190040" w:rsidR="00190040" w:rsidRPr="00190040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Nagrada stečajnom upravitelju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5BEAECC7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E8A6954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787.500,00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7EF7AFF3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7F2607D1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7106D795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787.500,00</w:t>
            </w:r>
          </w:p>
        </w:tc>
      </w:tr>
      <w:tr w14:textId="77777777" w14:paraId="453F81FF" w:rsidTr="00190040" w:rsidR="00190040" w:rsidRPr="00190040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65C0CCD2" w:rsidRDefault="00190040" w:rsidR="00190040" w:rsidRPr="00190040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UKUPAN ODLJEV SREDSTAVA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307E7001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4.609,31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9989F9E" w:rsidRDefault="00190040" w:rsidP="00190040" w:rsid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</w:p>
          <w:p w14:textId="77777777" w14:paraId="7D9B966C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791.042,93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54E6B90D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2.915,63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3255FF77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2.774,31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2836469B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801.342,18</w:t>
            </w:r>
          </w:p>
        </w:tc>
      </w:tr>
      <w:tr w14:textId="77777777" w14:paraId="34303AAE" w:rsidTr="00190040" w:rsidR="00190040" w:rsidRPr="00190040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599183DC" w14:paraId="306AFDBD" w:rsidRDefault="00190040" w:rsidR="00190040" w:rsidRPr="00190040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Stanje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1394F6EE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2.246.131,51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1072163" w:rsidRDefault="00190040" w:rsidP="00190040" w:rsid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</w:p>
          <w:p w14:textId="77777777" w14:paraId="54D1D5F0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1.467.588,58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11092AFD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1.477.394,80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27C2D460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1.489.237,64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14:textId="77777777" w14:paraId="785A1DA5" w:rsidRDefault="00190040" w:rsidP="00190040" w:rsidR="00190040" w:rsidRPr="00190040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190040">
              <w:rPr>
                <w:rFonts w:eastAsia="Times New Roman"/>
                <w:color w:val="000000"/>
                <w:sz w:val="21"/>
                <w:szCs w:val="16"/>
                <w:lang w:val="hr-HR"/>
              </w:rPr>
              <w:t>1.489.237,64</w:t>
            </w:r>
          </w:p>
        </w:tc>
      </w:tr>
    </w:tbl>
    <w:p w14:textId="77777777" w14:paraId="0E1010E5" w:rsidRDefault="00827583" w:rsidP="006F64F6" w:rsidR="00827583" w:rsidRPr="00827583">
      <w:pPr>
        <w:spacing w:lineRule="auto" w:line="360"/>
        <w:rPr>
          <w:lang w:val="hr-HR"/>
        </w:rPr>
      </w:pPr>
    </w:p>
    <w:p w14:textId="77777777" w14:paraId="51336F8A" w:rsidRDefault="000E1F39" w:rsidP="006F64F6" w:rsidR="000E1F39" w:rsidRPr="00827583">
      <w:pPr>
        <w:spacing w:lineRule="auto" w:line="360"/>
        <w:rPr>
          <w:lang w:val="hr-HR"/>
        </w:rPr>
      </w:pPr>
      <w:r w:rsidRPr="00827583">
        <w:rPr>
          <w:lang w:val="hr-HR"/>
        </w:rPr>
        <w:t>II. STANJE STEČAJNE MASE</w:t>
      </w:r>
    </w:p>
    <w:p w14:textId="2AD344A7" w14:paraId="34D9A322" w:rsidRDefault="000A52CE" w:rsidP="006F64F6" w:rsidR="000E1F39" w:rsidRPr="00827583">
      <w:pPr>
        <w:numPr>
          <w:ilvl w:val="0"/>
          <w:numId w:val="1"/>
        </w:numPr>
        <w:spacing w:lineRule="auto" w:line="360"/>
        <w:jc w:val="both"/>
        <w:rPr>
          <w:lang w:val="hr-HR"/>
        </w:rPr>
      </w:pPr>
      <w:r w:rsidRPr="00827583">
        <w:rPr>
          <w:lang w:val="hr-HR"/>
        </w:rPr>
        <w:t>Od imovine stečajnog dužnika</w:t>
      </w:r>
      <w:r w:rsidR="00415E24" w:rsidRPr="00827583">
        <w:rPr>
          <w:lang w:val="hr-HR"/>
        </w:rPr>
        <w:t xml:space="preserve"> ostala je za unovčiti separacija</w:t>
      </w:r>
      <w:r w:rsidR="007C3242" w:rsidRPr="00827583">
        <w:rPr>
          <w:lang w:val="hr-HR"/>
        </w:rPr>
        <w:t xml:space="preserve"> u </w:t>
      </w:r>
      <w:proofErr w:type="spellStart"/>
      <w:r w:rsidR="007C3242" w:rsidRPr="00827583">
        <w:rPr>
          <w:lang w:val="hr-HR"/>
        </w:rPr>
        <w:t>Ivanovcu</w:t>
      </w:r>
      <w:proofErr w:type="spellEnd"/>
      <w:r w:rsidR="00415E24" w:rsidRPr="00827583">
        <w:rPr>
          <w:lang w:val="hr-HR"/>
        </w:rPr>
        <w:t>.</w:t>
      </w:r>
    </w:p>
    <w:p w14:textId="04EC6492" w14:paraId="4C053D7F" w:rsidRDefault="00F2674C" w:rsidP="006F64F6" w:rsidR="00F2674C" w:rsidRPr="00827583">
      <w:pPr>
        <w:numPr>
          <w:ilvl w:val="0"/>
          <w:numId w:val="1"/>
        </w:numPr>
        <w:spacing w:lineRule="auto" w:line="360"/>
        <w:jc w:val="both"/>
        <w:rPr>
          <w:lang w:val="hr-HR"/>
        </w:rPr>
      </w:pPr>
      <w:r w:rsidRPr="00827583">
        <w:rPr>
          <w:lang w:val="hr-HR"/>
        </w:rPr>
        <w:t xml:space="preserve">Obveze stečajne mase se redovito podmiruju, te nema nepodmirenih obveza </w:t>
      </w:r>
    </w:p>
    <w:p w14:textId="33BAAC23" w14:paraId="05CA1C11" w:rsidRDefault="00F2674C" w:rsidP="006F64F6" w:rsidR="000E1F39" w:rsidRPr="00827583">
      <w:pPr>
        <w:numPr>
          <w:ilvl w:val="0"/>
          <w:numId w:val="1"/>
        </w:numPr>
        <w:spacing w:lineRule="auto" w:line="360"/>
        <w:jc w:val="both"/>
        <w:rPr>
          <w:lang w:val="hr-HR"/>
        </w:rPr>
      </w:pPr>
      <w:r w:rsidRPr="00827583">
        <w:rPr>
          <w:lang w:val="hr-HR"/>
        </w:rPr>
        <w:t xml:space="preserve">Stečajni dužnik nije imao zaposlenih radnika u promatranom izvještajnom razdoblju. </w:t>
      </w:r>
    </w:p>
    <w:p w14:textId="1FA65732" w14:paraId="1CEA4579" w:rsidRDefault="00F2674C" w:rsidP="00081E98" w:rsidR="00C1316F" w:rsidRPr="00827583">
      <w:pPr>
        <w:numPr>
          <w:ilvl w:val="0"/>
          <w:numId w:val="1"/>
        </w:numPr>
        <w:spacing w:lineRule="auto" w:line="360"/>
        <w:jc w:val="both"/>
        <w:rPr>
          <w:lang w:val="hr-HR"/>
        </w:rPr>
      </w:pPr>
      <w:r w:rsidRPr="00827583">
        <w:rPr>
          <w:lang w:val="hr-HR"/>
        </w:rPr>
        <w:t xml:space="preserve">U dosadašnjem tijeku stečajnog postupka nije bilo dioba u okviru kojih bi se  namirivali stečajni vjerovnici. </w:t>
      </w:r>
      <w:r w:rsidR="00E91C88">
        <w:rPr>
          <w:lang w:val="hr-HR"/>
        </w:rPr>
        <w:t xml:space="preserve">Dioba će se obaviti po prodaji separacije </w:t>
      </w:r>
      <w:proofErr w:type="spellStart"/>
      <w:r w:rsidR="00E91C88">
        <w:rPr>
          <w:lang w:val="hr-HR"/>
        </w:rPr>
        <w:t>Ivanovec</w:t>
      </w:r>
      <w:proofErr w:type="spellEnd"/>
      <w:r w:rsidR="00E91C88">
        <w:rPr>
          <w:lang w:val="hr-HR"/>
        </w:rPr>
        <w:t xml:space="preserve">, obzirom da se radi o imovini koja nije pod zalogom i iz ukupnog iznos postignutog od njene prodaje će se namirivati vjerovnici prvog višeg isplatnog reda. </w:t>
      </w:r>
    </w:p>
    <w:p w14:textId="77777777" w14:paraId="458B5091" w:rsidRDefault="009E5108" w:rsidP="009E5108" w:rsidR="009E5108" w:rsidRPr="00827583">
      <w:pPr>
        <w:spacing w:lineRule="auto" w:line="360"/>
        <w:jc w:val="both"/>
        <w:rPr>
          <w:lang w:val="hr-HR"/>
        </w:rPr>
      </w:pPr>
    </w:p>
    <w:p w14:textId="77777777" w14:paraId="02901395" w:rsidRDefault="000E1F39" w:rsidP="006F64F6" w:rsidR="000E1F39" w:rsidRPr="00827583">
      <w:pPr>
        <w:spacing w:lineRule="auto" w:line="360"/>
        <w:rPr>
          <w:lang w:val="hr-HR"/>
        </w:rPr>
      </w:pPr>
      <w:r w:rsidRPr="00827583">
        <w:rPr>
          <w:lang w:val="hr-HR"/>
        </w:rPr>
        <w:t>III. RADNJE KOJE ĆE SE PODUZETI U NAREDNOM RAZDOBLJU</w:t>
      </w:r>
    </w:p>
    <w:p w14:textId="130C3848" w14:paraId="1A772860" w:rsidRDefault="00BD7049" w:rsidP="00081E98" w:rsidR="000A52CE" w:rsidRPr="00827583">
      <w:pPr>
        <w:spacing w:lineRule="auto" w:line="360"/>
        <w:ind w:firstLine="708"/>
        <w:jc w:val="both"/>
        <w:rPr>
          <w:lang w:val="hr-HR"/>
        </w:rPr>
      </w:pPr>
      <w:r w:rsidRPr="00827583">
        <w:rPr>
          <w:lang w:val="hr-HR"/>
        </w:rPr>
        <w:t xml:space="preserve">Zakazano je iduće ročište za </w:t>
      </w:r>
      <w:r w:rsidR="000A52CE" w:rsidRPr="00827583">
        <w:rPr>
          <w:lang w:val="hr-HR"/>
        </w:rPr>
        <w:t xml:space="preserve">prodaju separacije u </w:t>
      </w:r>
      <w:proofErr w:type="spellStart"/>
      <w:r w:rsidR="000A52CE" w:rsidRPr="00827583">
        <w:rPr>
          <w:lang w:val="hr-HR"/>
        </w:rPr>
        <w:t>Ivanovcu</w:t>
      </w:r>
      <w:proofErr w:type="spellEnd"/>
      <w:r w:rsidR="000A52CE" w:rsidRPr="00827583">
        <w:rPr>
          <w:lang w:val="hr-HR"/>
        </w:rPr>
        <w:t xml:space="preserve">, kako bi se i preostala imovina unovčila, te djelomično namirili stečajni vjerovnici. </w:t>
      </w:r>
    </w:p>
    <w:p w14:textId="77777777" w14:paraId="14177FAB" w:rsidRDefault="000A52CE" w:rsidP="00081E98" w:rsidR="000A52CE" w:rsidRPr="00827583">
      <w:pPr>
        <w:spacing w:lineRule="auto" w:line="360"/>
        <w:ind w:firstLine="708"/>
        <w:jc w:val="both"/>
        <w:rPr>
          <w:lang w:val="hr-HR"/>
        </w:rPr>
      </w:pPr>
    </w:p>
    <w:p w14:textId="77777777" w14:paraId="1F16EF5D" w:rsidRDefault="000E1F39" w:rsidP="006F64F6" w:rsidR="000E1F39" w:rsidRPr="00827583">
      <w:pPr>
        <w:spacing w:lineRule="auto" w:line="360"/>
        <w:ind w:left="360"/>
        <w:rPr>
          <w:lang w:val="hr-HR"/>
        </w:rPr>
      </w:pPr>
    </w:p>
    <w:p w14:textId="761E3C05" w14:paraId="42C8BDB8" w:rsidRDefault="00E91C88" w:rsidP="004445BC" w:rsidR="004445BC" w:rsidRPr="00827583">
      <w:pPr>
        <w:spacing w:lineRule="auto" w:line="360"/>
        <w:jc w:val="both"/>
        <w:rPr>
          <w:rFonts w:eastAsia="Times New Roman"/>
          <w:lang w:eastAsia="hr-HR" w:val="hr-HR"/>
        </w:rPr>
      </w:pPr>
      <w:r>
        <w:rPr>
          <w:rFonts w:eastAsia="Times New Roman"/>
          <w:lang w:eastAsia="hr-HR" w:val="hr-HR"/>
        </w:rPr>
        <w:t>U Varaždinu 30</w:t>
      </w:r>
      <w:r w:rsidR="004445BC" w:rsidRPr="00827583">
        <w:rPr>
          <w:rFonts w:eastAsia="Times New Roman"/>
          <w:lang w:eastAsia="hr-HR" w:val="hr-HR"/>
        </w:rPr>
        <w:t xml:space="preserve">. </w:t>
      </w:r>
      <w:r>
        <w:rPr>
          <w:rFonts w:eastAsia="Times New Roman"/>
          <w:lang w:eastAsia="hr-HR" w:val="hr-HR"/>
        </w:rPr>
        <w:t>kolovoza</w:t>
      </w:r>
      <w:r w:rsidR="004445BC" w:rsidRPr="00827583">
        <w:rPr>
          <w:rFonts w:eastAsia="Times New Roman"/>
          <w:lang w:eastAsia="hr-HR" w:val="hr-HR"/>
        </w:rPr>
        <w:t xml:space="preserve"> 2017 godine               </w:t>
      </w:r>
      <w:r w:rsidR="004445BC" w:rsidRPr="00827583">
        <w:rPr>
          <w:rFonts w:eastAsia="Times New Roman"/>
          <w:lang w:eastAsia="hr-HR" w:val="hr-HR"/>
        </w:rPr>
        <w:tab/>
      </w:r>
      <w:r w:rsidR="004445BC" w:rsidRPr="00827583">
        <w:rPr>
          <w:rFonts w:eastAsia="Times New Roman"/>
          <w:lang w:eastAsia="hr-HR" w:val="hr-HR"/>
        </w:rPr>
        <w:tab/>
      </w:r>
    </w:p>
    <w:p w14:textId="77777777" w14:paraId="0014612D" w:rsidRDefault="000E1F39" w:rsidP="00E95C86" w:rsidR="00E95C86" w:rsidRPr="00827583">
      <w:pPr>
        <w:spacing w:lineRule="auto" w:line="360"/>
        <w:ind w:left="2832"/>
        <w:rPr>
          <w:lang w:val="hr-HR"/>
        </w:rPr>
      </w:pPr>
      <w:r w:rsidRPr="00827583">
        <w:rPr>
          <w:lang w:val="hr-HR"/>
        </w:rPr>
        <w:tab/>
      </w:r>
      <w:r w:rsidRPr="00827583">
        <w:rPr>
          <w:lang w:val="hr-HR"/>
        </w:rPr>
        <w:tab/>
      </w:r>
      <w:r w:rsidRPr="00827583">
        <w:rPr>
          <w:lang w:val="hr-HR"/>
        </w:rPr>
        <w:tab/>
      </w:r>
      <w:r w:rsidRPr="00827583">
        <w:rPr>
          <w:lang w:val="hr-HR"/>
        </w:rPr>
        <w:tab/>
      </w:r>
      <w:r w:rsidRPr="00827583">
        <w:rPr>
          <w:lang w:val="hr-HR"/>
        </w:rPr>
        <w:tab/>
      </w:r>
      <w:r w:rsidR="00E95C86" w:rsidRPr="00827583">
        <w:rPr>
          <w:lang w:val="hr-HR"/>
        </w:rPr>
        <w:t>Stečajni upravitelj</w:t>
      </w:r>
    </w:p>
    <w:p w14:textId="46210969" w14:paraId="12EBBD2D" w:rsidRDefault="00F2674C" w:rsidP="00E95C86" w:rsidR="000E1F39" w:rsidRPr="00827583">
      <w:pPr>
        <w:spacing w:lineRule="auto" w:line="360"/>
        <w:ind w:firstLine="708" w:left="5664"/>
        <w:rPr>
          <w:lang w:val="hr-HR"/>
        </w:rPr>
      </w:pPr>
      <w:r w:rsidRPr="00827583">
        <w:rPr>
          <w:lang w:val="hr-HR"/>
        </w:rPr>
        <w:t xml:space="preserve">Tomislav </w:t>
      </w:r>
      <w:proofErr w:type="spellStart"/>
      <w:r w:rsidRPr="00827583">
        <w:rPr>
          <w:lang w:val="hr-HR"/>
        </w:rPr>
        <w:t>Đuričin</w:t>
      </w:r>
      <w:proofErr w:type="spellEnd"/>
    </w:p>
    <w:p w14:textId="77777777" w14:paraId="3CD3C020" w:rsidRDefault="00C61F72" w:rsidP="006F64F6" w:rsidR="00C61F72" w:rsidRPr="00827583">
      <w:pPr>
        <w:spacing w:lineRule="auto" w:line="360"/>
        <w:rPr>
          <w:lang w:val="hr-HR"/>
        </w:rPr>
      </w:pPr>
    </w:p>
    <w:sectPr w:rsidR="00C61F72" w:rsidRPr="0082758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2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81E98"/>
    <w:rsid w:val="000A52CE"/>
    <w:rsid w:val="000E1F39"/>
    <w:rsid w:val="00190040"/>
    <w:rsid w:val="002215F4"/>
    <w:rsid w:val="00251624"/>
    <w:rsid w:val="002B2DA1"/>
    <w:rsid w:val="002C5AB7"/>
    <w:rsid w:val="00415E24"/>
    <w:rsid w:val="004445BC"/>
    <w:rsid w:val="00446AE6"/>
    <w:rsid w:val="00447BD8"/>
    <w:rsid w:val="00600811"/>
    <w:rsid w:val="00662E97"/>
    <w:rsid w:val="006F377D"/>
    <w:rsid w:val="006F64F6"/>
    <w:rsid w:val="007233B7"/>
    <w:rsid w:val="007310A5"/>
    <w:rsid w:val="00747AB8"/>
    <w:rsid w:val="007B3930"/>
    <w:rsid w:val="007C3242"/>
    <w:rsid w:val="00827583"/>
    <w:rsid w:val="008512FB"/>
    <w:rsid w:val="008875F0"/>
    <w:rsid w:val="008C05F8"/>
    <w:rsid w:val="009B6260"/>
    <w:rsid w:val="009E5108"/>
    <w:rsid w:val="00A53D8A"/>
    <w:rsid w:val="00A62296"/>
    <w:rsid w:val="00A96B88"/>
    <w:rsid w:val="00AB0626"/>
    <w:rsid w:val="00AF684F"/>
    <w:rsid w:val="00B13879"/>
    <w:rsid w:val="00BC05D6"/>
    <w:rsid w:val="00BD7049"/>
    <w:rsid w:val="00BE0274"/>
    <w:rsid w:val="00C035EA"/>
    <w:rsid w:val="00C1316F"/>
    <w:rsid w:val="00C356FB"/>
    <w:rsid w:val="00C61F72"/>
    <w:rsid w:val="00C772D4"/>
    <w:rsid w:val="00CC1D15"/>
    <w:rsid w:val="00D627D7"/>
    <w:rsid w:val="00DB5A3C"/>
    <w:rsid w:val="00E91C88"/>
    <w:rsid w:val="00E95C86"/>
    <w:rsid w:val="00F202D9"/>
    <w:rsid w:val="00F2674C"/>
    <w:rsid w:val="00FC0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07442AB2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5108"/>
    <w:pPr>
      <w:spacing w:lineRule="auto" w:line="240" w:after="0"/>
    </w:pPr>
    <w:rPr>
      <w:rFonts w:cs="Times New Roman" w:hAnsi="Times New Roman" w:ascii="Times New Roman"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B39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93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930"/>
    <w:rPr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930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930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5108"/>
    <w:pPr>
      <w:spacing w:after="0" w:line="240" w:lineRule="auto"/>
    </w:pPr>
    <w:rPr>
      <w:rFonts w:ascii="Times New Roman" w:cs="Times New Roman" w:hAnsi="Times New Roman"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B39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93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930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930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930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66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374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0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605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435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06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247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40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34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2034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5836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St-461/2013-251</izvorni_sadrzaj>
    <derivirana_varijabla naziv="DomainObject.Oznaka_1">St-461/2013-251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2013.</izvorni_sadrzaj>
    <derivirana_varijabla naziv="DomainObject.Predmet.DatumOsnivanja_1">26.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St-461/2013</izvorni_sadrzaj>
    <derivirana_varijabla naziv="DomainObject.Predmet.OznakaBroj_1">St-461/2013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samo svežanj 7 u opticaju, ostali svežnjevi u referadi</izvorni_sadrzaj>
    <derivirana_varijabla naziv="DomainObject.Predmet.PrimjedbaSuca_1">samo svežanj 7 u opticaju, ostali svežnjevi u referadi</derivirana_varijabla>
  </DomainObject.Predmet.PrimjedbaSuca>
  <DomainObject.Predmet.ProtustrankaFormated>
    <izvorni_sadrzaj>  MEĐIMURJE BETON dioničko društvo  za proizvodnju betonskih konstrukcija "u stečaju"</izvorni_sadrzaj>
    <derivirana_varijabla naziv="DomainObject.Predmet.ProtustrankaFormated_1">  MEĐIMURJE BETON dioničko društvo  za proizvodnju betonskih konstrukcija "u stečaju"</derivirana_varijabla>
  </DomainObject.Predmet.ProtustrankaFormated>
  <DomainObject.Predmet.ProtustrankaFormatedOIB>
    <izvorni_sadrzaj>  MEĐIMURJE BETON dioničko društvo  za proizvodnju betonskih konstrukcija "u stečaju", OIB 86483559748</izvorni_sadrzaj>
    <derivirana_varijabla naziv="DomainObject.Predmet.ProtustrankaFormatedOIB_1">  MEĐIMURJE BETON dioničko društvo  za proizvodnju betonskih konstrukcija "u stečaju", OIB 86483559748</derivirana_varijabla>
  </DomainObject.Predmet.ProtustrankaFormatedOIB>
  <DomainObject.Predmet.ProtustrankaFormatedWithAdress>
    <izvorni_sadrzaj> MEĐIMURJE BETON dioničko društvo  za proizvodnju betonskih konstrukcija "u stečaju", Zrinsko-Frankopanska bb, 40000 Čakovec</izvorni_sadrzaj>
    <derivirana_varijabla naziv="DomainObject.Predmet.ProtustrankaFormatedWithAdress_1"> MEĐIMURJE BETON dioničko društvo  za proizvodnju betonskih konstrukcija "u stečaju", Zrinsko-Frankopanska bb, 40000 Čakovec</derivirana_varijabla>
  </DomainObject.Predmet.ProtustrankaFormatedWithAdress>
  <DomainObject.Predmet.ProtustrankaFormatedWithAdressOIB>
    <izvorni_sadrzaj> MEĐIMURJE BETON dioničko društvo  za proizvodnju betonskih konstrukcija "u stečaju", OIB 86483559748, Zrinsko-Frankopanska bb, 40000 Čakovec</izvorni_sadrzaj>
    <derivirana_varijabla naziv="DomainObject.Predmet.ProtustrankaFormatedWithAdressOIB_1"> MEĐIMURJE BETON dioničko društvo  za proizvodnju betonskih konstrukcija "u stečaju", OIB 86483559748, Zrinsko-Frankopanska bb, 40000 Čakovec</derivirana_varijabla>
  </DomainObject.Predmet.ProtustrankaFormatedWithAdressOIB>
  <DomainObject.Predmet.ProtustrankaWithAdress>
    <izvorni_sadrzaj>MEĐIMURJE BETON dioničko društvo  za proizvodnju betonskih konstrukcija "u stečaju" Zrinsko-Frankopanska bb, 40000 Čakovec</izvorni_sadrzaj>
    <derivirana_varijabla naziv="DomainObject.Predmet.ProtustrankaWithAdress_1">MEĐIMURJE BETON dioničko društvo  za proizvodnju betonskih konstrukcija "u stečaju" Zrinsko-Frankopanska bb, 40000 Čakovec</derivirana_varijabla>
  </DomainObject.Predmet.ProtustrankaWithAdress>
  <DomainObject.Predmet.ProtustrankaWithAdressOIB>
    <izvorni_sadrzaj>MEĐIMURJE BETON dioničko društvo  za proizvodnju betonskih konstrukcija "u stečaju", OIB 86483559748, Zrinsko-Frankopanska bb, 40000 Čakovec</izvorni_sadrzaj>
    <derivirana_varijabla naziv="DomainObject.Predmet.ProtustrankaWithAdressOIB_1">MEĐIMURJE BETON dioničko društvo  za proizvodnju betonskih konstrukcija "u stečaju", OIB 86483559748, Zrinsko-Frankopanska bb, 40000 Čakovec</derivirana_varijabla>
  </DomainObject.Predmet.ProtustrankaWithAdressOIB>
  <DomainObject.Predmet.ProtustrankaNazivFormated>
    <izvorni_sadrzaj>MEĐIMURJE BETON dioničko društvo  za proizvodnju betonskih konstrukcija "u stečaju"</izvorni_sadrzaj>
    <derivirana_varijabla naziv="DomainObject.Predmet.ProtustrankaNazivFormated_1">MEĐIMURJE BETON dioničko društvo  za proizvodnju betonskih konstrukcija "u stečaju"</derivirana_varijabla>
  </DomainObject.Predmet.ProtustrankaNazivFormated>
  <DomainObject.Predmet.ProtustrankaNazivFormatedOIB>
    <izvorni_sadrzaj>MEĐIMURJE BETON dioničko društvo  za proizvodnju betonskih konstrukcija "u stečaju", OIB 86483559748</izvorni_sadrzaj>
    <derivirana_varijabla naziv="DomainObject.Predmet.ProtustrankaNazivFormatedOIB_1">MEĐIMURJE BETON dioničko društvo  za proizvodnju betonskih konstrukcija "u stečaju", OIB 86483559748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 zastupanog po punomoćniku Odvjetničko društvo ŠUNIĆ I PARTNERI javno trgovačko društvo; LINDAB d.o.o. za trgovinu i proizvodnju zastupanog po punomoćniku Marta Marić, ODVJETNICA; STRNAD HOLDING društvo s ograničenom odgovornošću za trgovinu, proizvodnju i usluge zastupanog po punomoćniku Dragoslav Zuber,odvjetnik iz ZOU</izvorni_sadrzaj>
    <derivirana_varijabla naziv="DomainObject.Predmet.StrankaFormated_1"> 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 zastupanog po punomoćniku Odvjetničko društvo ŠUNIĆ I PARTNERI javno trgovačko društvo; LINDAB d.o.o. za trgovinu i proizvodnju zastupanog po punomoćniku Marta Marić, ODVJETNICA; STRNAD HOLDING društvo s ograničenom odgovornošću za trgovinu, proizvodnju i usluge zastupanog po punomoćniku Dragoslav Zuber,odvjetnik iz ZOU</derivirana_varijabla>
  </DomainObject.Predmet.StrankaFormated>
  <DomainObject.Predmet.StrankaFormatedOIB>
    <izvorni_sadrzaj>  Zlatko Boj, OIB 35126817808 zastupanog po punomoćniku Miroslav Molnar; ZDENKO FEGEŠ, OIB 36108032941 zastupanog po punomoćniku Miroslav Molnar; JOSIP KOLAC, OIB 86436354962 zastupanog po punomoćniku Miroslav Molnar; Rudolf Koštarić, OIB 96324472376 zastupanog po punomoćniku Miroslav Molnar; IVAN VRBANEC, OIB 34490388612 zastupanog po punomoćniku Miroslav Molnar; Kamenolom Gorjak društvo s ograničenom odgovornošću za proizvodnju i trgovinu, OIB 70092623710 zastupanog po punomoćniku Odvjetničko društvo ŠUNIĆ I PARTNERI javno trgovačko društvo; LINDAB d.o.o. za trgovinu i proizvodnju, OIB 26581793730 zastupanog po punomoćniku Marta Marić, ODVJETNICA; STRNAD HOLDING društvo s ograničenom odgovornošću za trgovinu, proizvodnju i usluge, OIB 27890411002 zastupanog po punomoćniku Dragoslav Zuber,odvjetnik iz ZOU</izvorni_sadrzaj>
    <derivirana_varijabla naziv="DomainObject.Predmet.StrankaFormatedOIB_1">  Zlatko Boj, OIB 35126817808 zastupanog po punomoćniku Miroslav Molnar; ZDENKO FEGEŠ, OIB 36108032941 zastupanog po punomoćniku Miroslav Molnar; JOSIP KOLAC, OIB 86436354962 zastupanog po punomoćniku Miroslav Molnar; Rudolf Koštarić, OIB 96324472376 zastupanog po punomoćniku Miroslav Molnar; IVAN VRBANEC, OIB 34490388612 zastupanog po punomoćniku Miroslav Molnar; Kamenolom Gorjak društvo s ograničenom odgovornošću za proizvodnju i trgovinu, OIB 70092623710 zastupanog po punomoćniku Odvjetničko društvo ŠUNIĆ I PARTNERI javno trgovačko društvo; LINDAB d.o.o. za trgovinu i proizvodnju, OIB 26581793730 zastupanog po punomoćniku Marta Marić, ODVJETNICA; STRNAD HOLDING društvo s ograničenom odgovornošću za trgovinu, proizvodnju i usluge, OIB 27890411002 zastupanog po punomoćniku Dragoslav Zuber,odvjetnik iz ZOU</derivirana_varijabla>
  </DomainObject.Predmet.StrankaFormatedOIB>
  <DomainObject.Predmet.StrankaFormatedWithAdress>
    <izvorni_sadrzaj> Zlatko Boj, Črečan 2, 40000 Črečan zastupanog po punomoćniku Miroslav Molnar; ZDENKO FEGEŠ zastupanog po punomoćniku Miroslav Molnar; JOSIP KOLAC zastupanog po punomoćniku Miroslav Molnar; Rudolf Koštarić, Knezovec 75, 40000 Knezovec zastupanog po punomoćniku Miroslav Molnar; IVAN VRBANEC zastupanog po punomoćniku Miroslav Molnar; Kamenolom Gorjak društvo s ograničenom odgovornošću za proizvodnju i trgovinu, Gornje Jesenje bb, 49225 Gornje Jesenje zastupanog po punomoćniku Odvjetničko društvo ŠUNIĆ I PARTNERI javno trgovačko društvo; LINDAB d.o.o. za trgovinu i proizvodnju, Ilije Gregorića 18, 10290 Zaprešić zastupanog po punomoćniku Marta Marić, ODVJETNICA; STRNAD HOLDING društvo s ograničenom odgovornošću za trgovinu, proizvodnju i usluge, Bana Josipa Jelačića 2/A, 40000 Mačkovec zastupanog po punomoćniku Dragoslav Zuber,odvjetnik iz ZOU</izvorni_sadrzaj>
    <derivirana_varijabla naziv="DomainObject.Predmet.StrankaFormatedWithAdress_1"> Zlatko Boj, Črečan 2, 40000 Črečan zastupanog po punomoćniku Miroslav Molnar; ZDENKO FEGEŠ zastupanog po punomoćniku Miroslav Molnar; JOSIP KOLAC zastupanog po punomoćniku Miroslav Molnar; Rudolf Koštarić, Knezovec 75, 40000 Knezovec zastupanog po punomoćniku Miroslav Molnar; IVAN VRBANEC zastupanog po punomoćniku Miroslav Molnar; Kamenolom Gorjak društvo s ograničenom odgovornošću za proizvodnju i trgovinu, Gornje Jesenje bb, 49225 Gornje Jesenje zastupanog po punomoćniku Odvjetničko društvo ŠUNIĆ I PARTNERI javno trgovačko društvo; LINDAB d.o.o. za trgovinu i proizvodnju, Ilije Gregorića 18, 10290 Zaprešić zastupanog po punomoćniku Marta Marić, ODVJETNICA; STRNAD HOLDING društvo s ograničenom odgovornošću za trgovinu, proizvodnju i usluge, Bana Josipa Jelačića 2/A, 40000 Mačkovec zastupanog po punomoćniku Dragoslav Zuber,odvjetnik iz ZOU</derivirana_varijabla>
  </DomainObject.Predmet.StrankaFormatedWithAdress>
  <DomainObject.Predmet.StrankaFormatedWithAdressOIB>
    <izvorni_sadrzaj> Zlatko Boj, OIB 35126817808, Črečan 2, 40000 Črečan zastupanog po punomoćniku Miroslav Molnar; ZDENKO FEGEŠ, OIB 36108032941 zastupanog po punomoćniku Miroslav Molnar; JOSIP KOLAC, OIB 86436354962 zastupanog po punomoćniku Miroslav Molnar; Rudolf Koštarić, OIB 96324472376, Knezovec 75, 40000 Knezovec zastupanog po punomoćniku Miroslav Molnar; IVAN VRBANEC, OIB 34490388612 zastupanog po punomoćniku Miroslav Molnar; Kamenolom Gorjak društvo s ograničenom odgovornošću za proizvodnju i trgovinu, OIB 70092623710, Gornje Jesenje bb, 49225 Gornje Jesenje zastupanog po punomoćniku Odvjetničko društvo ŠUNIĆ I PARTNERI javno trgovačko društvo; LINDAB d.o.o. za trgovinu i proizvodnju, OIB 26581793730, Ilije Gregorića 18, 10290 Zaprešić zastupanog po punomoćniku Marta Marić, ODVJETNICA; STRNAD HOLDING društvo s ograničenom odgovornošću za trgovinu, proizvodnju i usluge, OIB 27890411002, Bana Josipa Jelačića 2/A, 40000 Mačkovec zastupanog po punomoćniku Dragoslav Zuber,odvjetnik iz ZOU</izvorni_sadrzaj>
    <derivirana_varijabla naziv="DomainObject.Predmet.StrankaFormatedWithAdressOIB_1"> Zlatko Boj, OIB 35126817808, Črečan 2, 40000 Črečan zastupanog po punomoćniku Miroslav Molnar; ZDENKO FEGEŠ, OIB 36108032941 zastupanog po punomoćniku Miroslav Molnar; JOSIP KOLAC, OIB 86436354962 zastupanog po punomoćniku Miroslav Molnar; Rudolf Koštarić, OIB 96324472376, Knezovec 75, 40000 Knezovec zastupanog po punomoćniku Miroslav Molnar; IVAN VRBANEC, OIB 34490388612 zastupanog po punomoćniku Miroslav Molnar; Kamenolom Gorjak društvo s ograničenom odgovornošću za proizvodnju i trgovinu, OIB 70092623710, Gornje Jesenje bb, 49225 Gornje Jesenje zastupanog po punomoćniku Odvjetničko društvo ŠUNIĆ I PARTNERI javno trgovačko društvo; LINDAB d.o.o. za trgovinu i proizvodnju, OIB 26581793730, Ilije Gregorića 18, 10290 Zaprešić zastupanog po punomoćniku Marta Marić, ODVJETNICA; STRNAD HOLDING društvo s ograničenom odgovornošću za trgovinu, proizvodnju i usluge, OIB 27890411002, Bana Josipa Jelačića 2/A, 40000 Mačkovec zastupanog po punomoćniku Dragoslav Zuber,odvjetnik iz ZOU</derivirana_varijabla>
  </DomainObject.Predmet.StrankaFormatedWithAdressOIB>
  <DomainObject.Predmet.StrankaWithAdress>
    <izvorni_sadrzaj>Zlatko Boj Črečan 2,40000 Črečan,ZDENKO FEGEŠ ,JOSIP KOLAC ,Rudolf Koštarić Knezovec 75,40000 Knezovec,IVAN VRBANEC ,Kamenolom Gorjak društvo s ograničenom odgovornošću za proizvodnju i trgovinu Gornje Jesenje bb,49225 Gornje Jesenje,LINDAB d.o.o. za trgovinu i proizvodnju Ilije Gregorića 18,10290 Zaprešić,STRNAD HOLDING društvo s ograničenom odgovornošću za trgovinu, proizvodnju i usluge Bana Josipa Jelačića 2/A,40000 Mačkovec</izvorni_sadrzaj>
    <derivirana_varijabla naziv="DomainObject.Predmet.StrankaWithAdress_1">Zlatko Boj Črečan 2,40000 Črečan,ZDENKO FEGEŠ ,JOSIP KOLAC ,Rudolf Koštarić Knezovec 75,40000 Knezovec,IVAN VRBANEC ,Kamenolom Gorjak društvo s ograničenom odgovornošću za proizvodnju i trgovinu Gornje Jesenje bb,49225 Gornje Jesenje,LINDAB d.o.o. za trgovinu i proizvodnju Ilije Gregorića 18,10290 Zaprešić,STRNAD HOLDING društvo s ograničenom odgovornošću za trgovinu, proizvodnju i usluge Bana Josipa Jelačića 2/A,40000 Mačkovec</derivirana_varijabla>
  </DomainObject.Predmet.StrankaWithAdress>
  <DomainObject.Predmet.StrankaWithAdressOIB>
    <izvorni_sadrzaj>Zlatko Boj, OIB 35126817808, Črečan 2,40000 Črečan,ZDENKO FEGEŠ, OIB 36108032941,JOSIP KOLAC, OIB 86436354962,Rudolf Koštarić, OIB 96324472376, Knezovec 75,40000 Knezovec,IVAN VRBANEC, OIB 34490388612,Kamenolom Gorjak društvo s ograničenom odgovornošću za proizvodnju i trgovinu, OIB 70092623710, Gornje Jesenje bb,49225 Gornje Jesenje,LINDAB d.o.o. za trgovinu i proizvodnju, OIB 26581793730, Ilije Gregorića 18,10290 Zaprešić,STRNAD HOLDING društvo s ograničenom odgovornošću za trgovinu, proizvodnju i usluge, OIB 27890411002, Bana Josipa Jelačića 2/A,40000 Mačkovec</izvorni_sadrzaj>
    <derivirana_varijabla naziv="DomainObject.Predmet.StrankaWithAdressOIB_1">Zlatko Boj, OIB 35126817808, Črečan 2,40000 Črečan,ZDENKO FEGEŠ, OIB 36108032941,JOSIP KOLAC, OIB 86436354962,Rudolf Koštarić, OIB 96324472376, Knezovec 75,40000 Knezovec,IVAN VRBANEC, OIB 34490388612,Kamenolom Gorjak društvo s ograničenom odgovornošću za proizvodnju i trgovinu, OIB 70092623710, Gornje Jesenje bb,49225 Gornje Jesenje,LINDAB d.o.o. za trgovinu i proizvodnju, OIB 26581793730, Ilije Gregorića 18,10290 Zaprešić,STRNAD HOLDING društvo s ograničenom odgovornošću za trgovinu, proizvodnju i usluge, OIB 27890411002, Bana Josipa Jelačića 2/A,40000 Mačkovec</derivirana_varijabla>
  </DomainObject.Predmet.StrankaWithAdressOIB>
  <DomainObject.Predmet.StrankaNazivFormated>
    <izvorni_sadrzaj>Zlatko Boj,ZDENKO FEGEŠ,JOSIP KOLAC,Rudolf Koštarić,IVAN VRBANEC,Kamenolom Gorjak društvo s ograničenom odgovornošću za proizvodnju i trgovinu,LINDAB d.o.o. za trgovinu i proizvodnju,STRNAD HOLDING društvo s ograničenom odgovornošću za trgovinu, proizvodnju i usluge</izvorni_sadrzaj>
    <derivirana_varijabla naziv="DomainObject.Predmet.StrankaNazivFormated_1">Zlatko Boj,ZDENKO FEGEŠ,JOSIP KOLAC,Rudolf Koštarić,IVAN VRBANEC,Kamenolom Gorjak društvo s ograničenom odgovornošću za proizvodnju i trgovinu,LINDAB d.o.o. za trgovinu i proizvodnju,STRNAD HOLDING društvo s ograničenom odgovornošću za trgovinu, proizvodnju i usluge</derivirana_varijabla>
  </DomainObject.Predmet.StrankaNazivFormated>
  <DomainObject.Predmet.StrankaNazivFormatedOIB>
    <izvorni_sadrzaj>Zlatko Boj, OIB 35126817808,ZDENKO FEGEŠ, OIB 36108032941,JOSIP KOLAC, OIB 86436354962,Rudolf Koštarić, OIB 96324472376,IVAN VRBANEC, OIB 34490388612,Kamenolom Gorjak društvo s ograničenom odgovornošću za proizvodnju i trgovinu, OIB 70092623710,LINDAB d.o.o. za trgovinu i proizvodnju, OIB 26581793730,STRNAD HOLDING društvo s ograničenom odgovornošću za trgovinu, proizvodnju i usluge, OIB 27890411002</izvorni_sadrzaj>
    <derivirana_varijabla naziv="DomainObject.Predmet.StrankaNazivFormatedOIB_1">Zlatko Boj, OIB 35126817808,ZDENKO FEGEŠ, OIB 36108032941,JOSIP KOLAC, OIB 86436354962,Rudolf Koštarić, OIB 96324472376,IVAN VRBANEC, OIB 34490388612,Kamenolom Gorjak društvo s ograničenom odgovornošću za proizvodnju i trgovinu, OIB 70092623710,LINDAB d.o.o. za trgovinu i proizvodnju, OIB 26581793730,STRNAD HOLDING društvo s ograničenom odgovornošću za trgovinu, proizvodnju i usluge, OIB 27890411002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 zastupanog po punomoćniku Odvjetničko društvo ŠUNIĆ I PARTNERI javno trgovačko društvo</item>
      <item>LINDAB d.o.o. za trgovinu i proizvodnju zastupanog po punomoćniku Marta Marić, ODVJETNICA</item>
      <item>STRNAD HOLDING društvo s ograničenom odgovornošću za trgovinu, proizvodnju i usluge zastupanog po punomoćniku Dragoslav Zuber,odvjetnik iz ZOU</item>
    </izvorni_sadrzaj>
    <derivirana_varijabla naziv="DomainObject.Predmet.StrankaListFormated_1"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 zastupanog po punomoćniku Odvjetničko društvo ŠUNIĆ I PARTNERI javno trgovačko društvo</item>
      <item>LINDAB d.o.o. za trgovinu i proizvodnju zastupanog po punomoćniku Marta Marić, ODVJETNICA</item>
      <item>STRNAD HOLDING društvo s ograničenom odgovornošću za trgovinu, proizvodnju i usluge zastupanog po punomoćniku Dragoslav Zuber,odvjetnik iz ZOU</item>
    </derivirana_varijabla>
  </DomainObject.Predmet.StrankaListFormated>
  <DomainObject.Predmet.StrankaListFormatedOIB>
    <izvorni_sadrzaj>
      <item>Zlatko Boj, OIB 35126817808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 zastupanog po punomoćniku Miroslav Molnar</item>
      <item>IVAN VRBANEC, OIB 34490388612 zastupanog po punomoćniku Miroslav Molnar</item>
      <item>Kamenolom Gorjak društvo s ograničenom odgovornošću za proizvodnju i trgovinu, OIB 70092623710 zastupanog po punomoćniku Odvjetničko društvo ŠUNIĆ I PARTNERI javno trgovačko društvo</item>
      <item>LINDAB d.o.o. za trgovinu i proizvodnju, OIB 26581793730 zastupanog po punomoćniku Marta Marić, ODVJETNICA</item>
      <item>STRNAD HOLDING društvo s ograničenom odgovornošću za trgovinu, proizvodnju i usluge, OIB 27890411002 zastupanog po punomoćniku Dragoslav Zuber,odvjetnik iz ZOU</item>
    </izvorni_sadrzaj>
    <derivirana_varijabla naziv="DomainObject.Predmet.StrankaListFormatedOIB_1">
      <item>Zlatko Boj, OIB 35126817808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 zastupanog po punomoćniku Miroslav Molnar</item>
      <item>IVAN VRBANEC, OIB 34490388612 zastupanog po punomoćniku Miroslav Molnar</item>
      <item>Kamenolom Gorjak društvo s ograničenom odgovornošću za proizvodnju i trgovinu, OIB 70092623710 zastupanog po punomoćniku Odvjetničko društvo ŠUNIĆ I PARTNERI javno trgovačko društvo</item>
      <item>LINDAB d.o.o. za trgovinu i proizvodnju, OIB 26581793730 zastupanog po punomoćniku Marta Marić, ODVJETNICA</item>
      <item>STRNAD HOLDING društvo s ograničenom odgovornošću za trgovinu, proizvodnju i usluge, OIB 27890411002 zastupanog po punomoćniku Dragoslav Zuber,odvjetnik iz ZOU</item>
    </derivirana_varijabla>
  </DomainObject.Predmet.StrankaListFormatedOIB>
  <DomainObject.Predmet.StrankaListFormatedWithAdress>
    <izvorni_sadrzaj>
      <item>Zlatko Boj, Črečan 2, 40000 Črečan zastupanog po punomoćniku Miroslav Molnar</item>
      <item>ZDENKO FEGEŠ zastupanog po punomoćniku Miroslav Molnar</item>
      <item>JOSIP KOLAC zastupanog po punomoćniku Miroslav Molnar</item>
      <item>Rudolf Koštarić, Knezovec 75, 40000 Knezovec zastupanog po punomoćniku Miroslav Molnar</item>
      <item>IVAN VRBANEC zastupanog po punomoćniku Miroslav Molnar</item>
      <item>Kamenolom Gorjak društvo s ograničenom odgovornošću za proizvodnju i trgovinu, Gornje Jesenje bb, 49225 Gornje Jesenje zastupanog po punomoćniku Odvjetničko društvo ŠUNIĆ I PARTNERI javno trgovačko društvo</item>
      <item>LINDAB d.o.o. za trgovinu i proizvodnju, Ilije Gregorića 18, 10290 Zaprešić zastupanog po punomoćniku Marta Marić, ODVJETNICA</item>
      <item>STRNAD HOLDING društvo s ograničenom odgovornošću za trgovinu, proizvodnju i usluge, Bana Josipa Jelačića 2/A, 40000 Mačkovec zastupanog po punomoćniku Dragoslav Zuber,odvjetnik iz ZOU</item>
    </izvorni_sadrzaj>
    <derivirana_varijabla naziv="DomainObject.Predmet.StrankaListFormatedWithAdress_1">
      <item>Zlatko Boj, Črečan 2, 40000 Črečan zastupanog po punomoćniku Miroslav Molnar</item>
      <item>ZDENKO FEGEŠ zastupanog po punomoćniku Miroslav Molnar</item>
      <item>JOSIP KOLAC zastupanog po punomoćniku Miroslav Molnar</item>
      <item>Rudolf Koštarić, Knezovec 75, 40000 Knezovec zastupanog po punomoćniku Miroslav Molnar</item>
      <item>IVAN VRBANEC zastupanog po punomoćniku Miroslav Molnar</item>
      <item>Kamenolom Gorjak društvo s ograničenom odgovornošću za proizvodnju i trgovinu, Gornje Jesenje bb, 49225 Gornje Jesenje zastupanog po punomoćniku Odvjetničko društvo ŠUNIĆ I PARTNERI javno trgovačko društvo</item>
      <item>LINDAB d.o.o. za trgovinu i proizvodnju, Ilije Gregorića 18, 10290 Zaprešić zastupanog po punomoćniku Marta Marić, ODVJETNICA</item>
      <item>STRNAD HOLDING društvo s ograničenom odgovornošću za trgovinu, proizvodnju i usluge, Bana Josipa Jelačića 2/A, 40000 Mačkovec zastupanog po punomoćniku Dragoslav Zuber,odvjetnik iz ZOU</item>
    </derivirana_varijabla>
  </DomainObject.Predmet.StrankaListFormatedWithAdress>
  <DomainObject.Predmet.StrankaListFormatedWithAdressOIB>
    <izvorni_sadrzaj>
      <item>Zlatko Boj, OIB 35126817808, Črečan 2, 40000 Črečan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96324472376, Knezovec 75, 40000 Knezovec zastupanog po punomoćniku Miroslav Molnar</item>
      <item>IVAN VRBANEC, OIB 34490388612 zastupanog po punomoćniku Miroslav Molnar</item>
      <item>Kamenolom Gorjak društvo s ograničenom odgovornošću za proizvodnju i trgovinu, OIB 70092623710, Gornje Jesenje bb, 49225 Gornje Jesenje zastupanog po punomoćniku Odvjetničko društvo ŠUNIĆ I PARTNERI javno trgovačko društvo</item>
      <item>LINDAB d.o.o. za trgovinu i proizvodnju, OIB 26581793730, Ilije Gregorića 18, 10290 Zaprešić zastupanog po punomoćniku Marta Marić, ODVJETNICA</item>
      <item>STRNAD HOLDING društvo s ograničenom odgovornošću za trgovinu, proizvodnju i usluge, OIB 27890411002, Bana Josipa Jelačića 2/A, 40000 Mačkovec zastupanog po punomoćniku Dragoslav Zuber,odvjetnik iz ZOU</item>
    </izvorni_sadrzaj>
    <derivirana_varijabla naziv="DomainObject.Predmet.StrankaListFormatedWithAdressOIB_1">
      <item>Zlatko Boj, OIB 35126817808, Črečan 2, 40000 Črečan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96324472376, Knezovec 75, 40000 Knezovec zastupanog po punomoćniku Miroslav Molnar</item>
      <item>IVAN VRBANEC, OIB 34490388612 zastupanog po punomoćniku Miroslav Molnar</item>
      <item>Kamenolom Gorjak društvo s ograničenom odgovornošću za proizvodnju i trgovinu, OIB 70092623710, Gornje Jesenje bb, 49225 Gornje Jesenje zastupanog po punomoćniku Odvjetničko društvo ŠUNIĆ I PARTNERI javno trgovačko društvo</item>
      <item>LINDAB d.o.o. za trgovinu i proizvodnju, OIB 26581793730, Ilije Gregorića 18, 10290 Zaprešić zastupanog po punomoćniku Marta Marić, ODVJETNICA</item>
      <item>STRNAD HOLDING društvo s ograničenom odgovornošću za trgovinu, proizvodnju i usluge, OIB 27890411002, Bana Josipa Jelačića 2/A, 40000 Mačkovec zastupanog po punomoćniku Dragoslav Zuber,odvjetnik iz ZOU</item>
    </derivirana_varijabla>
  </DomainObject.Predmet.StrankaListFormatedWithAdressOIB>
  <DomainObject.Predmet.StrankaListNazivFormated>
    <izvorni_sadrzaj>
      <item>Zlatko Boj</item>
      <item>ZDENKO FEGEŠ</item>
      <item>JOSIP KOLAC</item>
      <item>Rudolf Koštarić</item>
      <item>IVAN VRBANEC</item>
      <item>Kamenolom Gorjak društvo s ograničenom odgovornošću za proizvodnju i trgovinu</item>
      <item>LINDAB d.o.o. za trgovinu i proizvodnju</item>
      <item>STRNAD HOLDING društvo s ograničenom odgovornošću za trgovinu, proizvodnju i usluge</item>
    </izvorni_sadrzaj>
    <derivirana_varijabla naziv="DomainObject.Predmet.StrankaListNazivFormated_1">
      <item>Zlatko Boj</item>
      <item>ZDENKO FEGEŠ</item>
      <item>JOSIP KOLAC</item>
      <item>Rudolf Koštarić</item>
      <item>IVAN VRBANEC</item>
      <item>Kamenolom Gorjak društvo s ograničenom odgovornošću za proizvodnju i trgovinu</item>
      <item>LINDAB d.o.o. za trgovinu i proizvodnju</item>
      <item>STRNAD HOLDING društvo s ograničenom odgovornošću za trgovinu, proizvodnju i usluge</item>
    </derivirana_varijabla>
  </DomainObject.Predmet.StrankaListNazivFormated>
  <DomainObject.Predmet.StrankaListNazivFormatedOIB>
    <izvorni_sadrzaj>
      <item>Zlatko Boj, OIB 35126817808</item>
      <item>ZDENKO FEGEŠ, OIB 36108032941</item>
      <item>JOSIP KOLAC, OIB 86436354962</item>
      <item>Rudolf Koštarić, OIB 96324472376</item>
      <item>IVAN VRBANEC, OIB 34490388612</item>
      <item>Kamenolom Gorjak društvo s ograničenom odgovornošću za proizvodnju i trgovinu, OIB 70092623710</item>
      <item>LINDAB d.o.o. za trgovinu i proizvodnju, OIB 26581793730</item>
      <item>STRNAD HOLDING društvo s ograničenom odgovornošću za trgovinu, proizvodnju i usluge, OIB 27890411002</item>
    </izvorni_sadrzaj>
    <derivirana_varijabla naziv="DomainObject.Predmet.StrankaListNazivFormatedOIB_1">
      <item>Zlatko Boj, OIB 35126817808</item>
      <item>ZDENKO FEGEŠ, OIB 36108032941</item>
      <item>JOSIP KOLAC, OIB 86436354962</item>
      <item>Rudolf Koštarić, OIB 96324472376</item>
      <item>IVAN VRBANEC, OIB 34490388612</item>
      <item>Kamenolom Gorjak društvo s ograničenom odgovornošću za proizvodnju i trgovinu, OIB 70092623710</item>
      <item>LINDAB d.o.o. za trgovinu i proizvodnju, OIB 26581793730</item>
      <item>STRNAD HOLDING društvo s ograničenom odgovornošću za trgovinu, proizvodnju i usluge, OIB 27890411002</item>
    </derivirana_varijabla>
  </DomainObject.Predmet.StrankaListNazivFormatedOIB>
  <DomainObject.Predmet.ProtuStrankaListFormated>
    <izvorni_sadrzaj>
      <item>MEĐIMURJE BETON dioničko društvo  za proizvodnju betonskih konstrukcija "u stečaju"</item>
    </izvorni_sadrzaj>
    <derivirana_varijabla naziv="DomainObject.Predmet.ProtuStrankaListFormated_1">
      <item>MEĐIMURJE BETON dioničko društvo  za proizvodnju betonskih konstrukcija "u stečaju"</item>
    </derivirana_varijabla>
  </DomainObject.Predmet.ProtuStrankaListFormated>
  <DomainObject.Predmet.ProtuStrankaListFormatedOIB>
    <izvorni_sadrzaj>
      <item>MEĐIMURJE BETON dioničko društvo  za proizvodnju betonskih konstrukcija "u stečaju", OIB 86483559748</item>
    </izvorni_sadrzaj>
    <derivirana_varijabla naziv="DomainObject.Predmet.ProtuStrankaListFormatedOIB_1">
      <item>MEĐIMURJE BETON dioničko društvo  za proizvodnju betonskih konstrukcija "u stečaju", OIB 86483559748</item>
    </derivirana_varijabla>
  </DomainObject.Predmet.ProtuStrankaListFormatedOIB>
  <DomainObject.Predmet.ProtuStrankaListFormatedWithAdress>
    <izvorni_sadrzaj>
      <item>MEĐIMURJE BETON dioničko društvo  za proizvodnju betonskih konstrukcija "u stečaju", Zrinsko-Frankopanska bb, 40000 Čakovec</item>
    </izvorni_sadrzaj>
    <derivirana_varijabla naziv="DomainObject.Predmet.ProtuStrankaListFormatedWithAdress_1">
      <item>MEĐIMURJE BETON dioničko društvo  za proizvodnju betonskih konstrukcija "u stečaju", Zrinsko-Frankopanska bb, 40000 Čakovec</item>
    </derivirana_varijabla>
  </DomainObject.Predmet.ProtuStrankaListFormatedWithAdress>
  <DomainObject.Predmet.ProtuStrankaListFormatedWithAdressOIB>
    <izvorni_sadrzaj>
      <item>MEĐIMURJE BETON dioničko društvo  za proizvodnju betonskih konstrukcija "u stečaju", OIB 86483559748, Zrinsko-Frankopanska bb, 40000 Čakovec</item>
    </izvorni_sadrzaj>
    <derivirana_varijabla naziv="DomainObject.Predmet.ProtuStrankaListFormatedWithAdressOIB_1">
      <item>MEĐIMURJE BETON dioničko društvo  za proizvodnju betonskih konstrukcija "u stečaju", OIB 86483559748, Zrinsko-Frankopanska bb, 40000 Čakovec</item>
    </derivirana_varijabla>
  </DomainObject.Predmet.ProtuStrankaListFormatedWithAdressOIB>
  <DomainObject.Predmet.ProtuStrankaListNazivFormated>
    <izvorni_sadrzaj>
      <item>MEĐIMURJE BETON dioničko društvo  za proizvodnju betonskih konstrukcija "u stečaju"</item>
    </izvorni_sadrzaj>
    <derivirana_varijabla naziv="DomainObject.Predmet.ProtuStrankaListNazivFormated_1">
      <item>MEĐIMURJE BETON dioničko društvo  za proizvodnju betonskih konstrukcija "u stečaju"</item>
    </derivirana_varijabla>
  </DomainObject.Predmet.ProtuStrankaListNazivFormated>
  <DomainObject.Predmet.ProtuStrankaListNazivFormatedOIB>
    <izvorni_sadrzaj>
      <item>MEĐIMURJE BETON dioničko društvo  za proizvodnju betonskih konstrukcija "u stečaju", OIB 86483559748</item>
    </izvorni_sadrzaj>
    <derivirana_varijabla naziv="DomainObject.Predmet.ProtuStrankaListNazivFormatedOIB_1">
      <item>MEĐIMURJE BETON dioničko društvo  za proizvodnju betonskih konstrukcija "u stečaju", OIB 86483559748</item>
    </derivirana_varijabla>
  </DomainObject.Predmet.ProtuStrankaListNazivFormatedOIB>
  <DomainObject.Predmet.OstaliListFormated>
    <izvorni_sadrzaj>
      <item>Miroslav Molnar punomoćnik sudionika u postupku Rudolf Koštarić; Zlatko Boj; ZDENKO FEGEŠ; IVAN VRBANEC; JOSIP KOLAC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izvorni_sadrzaj>
    <derivirana_varijabla naziv="DomainObject.Predmet.OstaliListFormated_1">
      <item>Miroslav Molnar punomoćnik sudionika u postupku Rudolf Koštarić; Zlatko Boj; ZDENKO FEGEŠ; IVAN VRBANEC; JOSIP KOLAC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derivirana_varijabla>
  </DomainObject.Predmet.OstaliListFormated>
  <DomainObject.Predmet.OstaliListFormatedOIB>
    <izvorni_sadrzaj>
      <item>Miroslav Molnar punomoćnik sudionika u postupku Rudolf Koštarić; Zlatko Boj; ZDENKO FEGEŠ; IVAN VRBANEC; JOSIP KOLAC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izvorni_sadrzaj>
    <derivirana_varijabla naziv="DomainObject.Predmet.OstaliListFormatedOIB_1">
      <item>Miroslav Molnar punomoćnik sudionika u postupku Rudolf Koštarić; Zlatko Boj; ZDENKO FEGEŠ; IVAN VRBANEC; JOSIP KOLAC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derivirana_varijabla>
  </DomainObject.Predmet.OstaliListFormatedOIB>
  <DomainObject.Predmet.OstaliListFormatedWithAdress>
    <izvorni_sadrzaj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Gornje Jesenje bb, 49225 Gornje Jesenje</item>
      <item>Odvjetničko društvo ŠUNIĆ I PARTNERI javno trgovačko društvo,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Ulica Zrinsko-Frankopanska 21, 40000 Čakovec</item>
      <item>Dragutin Matotek</item>
      <item>Josip Pintarić, Josipa Fona 6, 10000 Zagreb</item>
      <item>NET društvo s ograničenom odgovornošću za proizvodnju, trgovinu i usluge, Jelenska 7, 40000 Šenkovec</item>
      <item>ZOU Damjanović, Golenko, Belovari Zlatarek, Damjanović Barić, R. Boškovića 23, 40000 Čakovec</item>
      <item>MAGMA d.o.o. za trgovinu i usluge, Varaždinska ulica - odvojak I. 14, 42000 Jalkovec</item>
      <item>Marko Filipović, Mate Kaića 42, 48350 Kalinovac</item>
    </izvorni_sadrzaj>
    <derivirana_varijabla naziv="DomainObject.Predmet.OstaliListFormatedWithAdress_1"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Gornje Jesenje bb, 49225 Gornje Jesenje</item>
      <item>Odvjetničko društvo ŠUNIĆ I PARTNERI javno trgovačko društvo,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Ulica Zrinsko-Frankopanska 21, 40000 Čakovec</item>
      <item>Dragutin Matotek</item>
      <item>Josip Pintarić, Josipa Fona 6, 10000 Zagreb</item>
      <item>NET društvo s ograničenom odgovornošću za proizvodnju, trgovinu i usluge, Jelenska 7, 40000 Šenkovec</item>
      <item>ZOU Damjanović, Golenko, Belovari Zlatarek, Damjanović Barić, R. Boškovića 23, 40000 Čakovec</item>
      <item>MAGMA d.o.o. za trgovinu i usluge, Varaždinska ulica - odvojak I. 14, 42000 Jalkovec</item>
      <item>Marko Filipović, Mate Kaića 42, 48350 Kalinovac</item>
    </derivirana_varijabla>
  </DomainObject.Predmet.OstaliListFormatedWithAdress>
  <DomainObject.Predmet.OstaliListFormatedWithAdressOIB>
    <izvorni_sadrzaj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OIB 01733609458,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OIB 70092623710, Gornje Jesenje bb, 49225 Gornje Jesenje</item>
      <item>Odvjetničko društvo ŠUNIĆ I PARTNERI javno trgovačko društvo, OIB 50307132895,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OIB 27890411002,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OIB 27890411002,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OIB 32472378258, Ulica Zrinsko-Frankopanska 21, 40000 Čakovec</item>
      <item>Dragutin Matotek</item>
      <item>Josip Pintarić, Josipa Fona 6, 10000 Zagreb</item>
      <item>NET društvo s ograničenom odgovornošću za proizvodnju, trgovinu i usluge, OIB 04816502912, Jelenska 7, 40000 Šenkovec</item>
      <item>ZOU Damjanović, Golenko, Belovari Zlatarek, Damjanović Barić, R. Boškovića 23, 40000 Čakovec</item>
      <item>MAGMA d.o.o. za trgovinu i usluge, OIB 65673920115, Varaždinska ulica - odvojak I. 14, 42000 Jalkovec</item>
      <item>Marko Filipović, OIB 71642501646, Mate Kaića 42, 48350 Kalinovac</item>
    </izvorni_sadrzaj>
    <derivirana_varijabla naziv="DomainObject.Predmet.OstaliListFormatedWithAdressOIB_1"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OIB 01733609458,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OIB 70092623710, Gornje Jesenje bb, 49225 Gornje Jesenje</item>
      <item>Odvjetničko društvo ŠUNIĆ I PARTNERI javno trgovačko društvo, OIB 50307132895,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OIB 27890411002,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OIB 27890411002,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OIB 32472378258, Ulica Zrinsko-Frankopanska 21, 40000 Čakovec</item>
      <item>Dragutin Matotek</item>
      <item>Josip Pintarić, Josipa Fona 6, 10000 Zagreb</item>
      <item>NET društvo s ograničenom odgovornošću za proizvodnju, trgovinu i usluge, OIB 04816502912, Jelenska 7, 40000 Šenkovec</item>
      <item>ZOU Damjanović, Golenko, Belovari Zlatarek, Damjanović Barić, R. Boškovića 23, 40000 Čakovec</item>
      <item>MAGMA d.o.o. za trgovinu i usluge, OIB 65673920115, Varaždinska ulica - odvojak I. 14, 42000 Jalkovec</item>
      <item>Marko Filipović, OIB 71642501646, Mate Kaića 42, 48350 Kalinovac</item>
    </derivirana_varijabla>
  </DomainObject.Predmet.OstaliListFormatedWithAdressOIB>
  <DomainObject.Predmet.OstaliListNazivFormated>
    <izvorni_sadrzaj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Marta Marić, ODVJETNICA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izvorni_sadrzaj>
    <derivirana_varijabla naziv="DomainObject.Predmet.OstaliListNazivFormated_1"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Marta Marić, ODVJETNICA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derivirana_varijabla>
  </DomainObject.Predmet.OstaliListNazivFormated>
  <DomainObject.Predmet.OstaliListNazivFormatedOIB>
    <izvorni_sadrzaj>
      <item>Miroslav Molnar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</item>
      <item>Marta Marić, ODVJETNICA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izvorni_sadrzaj>
    <derivirana_varijabla naziv="DomainObject.Predmet.OstaliListNazivFormatedOIB_1">
      <item>Miroslav Molnar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</item>
      <item>Marta Marić, ODVJETNICA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Zlatko Boj i dr.</izvorni_sadrzaj>
    <derivirana_varijabla naziv="DomainObject.Predmet.StrankaIDrugi_1">Zlatko Boj i dr.</derivirana_varijabla>
  </DomainObject.Predmet.StrankaIDrugi>
  <DomainObject.Predmet.ProtustrankaIDrugi>
    <izvorni_sadrzaj>MEĐIMURJE BETON dioničko društvo  za proizvodnju betonskih konstrukcija "u stečaju"</izvorni_sadrzaj>
    <derivirana_varijabla naziv="DomainObject.Predmet.ProtustrankaIDrugi_1">MEĐIMURJE BETON dioničko društvo  za proizvodnju betonskih konstrukcija "u stečaju"</derivirana_varijabla>
  </DomainObject.Predmet.ProtustrankaIDrugi>
  <DomainObject.Predmet.StrankaIDrugiAdressOIB>
    <izvorni_sadrzaj>Zlatko Boj, OIB 35126817808, Črečan 2, 40000 Črečan i dr.</izvorni_sadrzaj>
    <derivirana_varijabla naziv="DomainObject.Predmet.StrankaIDrugiAdressOIB_1">Zlatko Boj, OIB 35126817808, Črečan 2, 40000 Črečan i dr.</derivirana_varijabla>
  </DomainObject.Predmet.StrankaIDrugiAdressOIB>
  <DomainObject.Predmet.ProtustrankaIDrugiAdressOIB>
    <izvorni_sadrzaj>MEĐIMURJE BETON dioničko društvo  za proizvodnju betonskih konstrukcija "u stečaju", OIB 86483559748, Zrinsko-Frankopanska bb, 40000 Čakovec</izvorni_sadrzaj>
    <derivirana_varijabla naziv="DomainObject.Predmet.ProtustrankaIDrugiAdressOIB_1">MEĐIMURJE BETON dioničko društvo  za proizvodnju betonskih konstrukcija "u stečaju", OIB 86483559748, Zrinsko-Frankopanska bb,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Zlatko Boj</item>
      <item>ZDENKO FEGEŠ</item>
      <item>JOSIP KOLAC</item>
      <item>Rudolf Koštarić</item>
      <item>IVAN VRBANEC</item>
      <item>MEĐIMURJE BETON dioničko društvo  za proizvodnju betonskih konstrukcija "u stečaju"</item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Kamenolom Gorjak društvo s ograničenom odgovornošću za proizvodnju i trgovinu</item>
      <item>LINDAB d.o.o. za trgovinu i proizvodnju</item>
      <item>Marta Marić, ODVJETNICA</item>
      <item>STRNAD HOLDING društvo s ograničenom odgovornošću za trgovinu, proizvodnju i usluge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izvorni_sadrzaj>
    <derivirana_varijabla naziv="DomainObject.Predmet.SudioniciListNaziv_1">
      <item>Zlatko Boj</item>
      <item>ZDENKO FEGEŠ</item>
      <item>JOSIP KOLAC</item>
      <item>Rudolf Koštarić</item>
      <item>IVAN VRBANEC</item>
      <item>MEĐIMURJE BETON dioničko društvo  za proizvodnju betonskih konstrukcija "u stečaju"</item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Kamenolom Gorjak društvo s ograničenom odgovornošću za proizvodnju i trgovinu</item>
      <item>LINDAB d.o.o. za trgovinu i proizvodnju</item>
      <item>Marta Marić, ODVJETNICA</item>
      <item>STRNAD HOLDING društvo s ograničenom odgovornošću za trgovinu, proizvodnju i usluge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derivirana_varijabla>
  </DomainObject.Predmet.SudioniciListNaziv>
  <DomainObject.Predmet.SudioniciListAdressOIB>
    <izvorni_sadrzaj>
      <item>Zlatko Boj, OIB 35126817808, Črečan 2,40000 Črečan</item>
      <item>ZDENKO FEGEŠ, OIB 36108032941</item>
      <item>JOSIP KOLAC, OIB 86436354962</item>
      <item>Rudolf Koštarić, OIB 96324472376, Knezovec 75,40000 Knezovec</item>
      <item>IVAN VRBANEC, OIB 34490388612</item>
      <item>MEĐIMURJE BETON dioničko društvo  za proizvodnju betonskih konstrukcija "u stečaju", OIB 86483559748, Zrinsko-Frankopanska bb,40000 Čakovec</item>
      <item>Miroslav Molnar, Trg Republike 1,40000 Čakovec</item>
      <item>Damir Kocijan, direktor</item>
      <item>Privredna banka Zagreb d.d., Radnička cesta 50,10000 Zagreb</item>
      <item>Tomislav Đuričin, OIB 01733609458, Dravska poljana 1,42000 Varaždin</item>
      <item>FINA ZAGREB, Vrtni put 3,10000 Zagreb</item>
      <item>ŽDO Varaždin, Građansko upravi odjel</item>
      <item>Zagrebačka banka d.d., Trg bana Jelačića 10,10000 Zagreb</item>
      <item>HEP Operator distribucijskog sustava d.o.o. Čakovec, Žrtava fašizma 2,40000 Čakovec</item>
      <item>TEGRA d.o.o., Mihovljanska 70,40000 Čakovec</item>
      <item>Željko Trojok, Prvomajska 23,40305 Nedelišće</item>
      <item>Kamenolom Gorjak društvo s ograničenom odgovornošću za proizvodnju i trgovinu, OIB 70092623710, Gornje Jesenje bb,49225 Gornje Jesenje</item>
      <item>Odvjetničko društvo ŠUNIĆ I PARTNERI javno trgovačko društvo, OIB 50307132895, Donje Svetice 99A,10000 Zagreb</item>
      <item>Kamenolom Gorjak društvo s ograničenom odgovornošću za proizvodnju i trgovinu, OIB 70092623710, Gornje Jesenje bb,49225 Gornje Jesenje</item>
      <item>LINDAB d.o.o. za trgovinu i proizvodnju, OIB 26581793730, Ilije Gregorića 18,10290 Zaprešić</item>
      <item>Marta Marić, ODVJETNICA, Klaićeva 27,10000 Zagreb</item>
      <item>STRNAD HOLDING društvo s ograničenom odgovornošću za trgovinu, proizvodnju i usluge, OIB 27890411002, Bana Josipa Jelačića 2/A,40000 Mačkovec</item>
      <item>STRNAD HOLDING društvo s ograničenom odgovornošću za trgovinu, proizvodnju i usluge, OIB 27890411002, Bana Josipa Jelačića 2/A,40000 Mačkovec</item>
      <item>Dragoslav Zuber, odvjetnik iz ZOU, Braće Radić 7,42000 Varaždin</item>
      <item>OD Suić &amp; Škunca, za PBZ d.d., Domagojeva 14,10000 Zagreb</item>
      <item>Privredna banka Zagreb d.d.</item>
      <item>ZOU J. Kozjak i 1 Miroslav Rendić, za Čelik trgovinu d.o.o., Franjevački trg 11,42000 Varaždin</item>
      <item>Domagoj Miličević, za Magma d.o.o., Sv. Florijana 8/II,34000 Požega</item>
      <item>STRNAD HOLDING društvo s ograničenom odgovornošću za trgovinu, proizvodnju i usluge, OIB 27890411002, Bana Josipa Jelačića 2/A,40000 Mačkovec</item>
      <item>Dragoslav Zuber,odvjetnik iz ZOU, Braće Radić 7,42000 Varaždin</item>
      <item>Oglasna ploča suda</item>
      <item>MEĐIMURJE PMP društvo s ograničenom odgovornošću za trgovinu i usluge, OIB 32472378258, Ulica Zrinsko-Frankopanska 21,40000 Čakovec</item>
      <item>Dragutin Matotek</item>
      <item>Josip Pintarić, Josipa Fona 6,10000 Zagreb</item>
      <item>NET društvo s ograničenom odgovornošću za proizvodnju, trgovinu i usluge, OIB 04816502912, Jelenska 7,40000 Šenkovec</item>
      <item>ZOU Damjanović, Golenko, Belovari Zlatarek, Damjanović Barić, R. Boškovića 23,40000 Čakovec</item>
      <item>MAGMA d.o.o. za trgovinu i usluge, OIB 65673920115, Varaždinska ulica - odvojak I. 14,42000 Jalkovec</item>
      <item>Marko Filipović, OIB 71642501646, Mate Kaića 42,48350 Kalinovac</item>
    </izvorni_sadrzaj>
    <derivirana_varijabla naziv="DomainObject.Predmet.SudioniciListAdressOIB_1">
      <item>Zlatko Boj, OIB 35126817808, Črečan 2,40000 Črečan</item>
      <item>ZDENKO FEGEŠ, OIB 36108032941</item>
      <item>JOSIP KOLAC, OIB 86436354962</item>
      <item>Rudolf Koštarić, OIB 96324472376, Knezovec 75,40000 Knezovec</item>
      <item>IVAN VRBANEC, OIB 34490388612</item>
      <item>MEĐIMURJE BETON dioničko društvo  za proizvodnju betonskih konstrukcija "u stečaju", OIB 86483559748, Zrinsko-Frankopanska bb,40000 Čakovec</item>
      <item>Miroslav Molnar, Trg Republike 1,40000 Čakovec</item>
      <item>Damir Kocijan, direktor</item>
      <item>Privredna banka Zagreb d.d., Radnička cesta 50,10000 Zagreb</item>
      <item>Tomislav Đuričin, OIB 01733609458, Dravska poljana 1,42000 Varaždin</item>
      <item>FINA ZAGREB, Vrtni put 3,10000 Zagreb</item>
      <item>ŽDO Varaždin, Građansko upravi odjel</item>
      <item>Zagrebačka banka d.d., Trg bana Jelačića 10,10000 Zagreb</item>
      <item>HEP Operator distribucijskog sustava d.o.o. Čakovec, Žrtava fašizma 2,40000 Čakovec</item>
      <item>TEGRA d.o.o., Mihovljanska 70,40000 Čakovec</item>
      <item>Željko Trojok, Prvomajska 23,40305 Nedelišće</item>
      <item>Kamenolom Gorjak društvo s ograničenom odgovornošću za proizvodnju i trgovinu, OIB 70092623710, Gornje Jesenje bb,49225 Gornje Jesenje</item>
      <item>Odvjetničko društvo ŠUNIĆ I PARTNERI javno trgovačko društvo, OIB 50307132895, Donje Svetice 99A,10000 Zagreb</item>
      <item>Kamenolom Gorjak društvo s ograničenom odgovornošću za proizvodnju i trgovinu, OIB 70092623710, Gornje Jesenje bb,49225 Gornje Jesenje</item>
      <item>LINDAB d.o.o. za trgovinu i proizvodnju, OIB 26581793730, Ilije Gregorića 18,10290 Zaprešić</item>
      <item>Marta Marić, ODVJETNICA, Klaićeva 27,10000 Zagreb</item>
      <item>STRNAD HOLDING društvo s ograničenom odgovornošću za trgovinu, proizvodnju i usluge, OIB 27890411002, Bana Josipa Jelačića 2/A,40000 Mačkovec</item>
      <item>STRNAD HOLDING društvo s ograničenom odgovornošću za trgovinu, proizvodnju i usluge, OIB 27890411002, Bana Josipa Jelačića 2/A,40000 Mačkovec</item>
      <item>Dragoslav Zuber, odvjetnik iz ZOU, Braće Radić 7,42000 Varaždin</item>
      <item>OD Suić &amp; Škunca, za PBZ d.d., Domagojeva 14,10000 Zagreb</item>
      <item>Privredna banka Zagreb d.d.</item>
      <item>ZOU J. Kozjak i 1 Miroslav Rendić, za Čelik trgovinu d.o.o., Franjevački trg 11,42000 Varaždin</item>
      <item>Domagoj Miličević, za Magma d.o.o., Sv. Florijana 8/II,34000 Požega</item>
      <item>STRNAD HOLDING društvo s ograničenom odgovornošću za trgovinu, proizvodnju i usluge, OIB 27890411002, Bana Josipa Jelačića 2/A,40000 Mačkovec</item>
      <item>Dragoslav Zuber,odvjetnik iz ZOU, Braće Radić 7,42000 Varaždin</item>
      <item>Oglasna ploča suda</item>
      <item>MEĐIMURJE PMP društvo s ograničenom odgovornošću za trgovinu i usluge, OIB 32472378258, Ulica Zrinsko-Frankopanska 21,40000 Čakovec</item>
      <item>Dragutin Matotek</item>
      <item>Josip Pintarić, Josipa Fona 6,10000 Zagreb</item>
      <item>NET društvo s ograničenom odgovornošću za proizvodnju, trgovinu i usluge, OIB 04816502912, Jelenska 7,40000 Šenkovec</item>
      <item>ZOU Damjanović, Golenko, Belovari Zlatarek, Damjanović Barić, R. Boškovića 23,40000 Čakovec</item>
      <item>MAGMA d.o.o. za trgovinu i usluge, OIB 65673920115, Varaždinska ulica - odvojak I. 14,42000 Jalkovec</item>
      <item>Marko Filipović, OIB 71642501646, Mate Kaića 42,48350 Kalinovac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35126817808</item>
      <item>, OIB 36108032941</item>
      <item>, OIB 86436354962</item>
      <item>, OIB 96324472376</item>
      <item>, OIB 34490388612</item>
      <item>, OIB 86483559748</item>
      <item>, OIB null</item>
      <item>, OIB null</item>
      <item>, OIB null</item>
      <item>, OIB 01733609458</item>
      <item>, OIB null</item>
      <item>, OIB null</item>
      <item>, OIB null</item>
      <item>, OIB null</item>
      <item>, OIB null</item>
      <item>, OIB null</item>
      <item>, OIB 70092623710</item>
      <item>, OIB 50307132895</item>
      <item>, OIB 70092623710</item>
      <item>, OIB 26581793730</item>
      <item>, OIB null</item>
      <item>, OIB 27890411002</item>
      <item>, OIB 27890411002</item>
      <item>, OIB null</item>
      <item>, OIB null</item>
      <item>, OIB null</item>
      <item>, OIB null</item>
      <item>, OIB null</item>
      <item>, OIB 27890411002</item>
      <item>, OIB null</item>
      <item>, OIB null</item>
      <item>, OIB 32472378258</item>
      <item>, OIB null</item>
      <item>, OIB null</item>
      <item>, OIB 04816502912</item>
      <item>, OIB null</item>
      <item>, OIB 65673920115</item>
      <item>, OIB 71642501646</item>
    </izvorni_sadrzaj>
    <derivirana_varijabla naziv="DomainObject.Predmet.SudioniciListNazivOIB_1">
      <item>, OIB 35126817808</item>
      <item>, OIB 36108032941</item>
      <item>, OIB 86436354962</item>
      <item>, OIB 96324472376</item>
      <item>, OIB 34490388612</item>
      <item>, OIB 86483559748</item>
      <item>, OIB null</item>
      <item>, OIB null</item>
      <item>, OIB null</item>
      <item>, OIB 01733609458</item>
      <item>, OIB null</item>
      <item>, OIB null</item>
      <item>, OIB null</item>
      <item>, OIB null</item>
      <item>, OIB null</item>
      <item>, OIB null</item>
      <item>, OIB 70092623710</item>
      <item>, OIB 50307132895</item>
      <item>, OIB 70092623710</item>
      <item>, OIB 26581793730</item>
      <item>, OIB null</item>
      <item>, OIB 27890411002</item>
      <item>, OIB 27890411002</item>
      <item>, OIB null</item>
      <item>, OIB null</item>
      <item>, OIB null</item>
      <item>, OIB null</item>
      <item>, OIB null</item>
      <item>, OIB 27890411002</item>
      <item>, OIB null</item>
      <item>, OIB null</item>
      <item>, OIB 32472378258</item>
      <item>, OIB null</item>
      <item>, OIB null</item>
      <item>, OIB 04816502912</item>
      <item>, OIB null</item>
      <item>, OIB 65673920115</item>
      <item>, OIB 71642501646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390</properties:Words>
  <properties:Characters>2444</properties:Characters>
  <properties:Lines>182</properties:Lines>
  <properties:Paragraphs>113</properties:Paragraphs>
  <properties:TotalTime>120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2015-10-13T08:30:00Z</dcterms:created>
  <dc:creator>ADMINIBM</dc:creator>
  <cp:lastModifiedBy>Tihana Martinez</cp:lastModifiedBy>
  <dcterms:modified xmlns:xsi="http://www.w3.org/2001/XMLSchema-instance" xsi:type="dcterms:W3CDTF">2017-09-07T05:15:00Z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St-461/2013-251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