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3bd0" w14:paraId="4933b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A7C01">
        <w:t>881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AC4528">
        <w:t>2</w:t>
      </w:r>
      <w:r w:rsidR="0045172A">
        <w:t>8</w:t>
      </w:r>
      <w:r w:rsidR="00AC4528">
        <w:t>.rujna</w:t>
      </w:r>
      <w:proofErr w:type="spellEnd"/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A7C01">
        <w:t xml:space="preserve">MATIJA </w:t>
      </w:r>
      <w:proofErr w:type="spellStart"/>
      <w:r w:rsidR="004A7C01">
        <w:t>GUBEC</w:t>
      </w:r>
      <w:proofErr w:type="spellEnd"/>
      <w:r w:rsidR="004A7C01">
        <w:t xml:space="preserve">, poljoprivredna zadruga, Gornja Stubica, Matije Gupca </w:t>
      </w:r>
      <w:proofErr w:type="spellStart"/>
      <w:r w:rsidR="004A7C01">
        <w:t>24</w:t>
      </w:r>
      <w:proofErr w:type="spellEnd"/>
      <w:r w:rsidR="004A7C01">
        <w:t xml:space="preserve"> (</w:t>
      </w:r>
      <w:proofErr w:type="spellStart"/>
      <w:r w:rsidR="004A7C01">
        <w:t>OIB</w:t>
      </w:r>
      <w:proofErr w:type="spellEnd"/>
      <w:r w:rsidR="004A7C01">
        <w:t xml:space="preserve"> </w:t>
      </w:r>
      <w:proofErr w:type="spellStart"/>
      <w:r w:rsidR="004A7C01">
        <w:t>01810694111</w:t>
      </w:r>
      <w:proofErr w:type="spellEnd"/>
      <w:r w:rsidR="004A7C01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4A7C01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A7C01">
        <w:t>1.522.866,</w:t>
      </w:r>
      <w:proofErr w:type="spellStart"/>
      <w:r w:rsidR="004A7C01">
        <w:t>07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AD027A">
        <w:t>2</w:t>
      </w:r>
      <w:r w:rsidR="0045172A">
        <w:t>8</w:t>
      </w:r>
      <w:r w:rsidR="008155EE">
        <w:t>.rujna</w:t>
      </w:r>
      <w:proofErr w:type="spellEnd"/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2882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A7C0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3723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GUBEC poljoprivredna zadruga</izvorni_sadrzaj>
    <derivirana_varijabla naziv="DomainObject.Predmet.ProtustrankaFormated_1">  MATIJA GUBEC poljoprivredna zadruga</derivirana_varijabla>
  </DomainObject.Predmet.ProtustrankaFormated>
  <DomainObject.Predmet.ProtustrankaFormatedOIB>
    <izvorni_sadrzaj>  MATIJA GUBEC poljoprivredna zadruga, OIB 01810694111</izvorni_sadrzaj>
    <derivirana_varijabla naziv="DomainObject.Predmet.ProtustrankaFormatedOIB_1">  MATIJA GUBEC poljoprivredna zadruga, OIB 01810694111</derivirana_varijabla>
  </DomainObject.Predmet.ProtustrankaFormatedOIB>
  <DomainObject.Predmet.ProtustrankaFormatedWithAdress>
    <izvorni_sadrzaj> MATIJA GUBEC poljoprivredna zadruga, Matije Gupca 24, 49240 Gornja Stubica</izvorni_sadrzaj>
    <derivirana_varijabla naziv="DomainObject.Predmet.ProtustrankaFormatedWithAdress_1"> MATIJA GUBEC poljoprivredna zadruga, Matije Gupca 24, 49240 Gornja Stubica</derivirana_varijabla>
  </DomainObject.Predmet.ProtustrankaFormatedWithAdress>
  <DomainObject.Predmet.ProtustrankaFormatedWithAdressOIB>
    <izvorni_sadrzaj> MATIJA GUBEC poljoprivredna zadruga, OIB 01810694111, Matije Gupca 24, 49240 Gornja Stubica</izvorni_sadrzaj>
    <derivirana_varijabla naziv="DomainObject.Predmet.ProtustrankaFormatedWithAdressOIB_1"> MATIJA GUBEC poljoprivredna zadruga, OIB 01810694111, Matije Gupca 24, 49240 Gornja Stubica</derivirana_varijabla>
  </DomainObject.Predmet.ProtustrankaFormatedWithAdressOIB>
  <DomainObject.Predmet.ProtustrankaWithAdress>
    <izvorni_sadrzaj>MATIJA GUBEC poljoprivredna zadruga Matije Gupca 24, 49240 Gornja Stubica</izvorni_sadrzaj>
    <derivirana_varijabla naziv="DomainObject.Predmet.ProtustrankaWithAdress_1">MATIJA GUBEC poljoprivredna zadruga Matije Gupca 24, 49240 Gornja Stubica</derivirana_varijabla>
  </DomainObject.Predmet.ProtustrankaWithAdress>
  <DomainObject.Predmet.ProtustrankaWithAdressOIB>
    <izvorni_sadrzaj>MATIJA GUBEC poljoprivredna zadruga, OIB 01810694111, Matije Gupca 24, 49240 Gornja Stubica</izvorni_sadrzaj>
    <derivirana_varijabla naziv="DomainObject.Predmet.ProtustrankaWithAdressOIB_1">MATIJA GUBEC poljoprivredna zadruga, OIB 01810694111, Matije Gupca 24, 49240 Gornja Stubica</derivirana_varijabla>
  </DomainObject.Predmet.ProtustrankaWithAdressOIB>
  <DomainObject.Predmet.ProtustrankaNazivFormated>
    <izvorni_sadrzaj>MATIJA GUBEC poljoprivredna zadruga</izvorni_sadrzaj>
    <derivirana_varijabla naziv="DomainObject.Predmet.ProtustrankaNazivFormated_1">MATIJA GUBEC poljoprivredna zadruga</derivirana_varijabla>
  </DomainObject.Predmet.ProtustrankaNazivFormated>
  <DomainObject.Predmet.ProtustrankaNazivFormatedOIB>
    <izvorni_sadrzaj>MATIJA GUBEC poljoprivredna zadruga, OIB 01810694111</izvorni_sadrzaj>
    <derivirana_varijabla naziv="DomainObject.Predmet.ProtustrankaNazivFormatedOIB_1">MATIJA GUBEC poljoprivredna zadruga, OIB 01810694111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GUBEC poljoprivredna zadruga</item>
    </izvorni_sadrzaj>
    <derivirana_varijabla naziv="DomainObject.Predmet.ProtuStrankaListFormated_1">
      <item>MATIJA GUBEC poljoprivredna zadruga</item>
    </derivirana_varijabla>
  </DomainObject.Predmet.ProtuStrankaListFormated>
  <DomainObject.Predmet.ProtuStrankaListFormatedOIB>
    <izvorni_sadrzaj>
      <item>MATIJA GUBEC poljoprivredna zadruga, OIB 01810694111</item>
    </izvorni_sadrzaj>
    <derivirana_varijabla naziv="DomainObject.Predmet.ProtuStrankaListFormatedOIB_1">
      <item>MATIJA GUBEC poljoprivredna zadruga, OIB 01810694111</item>
    </derivirana_varijabla>
  </DomainObject.Predmet.ProtuStrankaListFormatedOIB>
  <DomainObject.Predmet.ProtuStrankaListFormatedWithAdress>
    <izvorni_sadrzaj>
      <item>MATIJA GUBEC poljoprivredna zadruga, Matije Gupca 24, 49240 Gornja Stubica</item>
    </izvorni_sadrzaj>
    <derivirana_varijabla naziv="DomainObject.Predmet.ProtuStrankaListFormatedWithAdress_1">
      <item>MATIJA GUBEC poljoprivredna zadruga, Matije Gupca 24, 49240 Gornja Stubica</item>
    </derivirana_varijabla>
  </DomainObject.Predmet.ProtuStrankaListFormatedWithAdress>
  <DomainObject.Predmet.ProtuStrankaListFormatedWithAdressOIB>
    <izvorni_sadrzaj>
      <item>MATIJA GUBEC poljoprivredna zadruga, OIB 01810694111, Matije Gupca 24, 49240 Gornja Stubica</item>
    </izvorni_sadrzaj>
    <derivirana_varijabla naziv="DomainObject.Predmet.ProtuStrankaListFormatedWithAdressOIB_1">
      <item>MATIJA GUBEC poljoprivredna zadruga, OIB 01810694111, Matije Gupca 24, 49240 Gornja Stubica</item>
    </derivirana_varijabla>
  </DomainObject.Predmet.ProtuStrankaListFormatedWithAdressOIB>
  <DomainObject.Predmet.ProtuStrankaListNazivFormated>
    <izvorni_sadrzaj>
      <item>MATIJA GUBEC poljoprivredna zadruga</item>
    </izvorni_sadrzaj>
    <derivirana_varijabla naziv="DomainObject.Predmet.ProtuStrankaListNazivFormated_1">
      <item>MATIJA GUBEC poljoprivredna zadruga</item>
    </derivirana_varijabla>
  </DomainObject.Predmet.ProtuStrankaListNazivFormated>
  <DomainObject.Predmet.ProtuStrankaListNazivFormatedOIB>
    <izvorni_sadrzaj>
      <item>MATIJA GUBEC poljoprivredna zadruga, OIB 01810694111</item>
    </izvorni_sadrzaj>
    <derivirana_varijabla naziv="DomainObject.Predmet.ProtuStrankaListNazivFormatedOIB_1">
      <item>MATIJA GUBEC poljoprivredna zadruga, OIB 01810694111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GUBEC poljoprivredna zadruga</izvorni_sadrzaj>
    <derivirana_varijabla naziv="DomainObject.Predmet.ProtustrankaIDrugi_1">MATIJA GUBEC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GUBEC poljoprivredna zadruga, OIB 01810694111, Matije Gupca 24, 49240 Gornja Stubica</izvorni_sadrzaj>
    <derivirana_varijabla naziv="DomainObject.Predmet.ProtustrankaIDrugiAdressOIB_1">MATIJA GUBEC poljoprivredna zadruga, OIB 01810694111, Matije Gupca 24,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GUBEC poljoprivredna zadruga</item>
    </izvorni_sadrzaj>
    <derivirana_varijabla naziv="DomainObject.Predmet.SudioniciListNaziv_1">
      <item>FINA Regionalni centar Zagreb</item>
      <item>MATIJA GUBEC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GUBEC poljoprivredna zadruga, OIB 01810694111, Matije Gupca 24,49240 Gornja Stubica</item>
    </izvorni_sadrzaj>
    <derivirana_varijabla naziv="DomainObject.Predmet.SudioniciListAdressOIB_1">
      <item>FINA Regionalni centar Zagreb, OIB 85821130368, Trg svibanjskih žrtava 1995. 1,10000 Zagreb</item>
      <item>MATIJA GUBEC poljoprivredna zadruga, OIB 01810694111, Matije Gupca 24,49240 Gornja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01810694111</item>
    </izvorni_sadrzaj>
    <derivirana_varijabla naziv="DomainObject.Predmet.SudioniciListNazivOIB_1">
      <item>, OIB 85821130368</item>
      <item>, OIB 01810694111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1284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2015-09-28T09:33:00Z</dcterms:created>
  <dc:creator>ilukac</dc:creator>
  <cp:lastModifiedBy>Ivanka Lukač</cp:lastModifiedBy>
  <cp:lastPrinted>2015-09-28T09:09:00Z</cp:lastPrinted>
  <dcterms:modified xmlns:xsi="http://www.w3.org/2001/XMLSchema-instance" xsi:type="dcterms:W3CDTF">2015-10-13T09:17:00Z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