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e346" w14:paraId="784e346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3210D1">
        <w:t>-1568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 xml:space="preserve">, po </w:t>
      </w:r>
      <w:r w:rsidR="003E6F47">
        <w:t xml:space="preserve">sutkinji Katarini Mikulić, na prijedlog </w:t>
      </w:r>
      <w:r w:rsidR="009715B0">
        <w:t>sudsk</w:t>
      </w:r>
      <w:r w:rsidR="003E6F47">
        <w:t>og savjetnika Larija Glavaša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3210D1">
        <w:t xml:space="preserve">EUROMEDITERANSKI FORUM, Split, Mihanovićeva 36 c, OIB: 23533947870, </w:t>
      </w:r>
      <w:r>
        <w:t xml:space="preserve">dana </w:t>
      </w:r>
      <w:r w:rsidR="005B258F">
        <w:t>11</w:t>
      </w:r>
      <w:r w:rsidR="00FE5480">
        <w:t>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5203D0">
      <w:pPr>
        <w:jc w:val="both"/>
      </w:pPr>
      <w:r>
        <w:t xml:space="preserve">I – </w:t>
      </w:r>
      <w:r w:rsidRPr="00FE5480">
        <w:rPr>
          <w:lang w:val="hr-HR"/>
        </w:rPr>
        <w:t xml:space="preserve">Obustavlja se skraćeni stečajni postupak nad dužnikom </w:t>
      </w:r>
      <w:r w:rsidR="003210D1" w:rsidRPr="003210D1">
        <w:rPr>
          <w:lang w:val="hr-HR"/>
        </w:rPr>
        <w:t>EUROMEDITERANSKI FORUM, Split, Mihanovićeva 36 c, OIB: 23533947870</w:t>
      </w:r>
      <w:r w:rsidR="003210D1">
        <w:rPr>
          <w:lang w:val="hr-HR"/>
        </w:rPr>
        <w:t xml:space="preserve">. </w:t>
      </w:r>
    </w:p>
    <w:p w:rsidRDefault="00FE5480" w:rsidP="00706888" w:rsidR="00FE5480">
      <w:pPr>
        <w:jc w:val="both"/>
      </w:pPr>
    </w:p>
    <w:p w:rsidRDefault="00FE5480" w:rsidP="00706888" w:rsidR="00950AA9">
      <w:pPr>
        <w:jc w:val="both"/>
      </w:pPr>
      <w:r>
        <w:t xml:space="preserve">II - </w:t>
      </w:r>
      <w:r w:rsidR="00B43A09"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5203D0">
      <w:pPr>
        <w:jc w:val="both"/>
      </w:pPr>
      <w:r>
        <w:t>Predlagatelj je 30. listopada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3210D1" w:rsidRPr="003210D1">
        <w:t xml:space="preserve">EUROMEDITERANSKI FORUM, Split, Mihanovićeva 36 c, OIB: 23533947870. </w:t>
      </w:r>
    </w:p>
    <w:p w:rsidRDefault="00C60F12" w:rsidP="00706888" w:rsidR="00C60F12">
      <w:pPr>
        <w:jc w:val="both"/>
        <w:rPr>
          <w:lang w:val="hr-HR"/>
        </w:rPr>
      </w:pPr>
    </w:p>
    <w:p w:rsidRDefault="00FE5480" w:rsidP="003210D1" w:rsidR="003210D1" w:rsidRPr="003210D1">
      <w:pPr>
        <w:jc w:val="both"/>
      </w:pPr>
      <w:r>
        <w:rPr>
          <w:lang w:val="hr-HR"/>
        </w:rPr>
        <w:t xml:space="preserve">U međuvremenu je </w:t>
      </w:r>
      <w:r>
        <w:t>ovaj sud</w:t>
      </w:r>
      <w:r w:rsidRPr="00FE5480">
        <w:t xml:space="preserve"> </w:t>
      </w:r>
      <w:r>
        <w:t>u postupku koji se v</w:t>
      </w:r>
      <w:r w:rsidR="00351DB9">
        <w:t xml:space="preserve">odio </w:t>
      </w:r>
      <w:r w:rsidR="005203D0">
        <w:t>pod poslovnim</w:t>
      </w:r>
      <w:r w:rsidR="003210D1">
        <w:t xml:space="preserve"> broj St-12</w:t>
      </w:r>
      <w:r w:rsidR="005203D0" w:rsidRPr="005203D0">
        <w:t>/2014</w:t>
      </w:r>
      <w:r w:rsidR="003210D1">
        <w:t>, rješenjem</w:t>
      </w:r>
      <w:r w:rsidR="005203D0" w:rsidRPr="005203D0">
        <w:t xml:space="preserve"> o</w:t>
      </w:r>
      <w:r w:rsidR="003210D1">
        <w:t xml:space="preserve">d 29.01.2016. godine, </w:t>
      </w:r>
      <w:r w:rsidR="005203D0">
        <w:t xml:space="preserve">otvorio </w:t>
      </w:r>
      <w:r w:rsidR="005203D0" w:rsidRPr="005203D0">
        <w:t xml:space="preserve">i istovremeno zaključio stečajni postupak nad </w:t>
      </w:r>
      <w:r w:rsidR="005203D0" w:rsidRPr="005203D0">
        <w:lastRenderedPageBreak/>
        <w:t xml:space="preserve">dužnikom </w:t>
      </w:r>
      <w:r w:rsidR="003210D1" w:rsidRPr="003210D1">
        <w:t>EUROMEDITERANSKI FORUM, Split, Miha</w:t>
      </w:r>
      <w:r w:rsidR="003210D1">
        <w:t>novićeva 36 c, OIB: 23533947870, te po pravomoćnosti rješenja odredio brisanje subjekta iz registra.</w:t>
      </w:r>
      <w:r w:rsidR="003210D1" w:rsidRPr="003210D1">
        <w:t xml:space="preserve"> </w:t>
      </w:r>
    </w:p>
    <w:p w:rsidRDefault="005203D0" w:rsidP="004020C0" w:rsidR="005203D0" w:rsidRPr="005203D0">
      <w:pPr>
        <w:jc w:val="both"/>
        <w:rPr>
          <w:lang w:val="hr-HR"/>
        </w:rPr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135840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 u postupku koji se vodio pod poslovnim brojem:  </w:t>
      </w:r>
      <w:r w:rsidR="003210D1">
        <w:t>St-12</w:t>
      </w:r>
      <w:r w:rsidR="00135840" w:rsidRPr="00135840">
        <w:t>/2014</w:t>
      </w:r>
      <w:r w:rsidR="00135840">
        <w:t xml:space="preserve">, što </w:t>
      </w:r>
      <w:r w:rsidR="003210D1">
        <w:t>za posljedicu ima brisanje subjekta iz registra udruga po pravomoćnoti rješenja ovog suda</w:t>
      </w:r>
      <w:r w:rsidR="005203D0">
        <w:t xml:space="preserve"> od 29</w:t>
      </w:r>
      <w:r w:rsidR="003210D1">
        <w:t>. siječnja</w:t>
      </w:r>
      <w:r w:rsidR="00135840">
        <w:t xml:space="preserve"> 2016. godine.</w:t>
      </w:r>
    </w:p>
    <w:p w:rsidRDefault="004020C0" w:rsidP="004020C0" w:rsidR="004020C0" w:rsidRPr="004020C0">
      <w:pPr>
        <w:jc w:val="both"/>
      </w:pPr>
    </w:p>
    <w:p w:rsidRDefault="006B5288" w:rsidP="00706888" w:rsidR="00046239">
      <w:pPr>
        <w:jc w:val="both"/>
      </w:pPr>
      <w:r>
        <w:rPr>
          <w:lang w:val="hr-HR"/>
        </w:rPr>
        <w:t>Slijedom navedenog</w:t>
      </w:r>
      <w:r w:rsidR="00135840" w:rsidRPr="00135840">
        <w:rPr>
          <w:lang w:val="hr-HR"/>
        </w:rPr>
        <w:t xml:space="preserve">, valjalo je </w:t>
      </w:r>
      <w:r w:rsidR="005203D0">
        <w:rPr>
          <w:lang w:val="hr-HR"/>
        </w:rPr>
        <w:t xml:space="preserve">obustaviti postupak radi provedbe skraćenog stečajnog postupka te </w:t>
      </w:r>
      <w:r w:rsidR="00135840" w:rsidRPr="00135840">
        <w:rPr>
          <w:lang w:val="hr-HR"/>
        </w:rPr>
        <w:t>prijedlog o</w:t>
      </w:r>
      <w:r w:rsidR="005203D0">
        <w:rPr>
          <w:lang w:val="hr-HR"/>
        </w:rPr>
        <w:t>dbaciti i riješiti kao u izreci rješenja.</w:t>
      </w: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5B258F">
        <w:t>11</w:t>
      </w:r>
      <w:r w:rsidR="00135840">
        <w:t>.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6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3210D1">
      <w:t>1568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35840"/>
    <w:rsid w:val="0024279B"/>
    <w:rsid w:val="002A4B4D"/>
    <w:rsid w:val="002B15A7"/>
    <w:rsid w:val="003210D1"/>
    <w:rsid w:val="00351DB9"/>
    <w:rsid w:val="003B76E7"/>
    <w:rsid w:val="003E6F47"/>
    <w:rsid w:val="004020C0"/>
    <w:rsid w:val="004838FB"/>
    <w:rsid w:val="004A1B0C"/>
    <w:rsid w:val="005031FC"/>
    <w:rsid w:val="00507986"/>
    <w:rsid w:val="005203D0"/>
    <w:rsid w:val="00523D28"/>
    <w:rsid w:val="005449A9"/>
    <w:rsid w:val="005B258F"/>
    <w:rsid w:val="006139CA"/>
    <w:rsid w:val="006567C9"/>
    <w:rsid w:val="006B5288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AD265B"/>
    <w:rsid w:val="00B43A09"/>
    <w:rsid w:val="00BB288C"/>
    <w:rsid w:val="00C04ADA"/>
    <w:rsid w:val="00C60F12"/>
    <w:rsid w:val="00C71571"/>
    <w:rsid w:val="00D006D7"/>
    <w:rsid w:val="00D52634"/>
    <w:rsid w:val="00E65544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2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6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6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6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6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2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6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6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6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6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0841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54632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4221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43072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6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7544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74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783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219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9276952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St-1568/2015</izvorni_sadrzaj>
    <derivirana_varijabla naziv="DomainObject.Predmet.OznakaBroj_1">St-1568/2015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EUROMEDITERANSKI FORUM</izvorni_sadrzaj>
    <derivirana_varijabla naziv="DomainObject.Predmet.ProtustrankaFormated_1">  EUROMEDITERANSKI FORUM</derivirana_varijabla>
  </DomainObject.Predmet.ProtustrankaFormated>
  <DomainObject.Predmet.ProtustrankaFormatedOIB>
    <izvorni_sadrzaj>  EUROMEDITERANSKI FORUM, OIB 23533947870</izvorni_sadrzaj>
    <derivirana_varijabla naziv="DomainObject.Predmet.ProtustrankaFormatedOIB_1">  EUROMEDITERANSKI FORUM, OIB 23533947870</derivirana_varijabla>
  </DomainObject.Predmet.ProtustrankaFormatedOIB>
  <DomainObject.Predmet.ProtustrankaFormatedWithAdress>
    <izvorni_sadrzaj> EUROMEDITERANSKI FORUM, Mihanovićeva 36c, 21000 Split</izvorni_sadrzaj>
    <derivirana_varijabla naziv="DomainObject.Predmet.ProtustrankaFormatedWithAdress_1"> EUROMEDITERANSKI FORUM, Mihanovićeva 36c, 21000 Split</derivirana_varijabla>
  </DomainObject.Predmet.ProtustrankaFormatedWithAdress>
  <DomainObject.Predmet.ProtustrankaFormatedWithAdressOIB>
    <izvorni_sadrzaj> EUROMEDITERANSKI FORUM, OIB 23533947870, Mihanovićeva 36c, 21000 Split</izvorni_sadrzaj>
    <derivirana_varijabla naziv="DomainObject.Predmet.ProtustrankaFormatedWithAdressOIB_1"> EUROMEDITERANSKI FORUM, OIB 23533947870, Mihanovićeva 36c, 21000 Split</derivirana_varijabla>
  </DomainObject.Predmet.ProtustrankaFormatedWithAdressOIB>
  <DomainObject.Predmet.ProtustrankaWithAdress>
    <izvorni_sadrzaj>EUROMEDITERANSKI FORUM Mihanovićeva 36c, 21000 Split</izvorni_sadrzaj>
    <derivirana_varijabla naziv="DomainObject.Predmet.ProtustrankaWithAdress_1">EUROMEDITERANSKI FORUM Mihanovićeva 36c, 21000 Split</derivirana_varijabla>
  </DomainObject.Predmet.ProtustrankaWithAdress>
  <DomainObject.Predmet.ProtustrankaWithAdressOIB>
    <izvorni_sadrzaj>EUROMEDITERANSKI FORUM, OIB 23533947870, Mihanovićeva 36c, 21000 Split</izvorni_sadrzaj>
    <derivirana_varijabla naziv="DomainObject.Predmet.ProtustrankaWithAdressOIB_1">EUROMEDITERANSKI FORUM, OIB 23533947870, Mihanovićeva 36c, 21000 Split</derivirana_varijabla>
  </DomainObject.Predmet.ProtustrankaWithAdressOIB>
  <DomainObject.Predmet.ProtustrankaNazivFormated>
    <izvorni_sadrzaj>EUROMEDITERANSKI FORUM</izvorni_sadrzaj>
    <derivirana_varijabla naziv="DomainObject.Predmet.ProtustrankaNazivFormated_1">EUROMEDITERANSKI FORUM</derivirana_varijabla>
  </DomainObject.Predmet.ProtustrankaNazivFormated>
  <DomainObject.Predmet.ProtustrankaNazivFormatedOIB>
    <izvorni_sadrzaj>EUROMEDITERANSKI FORUM, OIB 23533947870</izvorni_sadrzaj>
    <derivirana_varijabla naziv="DomainObject.Predmet.ProtustrankaNazivFormatedOIB_1">EUROMEDITERANSKI FORUM, OIB 23533947870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125303.82</izvorni_sadrzaj>
    <derivirana_varijabla naziv="DomainObject.Predmet.TrenutnaVrijednost_1">125303.82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EUROMEDITERANSKI FORUM</item>
    </izvorni_sadrzaj>
    <derivirana_varijabla naziv="DomainObject.Predmet.ProtuStrankaListFormated_1">
      <item>EUROMEDITERANSKI FORUM</item>
    </derivirana_varijabla>
  </DomainObject.Predmet.ProtuStrankaListFormated>
  <DomainObject.Predmet.ProtuStrankaListFormatedOIB>
    <izvorni_sadrzaj>
      <item>EUROMEDITERANSKI FORUM, OIB 23533947870</item>
    </izvorni_sadrzaj>
    <derivirana_varijabla naziv="DomainObject.Predmet.ProtuStrankaListFormatedOIB_1">
      <item>EUROMEDITERANSKI FORUM, OIB 23533947870</item>
    </derivirana_varijabla>
  </DomainObject.Predmet.ProtuStrankaListFormatedOIB>
  <DomainObject.Predmet.ProtuStrankaListFormatedWithAdress>
    <izvorni_sadrzaj>
      <item>EUROMEDITERANSKI FORUM, Mihanovićeva 36c, 21000 Split</item>
    </izvorni_sadrzaj>
    <derivirana_varijabla naziv="DomainObject.Predmet.ProtuStrankaListFormatedWithAdress_1">
      <item>EUROMEDITERANSKI FORUM, Mihanovićeva 36c, 21000 Split</item>
    </derivirana_varijabla>
  </DomainObject.Predmet.ProtuStrankaListFormatedWithAdress>
  <DomainObject.Predmet.ProtuStrankaListFormatedWithAdressOIB>
    <izvorni_sadrzaj>
      <item>EUROMEDITERANSKI FORUM, OIB 23533947870, Mihanovićeva 36c, 21000 Split</item>
    </izvorni_sadrzaj>
    <derivirana_varijabla naziv="DomainObject.Predmet.ProtuStrankaListFormatedWithAdressOIB_1">
      <item>EUROMEDITERANSKI FORUM, OIB 23533947870, Mihanovićeva 36c, 21000 Split</item>
    </derivirana_varijabla>
  </DomainObject.Predmet.ProtuStrankaListFormatedWithAdressOIB>
  <DomainObject.Predmet.ProtuStrankaListNazivFormated>
    <izvorni_sadrzaj>
      <item>EUROMEDITERANSKI FORUM</item>
    </izvorni_sadrzaj>
    <derivirana_varijabla naziv="DomainObject.Predmet.ProtuStrankaListNazivFormated_1">
      <item>EUROMEDITERANSKI FORUM</item>
    </derivirana_varijabla>
  </DomainObject.Predmet.ProtuStrankaListNazivFormated>
  <DomainObject.Predmet.ProtuStrankaListNazivFormatedOIB>
    <izvorni_sadrzaj>
      <item>EUROMEDITERANSKI FORUM, OIB 23533947870</item>
    </izvorni_sadrzaj>
    <derivirana_varijabla naziv="DomainObject.Predmet.ProtuStrankaListNazivFormatedOIB_1">
      <item>EUROMEDITERANSKI FORUM, OIB 23533947870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EUROMEDITERANSKI FORUM</izvorni_sadrzaj>
    <derivirana_varijabla naziv="DomainObject.Predmet.ProtustrankaIDrugi_1">EUROMEDITERANSKI FORUM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EUROMEDITERANSKI FORUM, OIB 23533947870, Mihanovićeva 36c, 21000 Split</izvorni_sadrzaj>
    <derivirana_varijabla naziv="DomainObject.Predmet.ProtustrankaIDrugiAdressOIB_1">EUROMEDITERANSKI FORUM, OIB 23533947870, Mihanovićeva 36c,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EUROMEDITERANSKI FORUM</item>
      <item>FINANCIJSKA AGENCIJA, RC SPLIT</item>
    </izvorni_sadrzaj>
    <derivirana_varijabla naziv="DomainObject.Predmet.SudioniciListNaziv_1">
      <item>EUROMEDITERANSKI FORUM</item>
      <item>FINANCIJSKA AGENCIJA, RC SPLIT</item>
    </derivirana_varijabla>
  </DomainObject.Predmet.SudioniciListNaziv>
  <DomainObject.Predmet.SudioniciListAdressOIB>
    <izvorni_sadrzaj>
      <item>EUROMEDITERANSKI FORUM, OIB 23533947870, Mihanovićeva 36c,21000 Split</item>
      <item>FINANCIJSKA AGENCIJA, RC SPLIT, OIB 85821130368, Mažuranićevo šetalište 24 b,21000 Split</item>
    </izvorni_sadrzaj>
    <derivirana_varijabla naziv="DomainObject.Predmet.SudioniciListAdressOIB_1">
      <item>EUROMEDITERANSKI FORUM, OIB 23533947870, Mihanovićeva 36c,21000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23533947870</item>
      <item>, OIB 85821130368</item>
    </izvorni_sadrzaj>
    <derivirana_varijabla naziv="DomainObject.Predmet.SudioniciListNazivOIB_1">
      <item>, OIB 23533947870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2168</properties:Characters>
  <properties:Lines>84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2016-04-07T11:52:00Z</dcterms:created>
  <dc:creator>Lari Glavaš</dc:creator>
  <cp:lastModifiedBy>Lari Glavaš</cp:lastModifiedBy>
  <cp:lastPrinted>2015-12-04T07:24:00Z</cp:lastPrinted>
  <dcterms:modified xmlns:xsi="http://www.w3.org/2001/XMLSchema-instance" xsi:type="dcterms:W3CDTF">2016-04-13T12:13:00Z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