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2aac" w14:paraId="6092aac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1B203C">
        <w:rPr>
          <w:rFonts w:hAnsi="Times New Roman" w:ascii="Times New Roman"/>
        </w:rPr>
        <w:t>2</w:t>
      </w:r>
      <w:r w:rsidR="00BB24E3">
        <w:rPr>
          <w:rFonts w:hAnsi="Times New Roman" w:ascii="Times New Roman"/>
        </w:rPr>
        <w:t>68</w:t>
      </w:r>
      <w:r w:rsidR="009F2BAD">
        <w:rPr>
          <w:rFonts w:hAnsi="Times New Roman" w:ascii="Times New Roman"/>
        </w:rPr>
        <w:t>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DC76F6">
        <w:rPr>
          <w:rFonts w:hAnsi="Times New Roman" w:ascii="Times New Roman"/>
        </w:rPr>
        <w:t>NETGATE</w:t>
      </w:r>
      <w:r w:rsidR="00947BA9">
        <w:rPr>
          <w:rFonts w:hAnsi="Times New Roman" w:ascii="Times New Roman"/>
        </w:rPr>
        <w:t xml:space="preserve"> </w:t>
      </w:r>
      <w:r w:rsidR="00F85BBB">
        <w:rPr>
          <w:rFonts w:hAnsi="Times New Roman" w:ascii="Times New Roman"/>
        </w:rPr>
        <w:t xml:space="preserve">društvo s ograničenom odgovornošću za </w:t>
      </w:r>
      <w:r w:rsidR="00947BA9">
        <w:rPr>
          <w:rFonts w:hAnsi="Times New Roman" w:ascii="Times New Roman"/>
        </w:rPr>
        <w:t>trgovinu</w:t>
      </w:r>
      <w:r w:rsidR="00DC76F6">
        <w:rPr>
          <w:rFonts w:hAnsi="Times New Roman" w:ascii="Times New Roman"/>
        </w:rPr>
        <w:t xml:space="preserve"> i usluge, Bjelovar, Trg Eugena Kvaternika bb, </w:t>
      </w:r>
      <w:r w:rsidR="000B6526">
        <w:rPr>
          <w:rFonts w:hAnsi="Times New Roman" w:ascii="Times New Roman"/>
        </w:rPr>
        <w:t xml:space="preserve">MBS: </w:t>
      </w:r>
      <w:r w:rsidR="00527A74">
        <w:rPr>
          <w:rFonts w:hAnsi="Times New Roman" w:ascii="Times New Roman"/>
        </w:rPr>
        <w:t>0100</w:t>
      </w:r>
      <w:r w:rsidR="00DC76F6">
        <w:rPr>
          <w:rFonts w:hAnsi="Times New Roman" w:ascii="Times New Roman"/>
        </w:rPr>
        <w:t>47258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DC76F6">
        <w:rPr>
          <w:rFonts w:hAnsi="Times New Roman" w:ascii="Times New Roman"/>
        </w:rPr>
        <w:t>03803058676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od </w:t>
      </w:r>
      <w:r w:rsidR="00E97090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studenoga 2015., koji je objavljen na mrežnoj stranici e-Oglasna ploča sudova </w:t>
      </w:r>
      <w:r w:rsidR="00E97090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91214D">
        <w:rPr>
          <w:rFonts w:hAnsi="Times New Roman" w:ascii="Times New Roman"/>
        </w:rPr>
        <w:t>2</w:t>
      </w:r>
      <w:r w:rsidR="00E97090">
        <w:rPr>
          <w:rFonts w:hAnsi="Times New Roman" w:ascii="Times New Roman"/>
        </w:rPr>
        <w:t>9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91214D" w:rsidP="009B62C1" w:rsidR="0091214D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E6050F" w:rsidR="00010F07" w:rsidRPr="001A5023">
      <w:pPr>
        <w:tabs>
          <w:tab w:pos="8077" w:val="left"/>
        </w:tabs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  <w:r w:rsidR="00E6050F">
        <w:rPr>
          <w:rFonts w:hAnsi="Times New Roman" w:ascii="Times New Roman"/>
        </w:rPr>
        <w:tab/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B2" w:rsidR="00B121B2">
      <w:r>
        <w:separator/>
      </w:r>
    </w:p>
  </w:endnote>
  <w:endnote w:id="0" w:type="continuationSeparator">
    <w:p w:rsidRDefault="00B121B2" w:rsidR="00B12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B2" w:rsidR="00B121B2">
      <w:r>
        <w:separator/>
      </w:r>
    </w:p>
  </w:footnote>
  <w:footnote w:id="0" w:type="continuationSeparator">
    <w:p w:rsidRDefault="00B121B2" w:rsidR="00B12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2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B176DB">
      <w:rPr>
        <w:rFonts w:hAnsi="Times New Roman" w:ascii="Times New Roman"/>
      </w:rPr>
      <w:t>2</w:t>
    </w:r>
    <w:r w:rsidR="00E6050F">
      <w:rPr>
        <w:rFonts w:hAnsi="Times New Roman" w:ascii="Times New Roman"/>
      </w:rPr>
      <w:t>68/</w:t>
    </w:r>
    <w:r w:rsidR="0077578D">
      <w:rPr>
        <w:rFonts w:hAnsi="Times New Roman" w:ascii="Times New Roman"/>
      </w:rPr>
      <w:t>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6139"/>
    <w:rsid w:val="001325E8"/>
    <w:rsid w:val="0013286A"/>
    <w:rsid w:val="001A5023"/>
    <w:rsid w:val="001B203C"/>
    <w:rsid w:val="001E4708"/>
    <w:rsid w:val="001F0934"/>
    <w:rsid w:val="00205D4C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35578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90ED2"/>
    <w:rsid w:val="007954D5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21B2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4243"/>
    <w:rsid w:val="00D550AC"/>
    <w:rsid w:val="00D83375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2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2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St-268/2015-5</izvorni_sadrzaj>
    <derivirana_varijabla naziv="DomainObject.Oznaka_1">St-268/2015-5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NETGATE društvo s ograničenom odgovornošću za trgovinu i usluge, Bjelovar</izvorni_sadrzaj>
    <derivirana_varijabla naziv="DomainObject.Predmet.ProtustrankaFormated_1">  NETGATE društvo s ograničenom odgovornošću za trgovinu i usluge, Bjelovar</derivirana_varijabla>
  </DomainObject.Predmet.ProtustrankaFormated>
  <DomainObject.Predmet.ProtustrankaFormatedOIB>
    <izvorni_sadrzaj>  NETGATE društvo s ograničenom odgovornošću za trgovinu i usluge, Bjelovar, OIB 03803058676</izvorni_sadrzaj>
    <derivirana_varijabla naziv="DomainObject.Predmet.ProtustrankaFormatedOIB_1">  NETGATE društvo s ograničenom odgovornošću za trgovinu i usluge, Bjelovar, OIB 03803058676</derivirana_varijabla>
  </DomainObject.Predmet.ProtustrankaFormatedOIB>
  <DomainObject.Predmet.ProtustrankaFormatedWithAdress>
    <izvorni_sadrzaj> NETGATE društvo s ograničenom odgovornošću za trgovinu i usluge, Bjelovar, Trg Eugena Kvaternika/bb, 43000 Bjelovar</izvorni_sadrzaj>
    <derivirana_varijabla naziv="DomainObject.Predmet.ProtustrankaFormatedWithAdress_1"> NETGATE društvo s ograničenom odgovornošću za trgovinu i usluge, Bjelovar, Trg Eugena Kvaternika/bb, 43000 Bjelovar</derivirana_varijabla>
  </DomainObject.Predmet.ProtustrankaFormatedWithAdress>
  <DomainObject.Predmet.ProtustrankaFormatedWithAdressOIB>
    <izvorni_sadrzaj> NETGATE društvo s ograničenom odgovornošću za trgovinu i usluge, Bjelovar, OIB 03803058676, Trg Eugena Kvaternika/bb, 43000 Bjelovar</izvorni_sadrzaj>
    <derivirana_varijabla naziv="DomainObject.Predmet.ProtustrankaFormatedWithAdressOIB_1"> NETGATE društvo s ograničenom odgovornošću za trgovinu i usluge, Bjelovar, OIB 03803058676, Trg Eugena Kvaternika/bb, 43000 Bjelovar</derivirana_varijabla>
  </DomainObject.Predmet.ProtustrankaFormatedWithAdressOIB>
  <DomainObject.Predmet.ProtustrankaWithAdress>
    <izvorni_sadrzaj>NETGATE društvo s ograničenom odgovornošću za trgovinu i usluge, Bjelovar Trg Eugena Kvaternika/bb, 43000 Bjelovar</izvorni_sadrzaj>
    <derivirana_varijabla naziv="DomainObject.Predmet.ProtustrankaWithAdress_1">NETGATE društvo s ograničenom odgovornošću za trgovinu i usluge, Bjelovar Trg Eugena Kvaternika/bb, 43000 Bjelovar</derivirana_varijabla>
  </DomainObject.Predmet.ProtustrankaWithAdress>
  <DomainObject.Predmet.ProtustrankaWithAdressOIB>
    <izvorni_sadrzaj>NETGATE društvo s ograničenom odgovornošću za trgovinu i usluge, Bjelovar, OIB 03803058676, Trg Eugena Kvaternika/bb, 43000 Bjelovar</izvorni_sadrzaj>
    <derivirana_varijabla naziv="DomainObject.Predmet.ProtustrankaWithAdressOIB_1">NETGATE društvo s ograničenom odgovornošću za trgovinu i usluge, Bjelovar, OIB 03803058676, Trg Eugena Kvaternika/bb, 43000 Bjelovar</derivirana_varijabla>
  </DomainObject.Predmet.ProtustrankaWithAdressOIB>
  <DomainObject.Predmet.ProtustrankaNazivFormated>
    <izvorni_sadrzaj>NETGATE društvo s ograničenom odgovornošću za trgovinu i usluge, Bjelovar</izvorni_sadrzaj>
    <derivirana_varijabla naziv="DomainObject.Predmet.ProtustrankaNazivFormated_1">NETGATE društvo s ograničenom odgovornošću za trgovinu i usluge, Bjelovar</derivirana_varijabla>
  </DomainObject.Predmet.ProtustrankaNazivFormated>
  <DomainObject.Predmet.ProtustrankaNazivFormatedOIB>
    <izvorni_sadrzaj>NETGATE društvo s ograničenom odgovornošću za trgovinu i usluge, Bjelovar, OIB 03803058676</izvorni_sadrzaj>
    <derivirana_varijabla naziv="DomainObject.Predmet.ProtustrankaNazivFormatedOIB_1">NETGATE društvo s ograničenom odgovornošću za trgovinu i usluge, Bjelovar, OIB 03803058676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NETGATE društvo s ograničenom odgovornošću za trgovinu i usluge, Bjelovar</item>
    </izvorni_sadrzaj>
    <derivirana_varijabla naziv="DomainObject.Predmet.ProtuStrankaListFormated_1">
      <item>NETGATE društvo s ograničenom odgovornošću za trgovinu i usluge, Bjelovar</item>
    </derivirana_varijabla>
  </DomainObject.Predmet.ProtuStrankaListFormated>
  <DomainObject.Predmet.ProtuStrankaListFormatedOIB>
    <izvorni_sadrzaj>
      <item>NETGATE društvo s ograničenom odgovornošću za trgovinu i usluge, Bjelovar, OIB 03803058676</item>
    </izvorni_sadrzaj>
    <derivirana_varijabla naziv="DomainObject.Predmet.ProtuStrankaListFormatedOIB_1">
      <item>NETGATE društvo s ograničenom odgovornošću za trgovinu i usluge, Bjelovar, OIB 03803058676</item>
    </derivirana_varijabla>
  </DomainObject.Predmet.ProtuStrankaListFormatedOIB>
  <DomainObject.Predmet.ProtuStrankaListFormatedWithAdress>
    <izvorni_sadrzaj>
      <item>NETGATE društvo s ograničenom odgovornošću za trgovinu i usluge, Bjelovar, Trg Eugena Kvaternika/bb, 43000 Bjelovar</item>
    </izvorni_sadrzaj>
    <derivirana_varijabla naziv="DomainObject.Predmet.ProtuStrankaListFormatedWithAdress_1">
      <item>NETGATE društvo s ograničenom odgovornošću za trgovinu i usluge, Bjelovar, Trg Eugena Kvaternika/bb, 43000 Bjelovar</item>
    </derivirana_varijabla>
  </DomainObject.Predmet.ProtuStrankaListFormatedWithAdress>
  <DomainObject.Predmet.ProtuStrankaListFormatedWithAdressOIB>
    <izvorni_sadrzaj>
      <item>NETGATE društvo s ograničenom odgovornošću za trgovinu i usluge, Bjelovar, OIB 03803058676, Trg Eugena Kvaternika/bb, 43000 Bjelovar</item>
    </izvorni_sadrzaj>
    <derivirana_varijabla naziv="DomainObject.Predmet.ProtuStrankaListFormatedWithAdressOIB_1">
      <item>NETGATE društvo s ograničenom odgovornošću za trgovinu i usluge, Bjelovar, OIB 03803058676, Trg Eugena Kvaternika/bb, 43000 Bjelovar</item>
    </derivirana_varijabla>
  </DomainObject.Predmet.ProtuStrankaListFormatedWithAdressOIB>
  <DomainObject.Predmet.ProtuStrankaListNazivFormated>
    <izvorni_sadrzaj>
      <item>NETGATE društvo s ograničenom odgovornošću za trgovinu i usluge, Bjelovar</item>
    </izvorni_sadrzaj>
    <derivirana_varijabla naziv="DomainObject.Predmet.ProtuStrankaListNazivFormated_1">
      <item>NETGATE društvo s ograničenom odgovornošću za trgovinu i usluge, Bjelovar</item>
    </derivirana_varijabla>
  </DomainObject.Predmet.ProtuStrankaListNazivFormated>
  <DomainObject.Predmet.ProtuStrankaListNazivFormatedOIB>
    <izvorni_sadrzaj>
      <item>NETGATE društvo s ograničenom odgovornošću za trgovinu i usluge, Bjelovar, OIB 03803058676</item>
    </izvorni_sadrzaj>
    <derivirana_varijabla naziv="DomainObject.Predmet.ProtuStrankaListNazivFormatedOIB_1">
      <item>NETGATE društvo s ograničenom odgovornošću za trgovinu i usluge, Bjelovar, OIB 03803058676</item>
    </derivirana_varijabla>
  </DomainObject.Predmet.ProtuStrankaListNazivFormatedOIB>
  <DomainObject.Predmet.OstaliListFormated>
    <izvorni_sadrzaj>
      <item>IVAN BUTKOVIĆ</item>
      <item>ROBERT VESELJAK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IVAN BUTKOVIĆ</item>
      <item>ROBERT VESELJAK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IVAN BUTKOVIĆ, OIB 26129756830</item>
      <item>ROBERT VESELJAK, OIB 67946168060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IVAN BUTKOVIĆ, OIB 26129756830</item>
      <item>ROBERT VESELJAK, OIB 67946168060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IVAN BUTKOVIĆ, Osječka 41, 43000 Bjelovar</item>
      <item>ROBERT VESELJAK, Branka Šimića 1, 42000 Varaždin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IVAN BUTKOVIĆ, Osječka 41, 43000 Bjelovar</item>
      <item>ROBERT VESELJAK, Branka Šimića 1, 42000 Varaždin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IVAN BUTKOVIĆ, OIB 26129756830, Osječka 41, 43000 Bjelovar</item>
      <item>ROBERT VESELJAK, OIB 67946168060, Branka Šimića 1, 42000 Varaždin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IVAN BUTKOVIĆ, OIB 26129756830, Osječka 41, 43000 Bjelovar</item>
      <item>ROBERT VESELJAK, OIB 67946168060, Branka Šimića 1, 42000 Varaždin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IVAN BUTKOVIĆ</item>
      <item>ROBERT VESELJAK</item>
      <item>ŽUPANIJSKO DRŽAVNO ODVJETNIŠTVO U BJELOVARU</item>
    </izvorni_sadrzaj>
    <derivirana_varijabla naziv="DomainObject.Predmet.OstaliListNazivFormated_1">
      <item>IVAN BUTKOVIĆ</item>
      <item>ROBERT VESELJAK</item>
      <item>ŽUPANIJSKO DRŽAVNO ODVJETNIŠTVO U BJELOVARU</item>
    </derivirana_varijabla>
  </DomainObject.Predmet.OstaliListNazivFormated>
  <DomainObject.Predmet.OstaliListNazivFormatedOIB>
    <izvorni_sadrzaj>
      <item>IVAN BUTKOVIĆ, OIB 26129756830</item>
      <item>ROBERT VESELJAK, OIB 67946168060</item>
      <item>ŽUPANIJSKO DRŽAVNO ODVJETNIŠTVO U BJELOVARU</item>
    </izvorni_sadrzaj>
    <derivirana_varijabla naziv="DomainObject.Predmet.OstaliListNazivFormatedOIB_1">
      <item>IVAN BUTKOVIĆ, OIB 26129756830</item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St-268/2015-5</izvorni_sadrzaj>
    <derivirana_varijabla naziv="DomainObject.PoslovniBrojDokumenta_1">St-268/2015-5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NETGATE društvo s ograničenom odgovornošću za trgovinu i usluge, Bjelovar</izvorni_sadrzaj>
    <derivirana_varijabla naziv="DomainObject.Predmet.ProtustrankaIDrugi_1">NETGATE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NETGATE društvo s ograničenom odgovornošću za trgovinu i usluge, Bjelovar, OIB 03803058676, Trg Eugena Kvaternika/bb, 43000 Bjelovar</izvorni_sadrzaj>
    <derivirana_varijabla naziv="DomainObject.Predmet.ProtustrankaIDrugiAdressOIB_1">NETGATE društvo s ograničenom odgovornošću za trgovinu i usluge, Bjelovar, OIB 03803058676, Trg Eugena Kvaternika/bb,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NETGATE društvo s ograničenom odgovornošću za trgovinu i usluge, Bjelovar</item>
      <item>IVAN BUTKOVIĆ</item>
      <item>ROBERT VESELJAK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NETGATE društvo s ograničenom odgovornošću za trgovinu i usluge, Bjelovar</item>
      <item>IVAN BUTKOVIĆ</item>
      <item>ROBERT VESELJAK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NETGATE društvo s ograničenom odgovornošću za trgovinu i usluge, Bjelovar, OIB 03803058676, Trg Eugena Kvaternika/bb,43000 Bjelovar</item>
      <item>IVAN BUTKOVIĆ, OIB 26129756830, Osječka 41,43000 Bjelovar</item>
      <item>ROBERT VESELJAK, OIB 67946168060, Branka Šimića 1,42000 Varaždin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NETGATE društvo s ograničenom odgovornošću za trgovinu i usluge, Bjelovar, OIB 03803058676, Trg Eugena Kvaternika/bb,43000 Bjelovar</item>
      <item>IVAN BUTKOVIĆ, OIB 26129756830, Osječka 41,43000 Bjelovar</item>
      <item>ROBERT VESELJAK, OIB 67946168060, Branka Šimića 1,42000 Varaždin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03803058676</item>
      <item>, OIB 26129756830</item>
      <item>, OIB 67946168060</item>
      <item>, OIB 52634238587</item>
      <item>, OIB null</item>
    </izvorni_sadrzaj>
    <derivirana_varijabla naziv="DomainObject.Predmet.SudioniciListNazivOIB_1">
      <item>, OIB 85821130368</item>
      <item>, OIB 03803058676</item>
      <item>, OIB 26129756830</item>
      <item>, OIB 67946168060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0F01F-C6CB-459D-98DA-C5F8D4886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320</properties:Words>
  <properties:Characters>1670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2016-01-25T09:55:00Z</dcterms:created>
  <dc:creator>RH - TDU</dc:creator>
  <cp:lastModifiedBy>Suzana Sabljić</cp:lastModifiedBy>
  <cp:lastPrinted>2016-01-25T09:52:00Z</cp:lastPrinted>
  <dcterms:modified xmlns:xsi="http://www.w3.org/2001/XMLSchema-instance" xsi:type="dcterms:W3CDTF">2016-01-25T09:57:00Z</dcterms:modified>
  <cp:revision>6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