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5a25" w14:paraId="91c5a25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OIB: 39670464653, po sudskom savjetniku Krešimiru Torbarini,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397B12">
        <w:t>5</w:t>
      </w:r>
      <w:r w:rsidRPr="006805AD">
        <w:t xml:space="preserve">. </w:t>
      </w:r>
      <w:r w:rsidR="00397B12">
        <w:t xml:space="preserve">listopada </w:t>
      </w:r>
      <w:r w:rsidRPr="006805AD">
        <w:t xml:space="preserve">2016. za provedbu skraćenoga stečajnoga postupka nad dužnikom </w:t>
      </w:r>
      <w:r w:rsidR="00397B12">
        <w:t>KICKBOXING KLUB "CROATIA", Zadar, Put Pudarice 11 d, OIB:78488096011</w:t>
      </w:r>
      <w:r w:rsidRPr="006805AD">
        <w:t>, 1</w:t>
      </w:r>
      <w:r w:rsidR="00397B12">
        <w:t>7</w:t>
      </w:r>
      <w:r w:rsidRPr="006805AD">
        <w:t xml:space="preserve">. ožujka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397B12">
        <w:t>KICKBOXING KLUB "CROATIA", Zadar, Put Pudarice 11 d, OIB:78488096011</w:t>
      </w:r>
      <w:r w:rsidR="006805AD" w:rsidRPr="006805AD">
        <w:t xml:space="preserve"> </w:t>
      </w:r>
      <w:r w:rsidRPr="006805AD">
        <w:t>s danom 1</w:t>
      </w:r>
      <w:r w:rsidR="00397B12">
        <w:t>7</w:t>
      </w:r>
      <w:r w:rsidRPr="006805AD">
        <w:t xml:space="preserve">. ožujka 2017. u </w:t>
      </w:r>
      <w:r w:rsidR="00397B12">
        <w:t>13</w:t>
      </w:r>
      <w:r w:rsidR="00266C51">
        <w:t>,</w:t>
      </w:r>
      <w:r w:rsidR="00397B12">
        <w:t>00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397B12">
        <w:t>Nada Mikulandra iz Bilica, Stubalj 238, OIB: 01343352417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397B12">
        <w:t>KICKBOXING KLUB "CROATIA", Zadar, Put Pudarice 11 d, OIB:78488096011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</w:p>
    <w:p w:rsidRDefault="00266C51" w:rsidP="007B1E77" w:rsidR="00266C51">
      <w:pPr>
        <w:jc w:val="center"/>
      </w:pPr>
    </w:p>
    <w:p w:rsidRDefault="007B1E77" w:rsidP="007B1E77" w:rsidR="007B1E77" w:rsidRPr="006805AD">
      <w:pPr>
        <w:jc w:val="center"/>
      </w:pPr>
      <w:r w:rsidRPr="006805AD">
        <w:lastRenderedPageBreak/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397B12">
        <w:t xml:space="preserve"> Zadar je podnijela ovom sudu </w:t>
      </w:r>
      <w:r w:rsidR="00266C51">
        <w:t>5</w:t>
      </w:r>
      <w:r w:rsidRPr="006805AD">
        <w:t>.</w:t>
      </w:r>
      <w:r w:rsidR="00397B12">
        <w:t xml:space="preserve"> listopada</w:t>
      </w:r>
      <w:r w:rsidR="00266C51">
        <w:t xml:space="preserve"> </w:t>
      </w:r>
      <w:r w:rsidRPr="006805AD">
        <w:t xml:space="preserve">2016. zahtjev za provedbu skraćenoga stečajnog postupka nad uvodno označenim dužnikom na temelju čl. 444. st. 1. Stečajnog zakona (Narodne novine broj 71/15, dalje u tekstu: SZ). U zahtjevu u bitnome navodi da dužnik na dan </w:t>
      </w:r>
      <w:r w:rsidR="00397B12">
        <w:t>3</w:t>
      </w:r>
      <w:r w:rsidRPr="006805AD">
        <w:t xml:space="preserve">. </w:t>
      </w:r>
      <w:r w:rsidR="00397B12">
        <w:t xml:space="preserve">listopada </w:t>
      </w:r>
      <w:r w:rsidRPr="006805AD">
        <w:t>201</w:t>
      </w:r>
      <w:r w:rsidR="006805AD" w:rsidRPr="006805AD">
        <w:t>6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397B12">
        <w:t>31.990,64</w:t>
      </w:r>
      <w:r w:rsidRPr="006805AD">
        <w:t xml:space="preserve"> kuna, da nema zaposlenih, da ima </w:t>
      </w:r>
      <w:r w:rsidR="006805AD" w:rsidRPr="006805AD">
        <w:t xml:space="preserve">dva </w:t>
      </w:r>
      <w:r w:rsidRPr="006805AD">
        <w:t>otvoren</w:t>
      </w:r>
      <w:r w:rsidR="006805AD" w:rsidRPr="006805AD">
        <w:t>a</w:t>
      </w:r>
      <w:r w:rsidRPr="006805AD">
        <w:t xml:space="preserve"> račun</w:t>
      </w:r>
      <w:r w:rsidR="006805AD" w:rsidRPr="006805AD">
        <w:t>a</w:t>
      </w:r>
      <w:r w:rsidRPr="006805AD">
        <w:t xml:space="preserve"> u </w:t>
      </w:r>
      <w:r w:rsidR="00397B12">
        <w:t xml:space="preserve">Addiko Bank </w:t>
      </w:r>
      <w:r w:rsidR="006805AD" w:rsidRPr="006805AD">
        <w:t>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397B12">
        <w:t>15</w:t>
      </w:r>
      <w:r w:rsidRPr="006805AD">
        <w:t xml:space="preserve">. </w:t>
      </w:r>
      <w:r w:rsidR="006805AD" w:rsidRPr="006805AD">
        <w:t xml:space="preserve">prosinca </w:t>
      </w:r>
      <w:r w:rsidRPr="006805AD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>tvrde Financijske agencije od 1</w:t>
      </w:r>
      <w:r w:rsidR="00397B12">
        <w:t>7</w:t>
      </w:r>
      <w:r w:rsidRPr="006805AD">
        <w:t xml:space="preserve">. ožujka 2017. proizlazi da je račun dužnika i dalje u blokadi zbog neizvršenih osnova za plaćanje u ukupnom iznosu od </w:t>
      </w:r>
      <w:r w:rsidR="00397B12">
        <w:t>32.681,98</w:t>
      </w:r>
      <w:r w:rsidRPr="006805AD">
        <w:t xml:space="preserve"> kuna u neprekinutom razdoblju od </w:t>
      </w:r>
      <w:r w:rsidR="00397B12">
        <w:t>284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>U Zadru 1</w:t>
      </w:r>
      <w:r w:rsidR="00397B12">
        <w:t>7</w:t>
      </w:r>
      <w:r w:rsidR="003F3DB7" w:rsidRPr="006805AD">
        <w:t xml:space="preserve">. </w:t>
      </w:r>
      <w:r w:rsidRPr="006805AD">
        <w:t xml:space="preserve">ožujka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4536F9" w:rsidP="00397B12" w:rsidR="007B1E77" w:rsidRPr="006805A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7B1E77" w:rsidRPr="006805AD">
        <w:t>Sudski savjetnik</w:t>
      </w:r>
    </w:p>
    <w:p w:rsidRDefault="004536F9" w:rsidP="00397B12" w:rsidR="007B1E77" w:rsidRPr="006805A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Krešimir Torbarina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3F3DB7" w:rsidP="003F3DB7" w:rsidR="003F3DB7" w:rsidRPr="006805AD">
      <w:pPr>
        <w:jc w:val="both"/>
      </w:pPr>
      <w:r w:rsidRPr="006805AD">
        <w:lastRenderedPageBreak/>
        <w:t>UPUTA O PRAVNOM LIJEKU: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 w:rsidRPr="006805AD">
      <w:pPr>
        <w:jc w:val="both"/>
      </w:pPr>
    </w:p>
    <w:p w:rsidRDefault="006805AD" w:rsidP="00BD5543" w:rsidR="003F3DB7" w:rsidRPr="006805AD">
      <w:pPr>
        <w:jc w:val="both"/>
      </w:pPr>
      <w:r w:rsidRPr="006805AD"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11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97B12">
      <w:t xml:space="preserve">Poslovni broj: 5 </w:t>
    </w:r>
    <w:r w:rsidR="00397B12" w:rsidRPr="008C3132">
      <w:t>St-</w:t>
    </w:r>
    <w:r w:rsidR="00397B12">
      <w:t>1073/16-10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BD5543">
      <w:t>1</w:t>
    </w:r>
    <w:r w:rsidR="00397B12">
      <w:t>073/16-10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6C51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97B12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536F9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119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KICKBOXING KLUB "CROATIA", Zadar</izvorni_sadrzaj>
    <derivirana_varijabla naziv="DomainObject.Predmet.ProtustrankaFormated_1">  KICKBOXING KLUB "CROATIA", Zadar</derivirana_varijabla>
  </DomainObject.Predmet.ProtustrankaFormated>
  <DomainObject.Predmet.ProtustrankaFormatedOIB>
    <izvorni_sadrzaj>  KICKBOXING KLUB "CROATIA", Zadar, OIB 78488096011</izvorni_sadrzaj>
    <derivirana_varijabla naziv="DomainObject.Predmet.ProtustrankaFormatedOIB_1">  KICKBOXING KLUB "CROATIA", Zadar, OIB 78488096011</derivirana_varijabla>
  </DomainObject.Predmet.ProtustrankaFormatedOIB>
  <DomainObject.Predmet.ProtustrankaFormatedWithAdress>
    <izvorni_sadrzaj> KICKBOXING KLUB "CROATIA", Zadar</izvorni_sadrzaj>
    <derivirana_varijabla naziv="DomainObject.Predmet.ProtustrankaFormatedWithAdress_1"> KICKBOXING KLUB "CROATIA", Zadar</derivirana_varijabla>
  </DomainObject.Predmet.ProtustrankaFormatedWithAdress>
  <DomainObject.Predmet.ProtustrankaFormatedWithAdressOIB>
    <izvorni_sadrzaj> KICKBOXING KLUB "CROATIA", Zadar, OIB 78488096011</izvorni_sadrzaj>
    <derivirana_varijabla naziv="DomainObject.Predmet.ProtustrankaFormatedWithAdressOIB_1"> KICKBOXING KLUB "CROATIA", Zadar, OIB 78488096011</derivirana_varijabla>
  </DomainObject.Predmet.ProtustrankaFormatedWithAdressOIB>
  <DomainObject.Predmet.ProtustrankaWithAdress>
    <izvorni_sadrzaj>KICKBOXING KLUB "CROATIA", Zadar </izvorni_sadrzaj>
    <derivirana_varijabla naziv="DomainObject.Predmet.ProtustrankaWithAdress_1">KICKBOXING KLUB "CROATIA", Zadar </derivirana_varijabla>
  </DomainObject.Predmet.ProtustrankaWithAdress>
  <DomainObject.Predmet.ProtustrankaWithAdressOIB>
    <izvorni_sadrzaj>KICKBOXING KLUB "CROATIA", Zadar, OIB 78488096011</izvorni_sadrzaj>
    <derivirana_varijabla naziv="DomainObject.Predmet.ProtustrankaWithAdressOIB_1">KICKBOXING KLUB "CROATIA", Zadar, OIB 78488096011</derivirana_varijabla>
  </DomainObject.Predmet.ProtustrankaWithAdressOIB>
  <DomainObject.Predmet.ProtustrankaNazivFormated>
    <izvorni_sadrzaj>KICKBOXING KLUB "CROATIA", Zadar</izvorni_sadrzaj>
    <derivirana_varijabla naziv="DomainObject.Predmet.ProtustrankaNazivFormated_1">KICKBOXING KLUB "CROATIA", Zadar</derivirana_varijabla>
  </DomainObject.Predmet.ProtustrankaNazivFormated>
  <DomainObject.Predmet.ProtustrankaNazivFormatedOIB>
    <izvorni_sadrzaj>KICKBOXING KLUB "CROATIA", Zadar, OIB 78488096011</izvorni_sadrzaj>
    <derivirana_varijabla naziv="DomainObject.Predmet.ProtustrankaNazivFormatedOIB_1">KICKBOXING KLUB "CROATIA", Zadar, OIB 78488096011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KICKBOXING KLUB "CROATIA", Zadar</item>
    </izvorni_sadrzaj>
    <derivirana_varijabla naziv="DomainObject.Predmet.ProtuStrankaListFormated_1">
      <item>KICKBOXING KLUB "CROATIA", Zadar</item>
    </derivirana_varijabla>
  </DomainObject.Predmet.ProtuStrankaListFormated>
  <DomainObject.Predmet.ProtuStrankaListFormatedOIB>
    <izvorni_sadrzaj>
      <item>KICKBOXING KLUB "CROATIA", Zadar, OIB 78488096011</item>
    </izvorni_sadrzaj>
    <derivirana_varijabla naziv="DomainObject.Predmet.ProtuStrankaListFormatedOIB_1">
      <item>KICKBOXING KLUB "CROATIA", Zadar, OIB 78488096011</item>
    </derivirana_varijabla>
  </DomainObject.Predmet.ProtuStrankaListFormatedOIB>
  <DomainObject.Predmet.ProtuStrankaListFormatedWithAdress>
    <izvorni_sadrzaj>
      <item>KICKBOXING KLUB "CROATIA", Zadar</item>
    </izvorni_sadrzaj>
    <derivirana_varijabla naziv="DomainObject.Predmet.ProtuStrankaListFormatedWithAdress_1">
      <item>KICKBOXING KLUB "CROATIA", Zadar</item>
    </derivirana_varijabla>
  </DomainObject.Predmet.ProtuStrankaListFormatedWithAdress>
  <DomainObject.Predmet.ProtuStrankaListFormatedWithAdressOIB>
    <izvorni_sadrzaj>
      <item>KICKBOXING KLUB "CROATIA", Zadar, OIB 78488096011</item>
    </izvorni_sadrzaj>
    <derivirana_varijabla naziv="DomainObject.Predmet.ProtuStrankaListFormatedWithAdressOIB_1">
      <item>KICKBOXING KLUB "CROATIA", Zadar, OIB 78488096011</item>
    </derivirana_varijabla>
  </DomainObject.Predmet.ProtuStrankaListFormatedWithAdressOIB>
  <DomainObject.Predmet.ProtuStrankaListNazivFormated>
    <izvorni_sadrzaj>
      <item>KICKBOXING KLUB "CROATIA", Zadar</item>
    </izvorni_sadrzaj>
    <derivirana_varijabla naziv="DomainObject.Predmet.ProtuStrankaListNazivFormated_1">
      <item>KICKBOXING KLUB "CROATIA", Zadar</item>
    </derivirana_varijabla>
  </DomainObject.Predmet.ProtuStrankaListNazivFormated>
  <DomainObject.Predmet.ProtuStrankaListNazivFormatedOIB>
    <izvorni_sadrzaj>
      <item>KICKBOXING KLUB "CROATIA", Zadar, OIB 78488096011</item>
    </izvorni_sadrzaj>
    <derivirana_varijabla naziv="DomainObject.Predmet.ProtuStrankaListNazivFormatedOIB_1">
      <item>KICKBOXING KLUB "CROATIA", Zadar, OIB 78488096011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KICKBOXING KLUB "CROATIA", Zadar</izvorni_sadrzaj>
    <derivirana_varijabla naziv="DomainObject.Predmet.ProtustrankaIDrugi_1">KICKBOXING KLUB "CROATIA",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KICKBOXING KLUB "CROATIA", Zadar, OIB 78488096011</izvorni_sadrzaj>
    <derivirana_varijabla naziv="DomainObject.Predmet.ProtustrankaIDrugiAdressOIB_1">KICKBOXING KLUB "CROATIA", Zadar, OIB 78488096011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KICKBOXING KLUB "CROATIA", Zadar</item>
    </izvorni_sadrzaj>
    <derivirana_varijabla naziv="DomainObject.Predmet.SudioniciListNaziv_1">
      <item>FINA</item>
      <item>KICKBOXING KLUB "CROATIA", Zadar</item>
    </derivirana_varijabla>
  </DomainObject.Predmet.SudioniciListNaziv>
  <DomainObject.Predmet.SudioniciListAdressOIB>
    <izvorni_sadrzaj>
      <item>FINA, OIB 85821130368</item>
      <item>KICKBOXING KLUB "CROATIA", Zadar, OIB 78488096011</item>
    </izvorni_sadrzaj>
    <derivirana_varijabla naziv="DomainObject.Predmet.SudioniciListAdressOIB_1">
      <item>FINA, OIB 85821130368</item>
      <item>KICKBOXING KLUB "CROATIA", Zadar, OIB 78488096011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78488096011</item>
    </izvorni_sadrzaj>
    <derivirana_varijabla naziv="DomainObject.Predmet.SudioniciListNazivOIB_1">
      <item>, OIB 85821130368</item>
      <item>, OIB 78488096011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DBEDD-5154-4968-B5B3-9FEDD5080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1037</properties:Words>
  <properties:Characters>5663</properties:Characters>
  <properties:Lines>174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2017-03-17T10:31:00Z</dcterms:created>
  <dc:creator>Administrator</dc:creator>
  <cp:lastModifiedBy>Krešimir Torbarina</cp:lastModifiedBy>
  <cp:lastPrinted>2017-03-17T10:31:00Z</cp:lastPrinted>
  <dcterms:modified xmlns:xsi="http://www.w3.org/2001/XMLSchema-instance" xsi:type="dcterms:W3CDTF">2017-03-17T10:36:00Z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