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25a6" w14:paraId="c4b25a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F4093C" w:rsidP="00005B10" w:rsidR="00F4093C">
      <w:pPr>
        <w:ind w:left="5040"/>
        <w:jc w:val="right"/>
      </w:pPr>
      <w:r>
        <w:t>LEO KRISTOV</w:t>
      </w:r>
    </w:p>
    <w:p w:rsidRDefault="00F4093C" w:rsidP="00005B10" w:rsidR="00366A48">
      <w:pPr>
        <w:ind w:left="5040"/>
        <w:jc w:val="right"/>
      </w:pPr>
      <w:r>
        <w:t>Tvrtkova 5</w:t>
      </w:r>
    </w:p>
    <w:p w:rsidRDefault="00F4093C" w:rsidP="00005B10" w:rsidR="00F4093C">
      <w:pPr>
        <w:ind w:left="5040"/>
        <w:jc w:val="right"/>
      </w:pPr>
      <w:r>
        <w:t>Knin</w:t>
      </w:r>
    </w:p>
    <w:p w:rsidRDefault="00F4093C" w:rsidP="00005B10" w:rsidR="00F4093C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F4093C">
        <w:t>840</w:t>
      </w:r>
      <w:r w:rsidR="00D14171">
        <w:t>/16-4</w:t>
      </w:r>
      <w:r>
        <w:t xml:space="preserve"> od </w:t>
      </w:r>
      <w:r w:rsidR="001A6553">
        <w:t>13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E97E9A">
        <w:t>KRISTOV, zadruga, Knin, Tvrtkova 5, OIB: 64294810393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33698E">
        <w:t>,</w:t>
      </w:r>
      <w:r w:rsidR="00F4093C">
        <w:t>55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0E053E">
        <w:t>,</w:t>
      </w:r>
      <w:r w:rsidR="00F4093C">
        <w:t>57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F169E">
        <w:t>13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39633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F4093C">
      <w:rPr>
        <w:b/>
        <w:bCs/>
        <w:sz w:val="28"/>
      </w:rPr>
      <w:t>840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2787C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6553"/>
    <w:rsid w:val="001A7D41"/>
    <w:rsid w:val="001C637E"/>
    <w:rsid w:val="001D4440"/>
    <w:rsid w:val="001F169E"/>
    <w:rsid w:val="001F3C89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66A48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4F342A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25F7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97E9A"/>
    <w:rsid w:val="00EA6402"/>
    <w:rsid w:val="00EB44F7"/>
    <w:rsid w:val="00ED32D7"/>
    <w:rsid w:val="00EF21CE"/>
    <w:rsid w:val="00F2122B"/>
    <w:rsid w:val="00F275CA"/>
    <w:rsid w:val="00F4093C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2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5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5F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5F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5F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2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5F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5F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5F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KRISTOV, braniteljska zadruga za proizvodnju i usluge</izvorni_sadrzaj>
    <derivirana_varijabla naziv="DomainObject.Predmet.ProtustrankaFormated_1">  KRISTOV, braniteljska zadruga za proizvodnju i usluge</derivirana_varijabla>
  </DomainObject.Predmet.ProtustrankaFormated>
  <DomainObject.Predmet.ProtustrankaFormatedOIB>
    <izvorni_sadrzaj>  KRISTOV, braniteljska zadruga za proizvodnju i usluge, OIB 64294810393</izvorni_sadrzaj>
    <derivirana_varijabla naziv="DomainObject.Predmet.ProtustrankaFormatedOIB_1">  KRISTOV, braniteljska zadruga za proizvodnju i usluge, OIB 64294810393</derivirana_varijabla>
  </DomainObject.Predmet.ProtustrankaFormatedOIB>
  <DomainObject.Predmet.ProtustrankaFormatedWithAdress>
    <izvorni_sadrzaj> KRISTOV, braniteljska zadruga za proizvodnju i usluge, Tvrtkova 5 , 22300 Knin</izvorni_sadrzaj>
    <derivirana_varijabla naziv="DomainObject.Predmet.ProtustrankaFormatedWithAdress_1"> KRISTOV, braniteljska zadruga za proizvodnju i usluge, Tvrtkova 5 , 22300 Knin</derivirana_varijabla>
  </DomainObject.Predmet.ProtustrankaFormatedWithAdress>
  <DomainObject.Predmet.ProtustrankaFormatedWithAdressOIB>
    <izvorni_sadrzaj> KRISTOV, braniteljska zadruga za proizvodnju i usluge, OIB 64294810393, Tvrtkova 5 , 22300 Knin</izvorni_sadrzaj>
    <derivirana_varijabla naziv="DomainObject.Predmet.ProtustrankaFormatedWithAdressOIB_1"> KRISTOV, braniteljska zadruga za proizvodnju i usluge, OIB 64294810393, Tvrtkova 5 , 22300 Knin</derivirana_varijabla>
  </DomainObject.Predmet.ProtustrankaFormatedWithAdressOIB>
  <DomainObject.Predmet.ProtustrankaWithAdress>
    <izvorni_sadrzaj>KRISTOV, braniteljska zadruga za proizvodnju i usluge Tvrtkova 5 , 22300 Knin</izvorni_sadrzaj>
    <derivirana_varijabla naziv="DomainObject.Predmet.ProtustrankaWithAdress_1">KRISTOV, braniteljska zadruga za proizvodnju i usluge Tvrtkova 5 , 22300 Knin</derivirana_varijabla>
  </DomainObject.Predmet.ProtustrankaWithAdress>
  <DomainObject.Predmet.ProtustrankaWithAdressOIB>
    <izvorni_sadrzaj>KRISTOV, braniteljska zadruga za proizvodnju i usluge, OIB 64294810393, Tvrtkova 5 , 22300 Knin</izvorni_sadrzaj>
    <derivirana_varijabla naziv="DomainObject.Predmet.ProtustrankaWithAdressOIB_1">KRISTOV, braniteljska zadruga za proizvodnju i usluge, OIB 64294810393, Tvrtkova 5 , 22300 Knin</derivirana_varijabla>
  </DomainObject.Predmet.ProtustrankaWithAdressOIB>
  <DomainObject.Predmet.ProtustrankaNazivFormated>
    <izvorni_sadrzaj>KRISTOV, braniteljska zadruga za proizvodnju i usluge</izvorni_sadrzaj>
    <derivirana_varijabla naziv="DomainObject.Predmet.ProtustrankaNazivFormated_1">KRISTOV, braniteljska zadruga za proizvodnju i usluge</derivirana_varijabla>
  </DomainObject.Predmet.ProtustrankaNazivFormated>
  <DomainObject.Predmet.ProtustrankaNazivFormatedOIB>
    <izvorni_sadrzaj>KRISTOV, braniteljska zadruga za proizvodnju i usluge, OIB 64294810393</izvorni_sadrzaj>
    <derivirana_varijabla naziv="DomainObject.Predmet.ProtustrankaNazivFormatedOIB_1">KRISTOV, braniteljska zadruga za proizvodnju i usluge, OIB 64294810393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KRISTOV, braniteljska zadruga za proizvodnju i usluge</item>
    </izvorni_sadrzaj>
    <derivirana_varijabla naziv="DomainObject.Predmet.ProtuStrankaListFormated_1">
      <item>KRISTOV, braniteljska zadruga za proizvodnju i usluge</item>
    </derivirana_varijabla>
  </DomainObject.Predmet.ProtuStrankaListFormated>
  <DomainObject.Predmet.ProtuStrankaListFormatedOIB>
    <izvorni_sadrzaj>
      <item>KRISTOV, braniteljska zadruga za proizvodnju i usluge, OIB 64294810393</item>
    </izvorni_sadrzaj>
    <derivirana_varijabla naziv="DomainObject.Predmet.ProtuStrankaListFormatedOIB_1">
      <item>KRISTOV, braniteljska zadruga za proizvodnju i usluge, OIB 64294810393</item>
    </derivirana_varijabla>
  </DomainObject.Predmet.ProtuStrankaListFormatedOIB>
  <DomainObject.Predmet.ProtuStrankaListFormatedWithAdress>
    <izvorni_sadrzaj>
      <item>KRISTOV, braniteljska zadruga za proizvodnju i usluge, Tvrtkova 5 , 22300 Knin</item>
    </izvorni_sadrzaj>
    <derivirana_varijabla naziv="DomainObject.Predmet.ProtuStrankaListFormatedWithAdress_1">
      <item>KRISTOV, braniteljska zadruga za proizvodnju i usluge, Tvrtkova 5 , 22300 Knin</item>
    </derivirana_varijabla>
  </DomainObject.Predmet.ProtuStrankaListFormatedWithAdress>
  <DomainObject.Predmet.ProtuStrankaListFormatedWithAdressOIB>
    <izvorni_sadrzaj>
      <item>KRISTOV, braniteljska zadruga za proizvodnju i usluge, OIB 64294810393, Tvrtkova 5 , 22300 Knin</item>
    </izvorni_sadrzaj>
    <derivirana_varijabla naziv="DomainObject.Predmet.ProtuStrankaListFormatedWithAdressOIB_1">
      <item>KRISTOV, braniteljska zadruga za proizvodnju i usluge, OIB 64294810393, Tvrtkova 5 , 22300 Knin</item>
    </derivirana_varijabla>
  </DomainObject.Predmet.ProtuStrankaListFormatedWithAdressOIB>
  <DomainObject.Predmet.ProtuStrankaListNazivFormated>
    <izvorni_sadrzaj>
      <item>KRISTOV, braniteljska zadruga za proizvodnju i usluge</item>
    </izvorni_sadrzaj>
    <derivirana_varijabla naziv="DomainObject.Predmet.ProtuStrankaListNazivFormated_1">
      <item>KRISTOV, braniteljska zadruga za proizvodnju i usluge</item>
    </derivirana_varijabla>
  </DomainObject.Predmet.ProtuStrankaListNazivFormated>
  <DomainObject.Predmet.ProtuStrankaListNazivFormatedOIB>
    <izvorni_sadrzaj>
      <item>KRISTOV, braniteljska zadruga za proizvodnju i usluge, OIB 64294810393</item>
    </izvorni_sadrzaj>
    <derivirana_varijabla naziv="DomainObject.Predmet.ProtuStrankaListNazivFormatedOIB_1">
      <item>KRISTOV, braniteljska zadruga za proizvodnju i usluge, OIB 64294810393</item>
    </derivirana_varijabla>
  </DomainObject.Predmet.ProtuStrankaListNazivFormatedOIB>
  <DomainObject.Predmet.OstaliListFormated>
    <izvorni_sadrzaj>
      <item>Leo Kristov</item>
    </izvorni_sadrzaj>
    <derivirana_varijabla naziv="DomainObject.Predmet.OstaliListFormated_1">
      <item>Leo Kristov</item>
    </derivirana_varijabla>
  </DomainObject.Predmet.OstaliListFormated>
  <DomainObject.Predmet.OstaliListFormatedOIB>
    <izvorni_sadrzaj>
      <item>Leo Kristov, OIB 55320775702</item>
    </izvorni_sadrzaj>
    <derivirana_varijabla naziv="DomainObject.Predmet.OstaliListFormatedOIB_1">
      <item>Leo Kristov, OIB 55320775702</item>
    </derivirana_varijabla>
  </DomainObject.Predmet.OstaliListFormatedOIB>
  <DomainObject.Predmet.OstaliListFormatedWithAdress>
    <izvorni_sadrzaj>
      <item>Leo Kristov, Tvrtkova 5, 22300 Knin</item>
    </izvorni_sadrzaj>
    <derivirana_varijabla naziv="DomainObject.Predmet.OstaliListFormatedWithAdress_1">
      <item>Leo Kristov, Tvrtkova 5, 22300 Knin</item>
    </derivirana_varijabla>
  </DomainObject.Predmet.OstaliListFormatedWithAdress>
  <DomainObject.Predmet.OstaliListFormatedWithAdressOIB>
    <izvorni_sadrzaj>
      <item>Leo Kristov, OIB 55320775702, Tvrtkova 5, 22300 Knin</item>
    </izvorni_sadrzaj>
    <derivirana_varijabla naziv="DomainObject.Predmet.OstaliListFormatedWithAdressOIB_1">
      <item>Leo Kristov, OIB 55320775702, Tvrtkova 5, 22300 Knin</item>
    </derivirana_varijabla>
  </DomainObject.Predmet.OstaliListFormatedWithAdressOIB>
  <DomainObject.Predmet.OstaliListNazivFormated>
    <izvorni_sadrzaj>
      <item>Leo Kristov</item>
    </izvorni_sadrzaj>
    <derivirana_varijabla naziv="DomainObject.Predmet.OstaliListNazivFormated_1">
      <item>Leo Kristov</item>
    </derivirana_varijabla>
  </DomainObject.Predmet.OstaliListNazivFormated>
  <DomainObject.Predmet.OstaliListNazivFormatedOIB>
    <izvorni_sadrzaj>
      <item>Leo Kristov, OIB 55320775702</item>
    </izvorni_sadrzaj>
    <derivirana_varijabla naziv="DomainObject.Predmet.OstaliListNazivFormatedOIB_1">
      <item>Leo Kristov, OIB 55320775702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KRISTOV, braniteljska zadruga za proizvodnju i usluge</izvorni_sadrzaj>
    <derivirana_varijabla naziv="DomainObject.Predmet.ProtustrankaIDrugi_1">KRISTOV, braniteljska zadruga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KRISTOV, braniteljska zadruga za proizvodnju i usluge, OIB 64294810393, Tvrtkova 5 , 22300 Knin</izvorni_sadrzaj>
    <derivirana_varijabla naziv="DomainObject.Predmet.ProtustrankaIDrugiAdressOIB_1">KRISTOV, braniteljska zadruga za proizvodnju i usluge, OIB 64294810393, Tvrtkova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KRISTOV, braniteljska zadruga za proizvodnju i usluge</item>
      <item>Leo Kristov</item>
    </izvorni_sadrzaj>
    <derivirana_varijabla naziv="DomainObject.Predmet.SudioniciListNaziv_1">
      <item>FINA - Podružnica Šibenik</item>
      <item>KRISTOV, braniteljska zadruga za proizvodnju i usluge</item>
      <item>Leo Kristov</item>
    </derivirana_varijabla>
  </DomainObject.Predmet.SudioniciListNaziv>
  <DomainObject.Predmet.SudioniciListAdressOIB>
    <izvorni_sadrzaj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izvorni_sadrzaj>
    <derivirana_varijabla naziv="DomainObject.Predmet.SudioniciListAdressOIB_1"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64294810393</item>
      <item>, OIB 55320775702</item>
    </izvorni_sadrzaj>
    <derivirana_varijabla naziv="DomainObject.Predmet.SudioniciListNazivOIB_1">
      <item>, OIB 85821130368</item>
      <item>, OIB 64294810393</item>
      <item>, OIB 55320775702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EE7CE-09CF-4C6C-9705-F6F2CC391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876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2016-06-13T07:45:00Z</dcterms:created>
  <dc:creator>Ardena Bajlo</dc:creator>
  <cp:lastModifiedBy>wsadmin</cp:lastModifiedBy>
  <cp:lastPrinted>2016-06-13T07:37:00Z</cp:lastPrinted>
  <dcterms:modified xmlns:xsi="http://www.w3.org/2001/XMLSchema-instance" xsi:type="dcterms:W3CDTF">2016-06-14T05:59:00Z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